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80b7" w14:paraId="cd280b7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Zagreb, Amruševa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szCs w:val="20"/>
        </w:rPr>
        <w:t>85.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r w:rsidR="00501AE5">
        <w:rPr>
          <w:szCs w:val="20"/>
        </w:rPr>
        <w:t>2806</w:t>
      </w:r>
      <w:r w:rsidRPr="009B01DE">
        <w:rPr>
          <w:szCs w:val="20"/>
        </w:rPr>
        <w:t>/16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>Z A K LJ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>Trgovački sud u Zagrebu, po sucu mr.sc. Ivani Koštarić Fegeš, u</w:t>
      </w:r>
      <w:r w:rsidRPr="009B01DE">
        <w:rPr>
          <w:lang w:val="pt-BR"/>
        </w:rPr>
        <w:t xml:space="preserve"> stečajnom postupku nad dužnikom </w:t>
      </w:r>
      <w:r w:rsidR="00EB694D">
        <w:t>AURELIA-ORNATRIX j.d.o.o., Zagreb, Martićeva 67/2, OIB: 46566190391</w:t>
      </w:r>
      <w:r w:rsidRPr="009B01DE">
        <w:t xml:space="preserve">, </w:t>
      </w:r>
      <w:r w:rsidR="00EB694D">
        <w:t>23</w:t>
      </w:r>
      <w:r w:rsidRPr="009B01DE">
        <w:t xml:space="preserve">. </w:t>
      </w:r>
      <w:r w:rsidR="00933C4D">
        <w:t>ožujka</w:t>
      </w:r>
      <w:r w:rsidRPr="009B01DE">
        <w:t xml:space="preserve"> 2017.,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lj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9C2336">
        <w:t>Zlatici (Ivoš) Kovačević, Zagreb, Avenija Marina Držića 81, OIB: 79974947989</w:t>
      </w:r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r w:rsidR="002D5E6E">
        <w:t>21</w:t>
      </w:r>
      <w:r>
        <w:t>. ožujka 2017.</w:t>
      </w:r>
      <w:r w:rsidR="005E3446">
        <w:t xml:space="preserve"> iz kojeg proizlazi da dužnik ne</w:t>
      </w:r>
      <w:r w:rsidR="00CE4275">
        <w:t xml:space="preserve"> posjeduje pokretnu odnosno nepokretnu imovinu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EB694D">
        <w:t>23</w:t>
      </w:r>
      <w:r w:rsidRPr="009B01DE">
        <w:t xml:space="preserve">. </w:t>
      </w:r>
      <w:r w:rsidR="00933C4D">
        <w:t>ožujka</w:t>
      </w:r>
      <w:r w:rsidRPr="009B01DE">
        <w:t xml:space="preserve"> 2017.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mr.sc. Ivana Koštarić Fegeš</w:t>
      </w:r>
      <w:r w:rsidR="009E3992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19. st. 7. SZ).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9E3992" w:rsidP="009E3992" w:rsidR="009E399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9E3992" w:rsidP="009E3992" w:rsidR="00D0618B" w:rsidRPr="005175F0">
      <w:pPr>
        <w:suppressAutoHyphens/>
        <w:autoSpaceDN w:val="false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D5E6E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1AE5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6280"/>
    <w:rsid w:val="00667D11"/>
    <w:rsid w:val="00671DA8"/>
    <w:rsid w:val="00674BF5"/>
    <w:rsid w:val="00675368"/>
    <w:rsid w:val="00691D50"/>
    <w:rsid w:val="00694677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E49BC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C2336"/>
    <w:rsid w:val="009D49AC"/>
    <w:rsid w:val="009E3992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E4275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53D4"/>
    <w:rsid w:val="00DD6BFE"/>
    <w:rsid w:val="00DD7054"/>
    <w:rsid w:val="00E021BF"/>
    <w:rsid w:val="00E41DE5"/>
    <w:rsid w:val="00E836E8"/>
    <w:rsid w:val="00E84B64"/>
    <w:rsid w:val="00EB694D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St-2806/2016-12</izvorni_sadrzaj>
    <derivirana_varijabla naziv="DomainObject.Oznaka_1">St-2806/2016-12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St-2806/2016</izvorni_sadrzaj>
    <derivirana_varijabla naziv="DomainObject.Predmet.OznakaBroj_1">St-2806/2016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AURELIA-ORNATRIX jednostavno društvo s ograničenom odgovornošću za trgovinu i usluge</izvorni_sadrzaj>
    <derivirana_varijabla naziv="DomainObject.Predmet.ProtustrankaFormated_1">  AURELIA-ORNATRIX jednostavno društvo s ograničenom odgovornošću za trgovinu i usluge</derivirana_varijabla>
  </DomainObject.Predmet.ProtustrankaFormated>
  <DomainObject.Predmet.ProtustrankaFormatedOIB>
    <izvorni_sadrzaj>  AURELIA-ORNATRIX jednostavno društvo s ograničenom odgovornošću za trgovinu i usluge, OIB 46566190391</izvorni_sadrzaj>
    <derivirana_varijabla naziv="DomainObject.Predmet.ProtustrankaFormatedOIB_1">  AURELIA-ORNATRIX jednostavno društvo s ograničenom odgovornošću za trgovinu i usluge, OIB 46566190391</derivirana_varijabla>
  </DomainObject.Predmet.ProtustrankaFormatedOIB>
  <DomainObject.Predmet.ProtustrankaFormatedWithAdress>
    <izvorni_sadrzaj> AURELIA-ORNATRIX jednostavno društvo s ograničenom odgovornošću za trgovinu i usluge, Martićeva 67/2, 10000 Zagreb</izvorni_sadrzaj>
    <derivirana_varijabla naziv="DomainObject.Predmet.ProtustrankaFormatedWithAdress_1"> AURELIA-ORNATRIX jednostavno društvo s ograničenom odgovornošću za trgovinu i usluge, Martićeva 67/2, 10000 Zagreb</derivirana_varijabla>
  </DomainObject.Predmet.ProtustrankaFormatedWithAdress>
  <DomainObject.Predmet.ProtustrankaFormatedWithAdressOIB>
    <izvorni_sadrzaj> AURELIA-ORNATRIX jednostavno društvo s ograničenom odgovornošću za trgovinu i usluge, OIB 46566190391, Martićeva 67/2, 10000 Zagreb</izvorni_sadrzaj>
    <derivirana_varijabla naziv="DomainObject.Predmet.ProtustrankaFormatedWithAdressOIB_1"> AURELIA-ORNATRIX jednostavno društvo s ograničenom odgovornošću za trgovinu i usluge, OIB 46566190391, Martićeva 67/2, 10000 Zagreb</derivirana_varijabla>
  </DomainObject.Predmet.ProtustrankaFormatedWithAdressOIB>
  <DomainObject.Predmet.ProtustrankaWithAdress>
    <izvorni_sadrzaj>AURELIA-ORNATRIX jednostavno društvo s ograničenom odgovornošću za trgovinu i usluge Martićeva 67/2, 10000 Zagreb</izvorni_sadrzaj>
    <derivirana_varijabla naziv="DomainObject.Predmet.ProtustrankaWithAdress_1">AURELIA-ORNATRIX jednostavno društvo s ograničenom odgovornošću za trgovinu i usluge Martićeva 67/2, 10000 Zagreb</derivirana_varijabla>
  </DomainObject.Predmet.ProtustrankaWithAdress>
  <DomainObject.Predmet.ProtustrankaWithAdressOIB>
    <izvorni_sadrzaj>AURELIA-ORNATRIX jednostavno društvo s ograničenom odgovornošću za trgovinu i usluge, OIB 46566190391, Martićeva 67/2, 10000 Zagreb</izvorni_sadrzaj>
    <derivirana_varijabla naziv="DomainObject.Predmet.ProtustrankaWithAdressOIB_1">AURELIA-ORNATRIX jednostavno društvo s ograničenom odgovornošću za trgovinu i usluge, OIB 46566190391, Martićeva 67/2, 10000 Zagreb</derivirana_varijabla>
  </DomainObject.Predmet.ProtustrankaWithAdressOIB>
  <DomainObject.Predmet.ProtustrankaNazivFormated>
    <izvorni_sadrzaj>AURELIA-ORNATRIX jednostavno društvo s ograničenom odgovornošću za trgovinu i usluge</izvorni_sadrzaj>
    <derivirana_varijabla naziv="DomainObject.Predmet.ProtustrankaNazivFormated_1">AURELIA-ORNATRIX jednostavno društvo s ograničenom odgovornošću za trgovinu i usluge</derivirana_varijabla>
  </DomainObject.Predmet.ProtustrankaNazivFormated>
  <DomainObject.Predmet.ProtustrankaNazivFormatedOIB>
    <izvorni_sadrzaj>AURELIA-ORNATRIX jednostavno društvo s ograničenom odgovornošću za trgovinu i usluge, OIB 46566190391</izvorni_sadrzaj>
    <derivirana_varijabla naziv="DomainObject.Predmet.ProtustrankaNazivFormatedOIB_1">AURELIA-ORNATRIX jednostavno društvo s ograničenom odgovornošću za trgovinu i usluge, OIB 46566190391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Zlatica Kovačević</izvorni_sadrzaj>
    <derivirana_varijabla naziv="DomainObject.Predmet.StrankaFormated_1">  FINA Regionalni centar Zagreb; Zlatica Kovačević</derivirana_varijabla>
  </DomainObject.Predmet.StrankaFormated>
  <DomainObject.Predmet.StrankaFormatedOIB>
    <izvorni_sadrzaj>  FINA Regionalni centar Zagreb, OIB 85821130368; Zlatica Kovačević, OIB 79974947989</izvorni_sadrzaj>
    <derivirana_varijabla naziv="DomainObject.Predmet.StrankaFormatedOIB_1">  FINA Regionalni centar Zagreb, OIB 85821130368; Zlatica Kovačević, OIB 79974947989</derivirana_varijabla>
  </DomainObject.Predmet.StrankaFormatedOIB>
  <DomainObject.Predmet.StrankaFormatedWithAdress>
    <izvorni_sadrzaj> FINA Regionalni centar Zagreb, Trg svibanjskih žrtava 1995. br. 1, 10000 Zagreb; Zlatica Kovačević, Avenija Marina Držića 81, 10000 Zagreb</izvorni_sadrzaj>
    <derivirana_varijabla naziv="DomainObject.Predmet.StrankaFormatedWithAdress_1"> FINA Regionalni centar Zagreb, Trg svibanjskih žrtava 1995. br. 1, 10000 Zagreb; Zlatica Kovačević, Avenija Marina Držića 81, 10000 Zagreb</derivirana_varijabla>
  </DomainObject.Predmet.StrankaFormatedWithAdress>
  <DomainObject.Predmet.StrankaFormatedWithAdressOIB>
    <izvorni_sadrzaj> FINA Regionalni centar Zagreb, OIB 85821130368, Trg svibanjskih žrtava 1995. br. 1, 10000 Zagreb; Zlatica Kovačević, OIB 79974947989, Avenija Marina Držića 81, 10000 Zagreb</izvorni_sadrzaj>
    <derivirana_varijabla naziv="DomainObject.Predmet.StrankaFormatedWithAdressOIB_1"> FINA Regionalni centar Zagreb, OIB 85821130368, Trg svibanjskih žrtava 1995. br. 1, 10000 Zagreb; Zlatica Kovačević, OIB 79974947989, Avenija Marina Držića 81, 10000 Zagreb</derivirana_varijabla>
  </DomainObject.Predmet.StrankaFormatedWithAdressOIB>
  <DomainObject.Predmet.StrankaWithAdress>
    <izvorni_sadrzaj>FINA Regionalni centar Zagreb Trg svibanjskih žrtava 1995. br. 1,10000 Zagreb,Zlatica Kovačević Avenija Marina Držića 81,10000 Zagreb</izvorni_sadrzaj>
    <derivirana_varijabla naziv="DomainObject.Predmet.StrankaWithAdress_1">FINA Regionalni centar Zagreb Trg svibanjskih žrtava 1995. br. 1,10000 Zagreb,Zlatica Kovačević Avenija Marina Držića 81,10000 Zagreb</derivirana_varijabla>
  </DomainObject.Predmet.StrankaWithAdress>
  <DomainObject.Predmet.StrankaWithAdressOIB>
    <izvorni_sadrzaj>FINA Regionalni centar Zagreb, OIB 85821130368, Trg svibanjskih žrtava 1995. br. 1,10000 Zagreb,Zlatica Kovačević, OIB 79974947989, Avenija Marina Držića 81,10000 Zagreb</izvorni_sadrzaj>
    <derivirana_varijabla naziv="DomainObject.Predmet.StrankaWithAdressOIB_1">FINA Regionalni centar Zagreb, OIB 85821130368, Trg svibanjskih žrtava 1995. br. 1,10000 Zagreb,Zlatica Kovačević, OIB 79974947989, Avenija Marina Držića 81,10000 Zagreb</derivirana_varijabla>
  </DomainObject.Predmet.StrankaWithAdressOIB>
  <DomainObject.Predmet.StrankaNazivFormated>
    <izvorni_sadrzaj>FINA Regionalni centar Zagreb,Zlatica Kovačević</izvorni_sadrzaj>
    <derivirana_varijabla naziv="DomainObject.Predmet.StrankaNazivFormated_1">FINA Regionalni centar Zagreb,Zlatica Kovačević</derivirana_varijabla>
  </DomainObject.Predmet.StrankaNazivFormated>
  <DomainObject.Predmet.StrankaNazivFormatedOIB>
    <izvorni_sadrzaj>FINA Regionalni centar Zagreb, OIB 85821130368,Zlatica Kovačević, OIB 79974947989</izvorni_sadrzaj>
    <derivirana_varijabla naziv="DomainObject.Predmet.StrankaNazivFormatedOIB_1">FINA Regionalni centar Zagreb, OIB 85821130368,Zlatica Kovačević, OIB 79974947989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Zlatica Kovačević</item>
    </izvorni_sadrzaj>
    <derivirana_varijabla naziv="DomainObject.Predmet.StrankaListFormated_1">
      <item>FINA Regionalni centar Zagreb</item>
      <item>Zlatica Kovačević</item>
    </derivirana_varijabla>
  </DomainObject.Predmet.StrankaListFormated>
  <DomainObject.Predmet.StrankaListFormatedOIB>
    <izvorni_sadrzaj>
      <item>FINA Regionalni centar Zagreb, OIB 85821130368</item>
      <item>Zlatica Kovačević, OIB 79974947989</item>
    </izvorni_sadrzaj>
    <derivirana_varijabla naziv="DomainObject.Predmet.StrankaListFormatedOIB_1">
      <item>FINA Regionalni centar Zagreb, OIB 85821130368</item>
      <item>Zlatica Kovačević, OIB 79974947989</item>
    </derivirana_varijabla>
  </DomainObject.Predmet.StrankaListFormatedOIB>
  <DomainObject.Predmet.StrankaListFormatedWithAdress>
    <izvorni_sadrzaj>
      <item>FINA Regionalni centar Zagreb, Trg svibanjskih žrtava 1995. br. 1, 10000 Zagreb</item>
      <item>Zlatica Kovačević, Avenija Marina Držića 81, 10000 Zagreb</item>
    </izvorni_sadrzaj>
    <derivirana_varijabla naziv="DomainObject.Predmet.StrankaListFormatedWithAdress_1">
      <item>FINA Regionalni centar Zagreb, Trg svibanjskih žrtava 1995. br. 1, 10000 Zagreb</item>
      <item>Zlatica Kovačević, Avenija Marina Držića 81,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Zlatica Kovačević, OIB 79974947989, Avenija Marina Držića 81, 10000 Zagreb</item>
    </izvorni_sadrzaj>
    <derivirana_varijabla naziv="DomainObject.Predmet.StrankaListFormatedWithAdressOIB_1">
      <item>FINA Regionalni centar Zagreb, OIB 85821130368, Trg svibanjskih žrtava 1995. br. 1, 10000 Zagreb</item>
      <item>Zlatica Kovačević, OIB 79974947989, Avenija Marina Držića 81, 10000 Zagreb</item>
    </derivirana_varijabla>
  </DomainObject.Predmet.StrankaListFormatedWithAdressOIB>
  <DomainObject.Predmet.StrankaListNazivFormated>
    <izvorni_sadrzaj>
      <item>FINA Regionalni centar Zagreb</item>
      <item>Zlatica Kovačević</item>
    </izvorni_sadrzaj>
    <derivirana_varijabla naziv="DomainObject.Predmet.StrankaListNazivFormated_1">
      <item>FINA Regionalni centar Zagreb</item>
      <item>Zlatica Kovačević</item>
    </derivirana_varijabla>
  </DomainObject.Predmet.StrankaListNazivFormated>
  <DomainObject.Predmet.StrankaListNazivFormatedOIB>
    <izvorni_sadrzaj>
      <item>FINA Regionalni centar Zagreb, OIB 85821130368</item>
      <item>Zlatica Kovačević, OIB 79974947989</item>
    </izvorni_sadrzaj>
    <derivirana_varijabla naziv="DomainObject.Predmet.StrankaListNazivFormatedOIB_1">
      <item>FINA Regionalni centar Zagreb, OIB 85821130368</item>
      <item>Zlatica Kovačević, OIB 79974947989</item>
    </derivirana_varijabla>
  </DomainObject.Predmet.StrankaListNazivFormatedOIB>
  <DomainObject.Predmet.ProtuStrankaListFormated>
    <izvorni_sadrzaj>
      <item>AURELIA-ORNATRIX jednostavno društvo s ograničenom odgovornošću za trgovinu i usluge</item>
    </izvorni_sadrzaj>
    <derivirana_varijabla naziv="DomainObject.Predmet.ProtuStrankaListFormated_1">
      <item>AURELIA-ORNATRIX jednostavno društvo s ograničenom odgovornošću za trgovinu i usluge</item>
    </derivirana_varijabla>
  </DomainObject.Predmet.ProtuStrankaListFormated>
  <DomainObject.Predmet.ProtuStrankaListFormatedOIB>
    <izvorni_sadrzaj>
      <item>AURELIA-ORNATRIX jednostavno društvo s ograničenom odgovornošću za trgovinu i usluge, OIB 46566190391</item>
    </izvorni_sadrzaj>
    <derivirana_varijabla naziv="DomainObject.Predmet.ProtuStrankaListFormatedOIB_1">
      <item>AURELIA-ORNATRIX jednostavno društvo s ograničenom odgovornošću za trgovinu i usluge, OIB 46566190391</item>
    </derivirana_varijabla>
  </DomainObject.Predmet.ProtuStrankaListFormatedOIB>
  <DomainObject.Predmet.ProtuStrankaListFormatedWithAdress>
    <izvorni_sadrzaj>
      <item>AURELIA-ORNATRIX jednostavno društvo s ograničenom odgovornošću za trgovinu i usluge, Martićeva 67/2, 10000 Zagreb</item>
    </izvorni_sadrzaj>
    <derivirana_varijabla naziv="DomainObject.Predmet.ProtuStrankaListFormatedWithAdress_1">
      <item>AURELIA-ORNATRIX jednostavno društvo s ograničenom odgovornošću za trgovinu i usluge, Martićeva 67/2, 10000 Zagreb</item>
    </derivirana_varijabla>
  </DomainObject.Predmet.ProtuStrankaListFormatedWithAdress>
  <DomainObject.Predmet.ProtuStrankaListFormatedWithAdressOIB>
    <izvorni_sadrzaj>
      <item>AURELIA-ORNATRIX jednostavno društvo s ograničenom odgovornošću za trgovinu i usluge, OIB 46566190391, Martićeva 67/2, 10000 Zagreb</item>
    </izvorni_sadrzaj>
    <derivirana_varijabla naziv="DomainObject.Predmet.ProtuStrankaListFormatedWithAdressOIB_1">
      <item>AURELIA-ORNATRIX jednostavno društvo s ograničenom odgovornošću za trgovinu i usluge, OIB 46566190391, Martićeva 67/2, 10000 Zagreb</item>
    </derivirana_varijabla>
  </DomainObject.Predmet.ProtuStrankaListFormatedWithAdressOIB>
  <DomainObject.Predmet.ProtuStrankaListNazivFormated>
    <izvorni_sadrzaj>
      <item>AURELIA-ORNATRIX jednostavno društvo s ograničenom odgovornošću za trgovinu i usluge</item>
    </izvorni_sadrzaj>
    <derivirana_varijabla naziv="DomainObject.Predmet.ProtuStrankaListNazivFormated_1">
      <item>AURELIA-ORNATRIX jednostavno društvo s ograničenom odgovornošću za trgovinu i usluge</item>
    </derivirana_varijabla>
  </DomainObject.Predmet.ProtuStrankaListNazivFormated>
  <DomainObject.Predmet.ProtuStrankaListNazivFormatedOIB>
    <izvorni_sadrzaj>
      <item>AURELIA-ORNATRIX jednostavno društvo s ograničenom odgovornošću za trgovinu i usluge, OIB 46566190391</item>
    </izvorni_sadrzaj>
    <derivirana_varijabla naziv="DomainObject.Predmet.ProtuStrankaListNazivFormatedOIB_1">
      <item>AURELIA-ORNATRIX jednostavno društvo s ograničenom odgovornošću za trgovinu i usluge, OIB 46566190391</item>
    </derivirana_varijabla>
  </DomainObject.Predmet.ProtuStrankaListNazivFormatedOIB>
  <DomainObject.Predmet.OstaliListFormated>
    <izvorni_sadrzaj>
      <item>SOCIETE GENERALE-SPLITSKA BANKA dioničko društvo</item>
      <item>Zlatica Kovačević</item>
    </izvorni_sadrzaj>
    <derivirana_varijabla naziv="DomainObject.Predmet.OstaliListFormated_1">
      <item>SOCIETE GENERALE-SPLITSKA BANKA dioničko društvo</item>
      <item>Zlatica Kovačević</item>
    </derivirana_varijabla>
  </DomainObject.Predmet.OstaliListFormated>
  <DomainObject.Predmet.OstaliListFormatedOIB>
    <izvorni_sadrzaj>
      <item>SOCIETE GENERALE-SPLITSKA BANKA dioničko društvo, OIB 69326397242</item>
      <item>Zlatica Kovačević, OIB 79974947989</item>
    </izvorni_sadrzaj>
    <derivirana_varijabla naziv="DomainObject.Predmet.OstaliListFormatedOIB_1">
      <item>SOCIETE GENERALE-SPLITSKA BANKA dioničko društvo, OIB 69326397242</item>
      <item>Zlatica Kovačević, OIB 79974947989</item>
    </derivirana_varijabla>
  </DomainObject.Predmet.OstaliListFormatedOIB>
  <DomainObject.Predmet.OstaliListFormatedWithAdress>
    <izvorni_sadrzaj>
      <item>SOCIETE GENERALE-SPLITSKA BANKA dioničko društvo, Ruđera Boškovića 16, 21000 Split</item>
      <item>Zlatica Kovačević, Avenija Marina Držića 81, 10000 Zagreb</item>
    </izvorni_sadrzaj>
    <derivirana_varijabla naziv="DomainObject.Predmet.OstaliListFormatedWithAdress_1">
      <item>SOCIETE GENERALE-SPLITSKA BANKA dioničko društvo, Ruđera Boškovića 16, 21000 Split</item>
      <item>Zlatica Kovačević, Avenija Marina Držića 81,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Zlatica Kovačević, OIB 79974947989, Avenija Marina Držića 81, 10000 Zagreb</item>
    </izvorni_sadrzaj>
    <derivirana_varijabla naziv="DomainObject.Predmet.OstaliListFormatedWithAdressOIB_1">
      <item>SOCIETE GENERALE-SPLITSKA BANKA dioničko društvo, OIB 69326397242, Ruđera Boškovića 16, 21000 Split</item>
      <item>Zlatica Kovačević, OIB 79974947989, Avenija Marina Držića 81, 10000 Zagreb</item>
    </derivirana_varijabla>
  </DomainObject.Predmet.OstaliListFormatedWithAdressOIB>
  <DomainObject.Predmet.OstaliListNazivFormated>
    <izvorni_sadrzaj>
      <item>SOCIETE GENERALE-SPLITSKA BANKA dioničko društvo</item>
      <item>Zlatica Kovačević</item>
    </izvorni_sadrzaj>
    <derivirana_varijabla naziv="DomainObject.Predmet.OstaliListNazivFormated_1">
      <item>SOCIETE GENERALE-SPLITSKA BANKA dioničko društvo</item>
      <item>Zlatica Kovačević</item>
    </derivirana_varijabla>
  </DomainObject.Predmet.OstaliListNazivFormated>
  <DomainObject.Predmet.OstaliListNazivFormatedOIB>
    <izvorni_sadrzaj>
      <item>SOCIETE GENERALE-SPLITSKA BANKA dioničko društvo, OIB 69326397242</item>
      <item>Zlatica Kovačević, OIB 79974947989</item>
    </izvorni_sadrzaj>
    <derivirana_varijabla naziv="DomainObject.Predmet.OstaliListNazivFormatedOIB_1">
      <item>SOCIETE GENERALE-SPLITSKA BANKA dioničko društvo, OIB 69326397242</item>
      <item>Zlatica Kovačević, OIB 79974947989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St-2806/2016-12</izvorni_sadrzaj>
    <derivirana_varijabla naziv="DomainObject.PoslovniBrojDokumenta_1">St-2806/2016-12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AURELIA-ORNATRIX jednostavno društvo s ograničenom odgovornošću za trgovinu i usluge</izvorni_sadrzaj>
    <derivirana_varijabla naziv="DomainObject.Predmet.ProtustrankaIDrugi_1">AURELIA-ORNATRIX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AURELIA-ORNATRIX jednostavno društvo s ograničenom odgovornošću za trgovinu i usluge, OIB 46566190391, Martićeva 67/2, 10000 Zagreb</izvorni_sadrzaj>
    <derivirana_varijabla naziv="DomainObject.Predmet.ProtustrankaIDrugiAdressOIB_1">AURELIA-ORNATRIX jednostavno društvo s ograničenom odgovornošću za trgovinu i usluge, OIB 46566190391, Martićeva 67/2,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AURELIA-ORNATRIX jednostavno društvo s ograničenom odgovornošću za trgovinu i usluge</item>
      <item>SOCIETE GENERALE-SPLITSKA BANKA dioničko društvo</item>
      <item>Zlatica Kovačević</item>
      <item>Zlatica Kovačević</item>
    </izvorni_sadrzaj>
    <derivirana_varijabla naziv="DomainObject.Predmet.SudioniciListNaziv_1">
      <item>FINA Regionalni centar Zagreb</item>
      <item>AURELIA-ORNATRIX jednostavno društvo s ograničenom odgovornošću za trgovinu i usluge</item>
      <item>SOCIETE GENERALE-SPLITSKA BANKA dioničko društvo</item>
      <item>Zlatica Kovačević</item>
      <item>Zlatica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AURELIA-ORNATRIX jednostavno društvo s ograničenom odgovornošću za trgovinu i usluge, OIB 46566190391, Martićeva 67/2,10000 Zagreb</item>
      <item>SOCIETE GENERALE-SPLITSKA BANKA dioničko društvo, OIB 69326397242, Ruđera Boškovića 16,21000 Split</item>
      <item>Zlatica Kovačević, OIB 79974947989, Avenija Marina Držića 81,10000 Zagreb</item>
      <item>Zlatica Kovačević, OIB 79974947989, Avenija Marina Držića 81,10000 Zagreb</item>
    </izvorni_sadrzaj>
    <derivirana_varijabla naziv="DomainObject.Predmet.SudioniciListAdressOIB_1">
      <item>FINA Regionalni centar Zagreb, OIB 85821130368, Trg svibanjskih žrtava 1995. br. 1,10000 Zagreb</item>
      <item>AURELIA-ORNATRIX jednostavno društvo s ograničenom odgovornošću za trgovinu i usluge, OIB 46566190391, Martićeva 67/2,10000 Zagreb</item>
      <item>SOCIETE GENERALE-SPLITSKA BANKA dioničko društvo, OIB 69326397242, Ruđera Boškovića 16,21000 Split</item>
      <item>Zlatica Kovačević, OIB 79974947989, Avenija Marina Držića 81,10000 Zagreb</item>
      <item>Zlatica Kovačević, OIB 79974947989, Avenija Marina Držića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46566190391</item>
      <item>, OIB 69326397242</item>
      <item>, OIB 79974947989</item>
      <item>, OIB 79974947989</item>
    </izvorni_sadrzaj>
    <derivirana_varijabla naziv="DomainObject.Predmet.SudioniciListNazivOIB_1">
      <item>, OIB 85821130368</item>
      <item>, OIB 46566190391</item>
      <item>, OIB 69326397242</item>
      <item>, OIB 79974947989</item>
      <item>, OIB 79974947989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A1772-B541-4F02-A347-234DC25FC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138</properties:Words>
  <properties:Characters>717</properties:Characters>
  <properties:Lines>32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2017-03-23T07:28:00Z</cp:lastPrinted>
  <dcterms:modified xmlns:xsi="http://www.w3.org/2001/XMLSchema-instance" xsi:type="dcterms:W3CDTF">2017-03-23T07:28:00Z</dcterms:modified>
  <cp:revision>17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St-2806/2016-12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