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5092" w14:paraId="0935092" w:rsidRDefault="007F0647" w:rsidR="00636F4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88654" cx="5760720"/>
            <wp:effectExtent b="0" r="0" t="0" l="0"/>
            <wp:docPr descr="C:\Users\zlivaja\AppData\Local\Microsoft\Windows\Temporary Internet Files\Content.Outlook\YQ3Z1QB3\stečaj melita mlikota2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livaja\AppData\Local\Microsoft\Windows\Temporary Internet Files\Content.Outlook\YQ3Z1QB3\stečaj melita mlikota2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65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647" w:rsidR="007F0647"/>
    <w:p w:rsidRDefault="007F0647" w:rsidR="007F0647"/>
    <w:p w:rsidRDefault="007F0647" w:rsidR="007F0647"/>
    <w:p w:rsidRDefault="007F0647" w:rsidR="007F0647"/>
    <w:p w:rsidRDefault="007F0647" w:rsidR="007F0647"/>
    <w:p w:rsidRDefault="007F0647" w:rsidR="007F0647"/>
    <w:p w:rsidRDefault="007F0647" w:rsidR="007F0647"/>
    <w:p w:rsidRDefault="007F0647" w:rsidR="007F0647">
      <w:r>
        <w:rPr>
          <w:noProof/>
          <w:lang w:eastAsia="hr-HR"/>
        </w:rPr>
        <w:drawing>
          <wp:inline distR="0" distL="0" distB="0" distT="0">
            <wp:extent cy="7988654" cx="5760720"/>
            <wp:effectExtent b="0" r="0" t="0" l="0"/>
            <wp:docPr descr="C:\Users\zlivaja\AppData\Local\Microsoft\Windows\Temporary Internet Files\Content.Outlook\YQ3Z1QB3\stečaj melita mlikota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livaja\AppData\Local\Microsoft\Windows\Temporary Internet Files\Content.Outlook\YQ3Z1QB3\stečaj melita mlikota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65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647" w:rsidR="007F0647"/>
    <w:p w:rsidRDefault="007F0647" w:rsidR="007F0647"/>
    <w:p w:rsidRDefault="007F0647" w:rsidR="007F0647"/>
    <w:p w:rsidRDefault="007F0647" w:rsidR="007F0647"/>
    <w:p w:rsidRDefault="007F0647" w:rsidR="007F0647"/>
    <w:p w:rsidRDefault="007F0647" w:rsidR="007F0647"/>
    <w:p w:rsidRDefault="00934A16" w:rsidR="007F0647">
      <w:r>
        <w:rPr>
          <w:noProof/>
          <w:lang w:eastAsia="hr-HR"/>
        </w:rPr>
        <w:drawing>
          <wp:inline distR="0" distL="0" distB="0" distT="0">
            <wp:extent cy="7988654" cx="5760720"/>
            <wp:effectExtent b="0" r="0" t="0" l="0"/>
            <wp:docPr descr="C:\Users\zlivaja\AppData\Local\Microsoft\Windows\Temporary Internet Files\Content.Outlook\YQ3Z1QB3\stečaj melita mlikota1.jp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livaja\AppData\Local\Microsoft\Windows\Temporary Internet Files\Content.Outlook\YQ3Z1QB3\stečaj melita mlikota1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65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06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19E4"/>
    <w:rsid w:val="00636F4D"/>
    <w:rsid w:val="007F0647"/>
    <w:rsid w:val="008919E4"/>
    <w:rsid w:val="00934A16"/>
    <w:rsid w:val="00A3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06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6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06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6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Mlikota</izvorni_sadrzaj>
    <derivirana_varijabla naziv="DomainObject.Predmet.ProtustrankaFormated_1">  Melita Mlikota</derivirana_varijabla>
  </DomainObject.Predmet.ProtustrankaFormated>
  <DomainObject.Predmet.ProtustrankaFormatedOIB>
    <izvorni_sadrzaj>  Melita Mlikota, OIB 90524560838</izvorni_sadrzaj>
    <derivirana_varijabla naziv="DomainObject.Predmet.ProtustrankaFormatedOIB_1">  Melita Mlikota, OIB 90524560838</derivirana_varijabla>
  </DomainObject.Predmet.ProtustrankaFormatedOIB>
  <DomainObject.Predmet.ProtustrankaFormatedWithAdress>
    <izvorni_sadrzaj> Melita Mlikota, Matije Divkovića 19A, 10000 Zagreb</izvorni_sadrzaj>
    <derivirana_varijabla naziv="DomainObject.Predmet.ProtustrankaFormatedWithAdress_1"> Melita Mlikota, Matije Divkovića 19A, 10000 Zagreb</derivirana_varijabla>
  </DomainObject.Predmet.ProtustrankaFormatedWithAdress>
  <DomainObject.Predmet.ProtustrankaFormatedWithAdressOIB>
    <izvorni_sadrzaj> Melita Mlikota, OIB 90524560838, Matije Divkovića 19A, 10000 Zagreb</izvorni_sadrzaj>
    <derivirana_varijabla naziv="DomainObject.Predmet.ProtustrankaFormatedWithAdressOIB_1"> Melita Mlikota, OIB 90524560838, Matije Divkovića 19A, 10000 Zagreb</derivirana_varijabla>
  </DomainObject.Predmet.ProtustrankaFormatedWithAdressOIB>
  <DomainObject.Predmet.ProtustrankaWithAdress>
    <izvorni_sadrzaj>Melita Mlikota Matije Divkovića 19A, 10000 Zagreb</izvorni_sadrzaj>
    <derivirana_varijabla naziv="DomainObject.Predmet.ProtustrankaWithAdress_1">Melita Mlikota Matije Divkovića 19A, 10000 Zagreb</derivirana_varijabla>
  </DomainObject.Predmet.ProtustrankaWithAdress>
  <DomainObject.Predmet.ProtustrankaWithAdressOIB>
    <izvorni_sadrzaj>Melita Mlikota, OIB 90524560838, Matije Divkovića 19A, 10000 Zagreb</izvorni_sadrzaj>
    <derivirana_varijabla naziv="DomainObject.Predmet.ProtustrankaWithAdressOIB_1">Melita Mlikota, OIB 90524560838, Matije Divkovića 19A, 10000 Zagreb</derivirana_varijabla>
  </DomainObject.Predmet.ProtustrankaWithAdressOIB>
  <DomainObject.Predmet.ProtustrankaNazivFormated>
    <izvorni_sadrzaj>Melita Mlikota</izvorni_sadrzaj>
    <derivirana_varijabla naziv="DomainObject.Predmet.ProtustrankaNazivFormated_1">Melita Mlikota</derivirana_varijabla>
  </DomainObject.Predmet.ProtustrankaNazivFormated>
  <DomainObject.Predmet.ProtustrankaNazivFormatedOIB>
    <izvorni_sadrzaj>Melita Mlikota, OIB 90524560838</izvorni_sadrzaj>
    <derivirana_varijabla naziv="DomainObject.Predmet.ProtustrankaNazivFormatedOIB_1">Melita Mlikota, OIB 90524560838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Mlikota</item>
    </izvorni_sadrzaj>
    <derivirana_varijabla naziv="DomainObject.Predmet.ProtuStrankaListFormated_1">
      <item>Melita Mlikota</item>
    </derivirana_varijabla>
  </DomainObject.Predmet.ProtuStrankaListFormated>
  <DomainObject.Predmet.ProtuStrankaListFormatedOIB>
    <izvorni_sadrzaj>
      <item>Melita Mlikota, OIB 90524560838</item>
    </izvorni_sadrzaj>
    <derivirana_varijabla naziv="DomainObject.Predmet.ProtuStrankaListFormatedOIB_1">
      <item>Melita Mlikota, OIB 90524560838</item>
    </derivirana_varijabla>
  </DomainObject.Predmet.ProtuStrankaListFormatedOIB>
  <DomainObject.Predmet.ProtuStrankaListFormatedWithAdress>
    <izvorni_sadrzaj>
      <item>Melita Mlikota, Matije Divkovića 19A, 10000 Zagreb</item>
    </izvorni_sadrzaj>
    <derivirana_varijabla naziv="DomainObject.Predmet.ProtuStrankaListFormatedWithAdress_1">
      <item>Melita Mlikota, Matije Divkovića 19A, 10000 Zagreb</item>
    </derivirana_varijabla>
  </DomainObject.Predmet.ProtuStrankaListFormatedWithAdress>
  <DomainObject.Predmet.ProtuStrankaListFormatedWithAdressOIB>
    <izvorni_sadrzaj>
      <item>Melita Mlikota, OIB 90524560838, Matije Divkovića 19A, 10000 Zagreb</item>
    </izvorni_sadrzaj>
    <derivirana_varijabla naziv="DomainObject.Predmet.ProtuStrankaListFormatedWithAdressOIB_1">
      <item>Melita Mlikota, OIB 90524560838, Matije Divkovića 19A, 10000 Zagreb</item>
    </derivirana_varijabla>
  </DomainObject.Predmet.ProtuStrankaListFormatedWithAdressOIB>
  <DomainObject.Predmet.ProtuStrankaListNazivFormated>
    <izvorni_sadrzaj>
      <item>Melita Mlikota</item>
    </izvorni_sadrzaj>
    <derivirana_varijabla naziv="DomainObject.Predmet.ProtuStrankaListNazivFormated_1">
      <item>Melita Mlikota</item>
    </derivirana_varijabla>
  </DomainObject.Predmet.ProtuStrankaListNazivFormated>
  <DomainObject.Predmet.ProtuStrankaListNazivFormatedOIB>
    <izvorni_sadrzaj>
      <item>Melita Mlikota, OIB 90524560838</item>
    </izvorni_sadrzaj>
    <derivirana_varijabla naziv="DomainObject.Predmet.ProtuStrankaListNazivFormatedOIB_1">
      <item>Melita Mlikota, OIB 90524560838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Mlikota</izvorni_sadrzaj>
    <derivirana_varijabla naziv="DomainObject.Predmet.ProtustrankaIDrugi_1">Melita Mlikota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Melita Mlikota, OIB 90524560838, Matije Divkovića 19A, 10000 Zagreb</izvorni_sadrzaj>
    <derivirana_varijabla naziv="DomainObject.Predmet.ProtustrankaIDrugiAdressOIB_1">Melita Mlikota, OIB 90524560838,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Mlikota</item>
    </izvorni_sadrzaj>
    <derivirana_varijabla naziv="DomainObject.Predmet.SudioniciListNaziv_1">
      <item>FINA Regionalni centar Zagreb</item>
      <item>Melita Mlikota</item>
    </derivirana_varijabla>
  </DomainObject.Predmet.SudioniciListNaziv>
  <DomainObject.Predmet.SudioniciListAdressOIB>
    <izvorni_sadrzaj>
      <item>FINA Regionalni centar Zagreb, OIB 85821130368, Ulica grada Vukovara 70,10000 Zagreb</item>
      <item>Melita Mlikota, OIB 90524560838, Matije Divkovića 19A,10000 Zagreb</item>
    </izvorni_sadrzaj>
    <derivirana_varijabla naziv="DomainObject.Predmet.SudioniciListAdressOIB_1">
      <item>FINA Regionalni centar Zagreb, OIB 85821130368, Ulica grada Vukovara 70,10000 Zagreb</item>
      <item>Melita Mlikota, OIB 90524560838, Matije Divkovića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90524560838</item>
    </izvorni_sadrzaj>
    <derivirana_varijabla naziv="DomainObject.Predmet.SudioniciListNazivOIB_1">
      <item>, OIB 85821130368</item>
      <item>, OIB 90524560838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16</properties:Lines>
  <properties:Paragraphs>0</properties:Paragraphs>
  <properties:TotalTime>3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2017-11-21T13:17:00Z</dcterms:created>
  <dc:creator>Žana Livaja</dc:creator>
  <dc:description/>
  <cp:keywords/>
  <cp:lastModifiedBy>Žana Livaja</cp:lastModifiedBy>
  <dcterms:modified xmlns:xsi="http://www.w3.org/2001/XMLSchema-instance" xsi:type="dcterms:W3CDTF">2017-11-21T13:36:00Z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