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1de0" w14:paraId="e8e1de0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</w:t>
      </w:r>
      <w:r w:rsidR="009539C9"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prijedlogu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Porezne uprave, Područni ured Dalmacija,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>VALERIE STORE j.d.o.o.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 xml:space="preserve">Zadar, Ispod </w:t>
      </w:r>
      <w:proofErr w:type="spellStart"/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>dvorina</w:t>
      </w:r>
      <w:proofErr w:type="spellEnd"/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 xml:space="preserve"> 16/A,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>56769089189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>Anti Kataliniću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465D10">
        <w:rPr>
          <w:rFonts w:eastAsia="Times New Roman" w:hAnsi="Times New Roman" w:ascii="Times New Roman"/>
          <w:b/>
          <w:sz w:val="24"/>
          <w:szCs w:val="24"/>
          <w:lang w:eastAsia="hr-HR"/>
        </w:rPr>
        <w:t>1</w:t>
      </w:r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>Ante Katalinić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465D10">
        <w:rPr>
          <w:rFonts w:eastAsia="Times New Roman" w:hAnsi="Times New Roman" w:ascii="Times New Roman"/>
          <w:b/>
          <w:sz w:val="24"/>
          <w:szCs w:val="24"/>
          <w:lang w:eastAsia="hr-HR"/>
        </w:rPr>
        <w:t>Ante Katalinić</w:t>
      </w:r>
      <w:r w:rsidR="00BE5D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nje</w:t>
      </w:r>
      <w:r w:rsidR="00465D10"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A56E8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 xml:space="preserve">Ante Katalinić, Ispod </w:t>
      </w:r>
      <w:proofErr w:type="spellStart"/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>dvorina</w:t>
      </w:r>
      <w:proofErr w:type="spellEnd"/>
      <w:r w:rsidR="00465D10">
        <w:rPr>
          <w:rFonts w:eastAsia="Times New Roman" w:hAnsi="Times New Roman" w:ascii="Times New Roman"/>
          <w:sz w:val="24"/>
          <w:szCs w:val="24"/>
          <w:lang w:eastAsia="hr-HR"/>
        </w:rPr>
        <w:t xml:space="preserve"> 16/A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852DC5" w:rsidP="00571970" w:rsidR="00852DC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Predlagatelju - ŽDO- Zadar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B3CCC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103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852DC5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9C9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465D10">
      <w:rPr>
        <w:rFonts w:eastAsia="Times New Roman" w:hAnsi="Times New Roman" w:ascii="Times New Roman"/>
        <w:sz w:val="24"/>
        <w:szCs w:val="24"/>
        <w:lang w:eastAsia="hr-HR"/>
      </w:rPr>
      <w:t>103/2018-3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0B76FF"/>
    <w:rsid w:val="00201BA5"/>
    <w:rsid w:val="002A56E8"/>
    <w:rsid w:val="00304690"/>
    <w:rsid w:val="003B3CCC"/>
    <w:rsid w:val="00465D10"/>
    <w:rsid w:val="004A49DB"/>
    <w:rsid w:val="004F5F60"/>
    <w:rsid w:val="00571970"/>
    <w:rsid w:val="005A2B76"/>
    <w:rsid w:val="005B7AEF"/>
    <w:rsid w:val="0063455C"/>
    <w:rsid w:val="006E097B"/>
    <w:rsid w:val="00852DC5"/>
    <w:rsid w:val="008B4BAD"/>
    <w:rsid w:val="009539C9"/>
    <w:rsid w:val="00A10919"/>
    <w:rsid w:val="00A80590"/>
    <w:rsid w:val="00B87820"/>
    <w:rsid w:val="00BC566F"/>
    <w:rsid w:val="00BE5DF0"/>
    <w:rsid w:val="00C348E9"/>
    <w:rsid w:val="00CC1073"/>
    <w:rsid w:val="00CE570F"/>
    <w:rsid w:val="00D039AA"/>
    <w:rsid w:val="00DB016B"/>
    <w:rsid w:val="00DC6560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3C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3CC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3C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3C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3CC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VALERIE STORE j.d.o.o. za trgovinu, ugostiteljstvo i usluge</izvorni_sadrzaj>
    <derivirana_varijabla naziv="DomainObject.Predmet.ProtustrankaFormated_1">  VALERIE STORE j.d.o.o. za trgovinu, ugostiteljstvo i usluge</derivirana_varijabla>
  </DomainObject.Predmet.ProtustrankaFormated>
  <DomainObject.Predmet.ProtustrankaFormatedOIB>
    <izvorni_sadrzaj>  VALERIE STORE j.d.o.o. za trgovinu, ugostiteljstvo i usluge, OIB 56769089189</izvorni_sadrzaj>
    <derivirana_varijabla naziv="DomainObject.Predmet.ProtustrankaFormatedOIB_1">  VALERIE STORE j.d.o.o. za trgovinu, ugostiteljstvo i usluge, OIB 56769089189</derivirana_varijabla>
  </DomainObject.Predmet.ProtustrankaFormatedOIB>
  <DomainObject.Predmet.ProtustrankaFormatedWithAdress>
    <izvorni_sadrzaj> VALERIE STORE j.d.o.o. za trgovinu, ugostiteljstvo i usluge, Ispod dvorina 16/A, 23000 Zadar</izvorni_sadrzaj>
    <derivirana_varijabla naziv="DomainObject.Predmet.ProtustrankaFormatedWithAdress_1"> VALERIE STORE j.d.o.o. za trgovinu, ugostiteljstvo i usluge, Ispod dvorina 16/A, 23000 Zadar</derivirana_varijabla>
  </DomainObject.Predmet.ProtustrankaFormatedWithAdress>
  <DomainObject.Predmet.ProtustrankaFormatedWithAdressOIB>
    <izvorni_sadrzaj> VALERIE STORE j.d.o.o. za trgovinu, ugostiteljstvo i usluge, OIB 56769089189, Ispod dvorina 16/A, 23000 Zadar</izvorni_sadrzaj>
    <derivirana_varijabla naziv="DomainObject.Predmet.ProtustrankaFormatedWithAdressOIB_1"> VALERIE STORE j.d.o.o. za trgovinu, ugostiteljstvo i usluge, OIB 56769089189, Ispod dvorina 16/A, 23000 Zadar</derivirana_varijabla>
  </DomainObject.Predmet.ProtustrankaFormatedWithAdressOIB>
  <DomainObject.Predmet.ProtustrankaWithAdress>
    <izvorni_sadrzaj>VALERIE STORE j.d.o.o. za trgovinu, ugostiteljstvo i usluge Ispod dvorina 16/A, 23000 Zadar</izvorni_sadrzaj>
    <derivirana_varijabla naziv="DomainObject.Predmet.ProtustrankaWithAdress_1">VALERIE STORE j.d.o.o. za trgovinu, ugostiteljstvo i usluge Ispod dvorina 16/A, 23000 Zadar</derivirana_varijabla>
  </DomainObject.Predmet.ProtustrankaWithAdress>
  <DomainObject.Predmet.ProtustrankaWithAdressOIB>
    <izvorni_sadrzaj>VALERIE STORE j.d.o.o. za trgovinu, ugostiteljstvo i usluge, OIB 56769089189, Ispod dvorina 16/A, 23000 Zadar</izvorni_sadrzaj>
    <derivirana_varijabla naziv="DomainObject.Predmet.ProtustrankaWithAdressOIB_1">VALERIE STORE j.d.o.o. za trgovinu, ugostiteljstvo i usluge, OIB 56769089189, Ispod dvorina 16/A, 23000 Zadar</derivirana_varijabla>
  </DomainObject.Predmet.ProtustrankaWithAdressOIB>
  <DomainObject.Predmet.ProtustrankaNazivFormated>
    <izvorni_sadrzaj>VALERIE STORE j.d.o.o. za trgovinu, ugostiteljstvo i usluge</izvorni_sadrzaj>
    <derivirana_varijabla naziv="DomainObject.Predmet.ProtustrankaNazivFormated_1">VALERIE STORE j.d.o.o. za trgovinu, ugostiteljstvo i usluge</derivirana_varijabla>
  </DomainObject.Predmet.ProtustrankaNazivFormated>
  <DomainObject.Predmet.ProtustrankaNazivFormatedOIB>
    <izvorni_sadrzaj>VALERIE STORE j.d.o.o. za trgovinu, ugostiteljstvo i usluge, OIB 56769089189</izvorni_sadrzaj>
    <derivirana_varijabla naziv="DomainObject.Predmet.ProtustrankaNazivFormatedOIB_1">VALERIE STORE j.d.o.o. za trgovinu, ugostiteljstvo i usluge, OIB 56769089189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Katalinić</izvorni_sadrzaj>
    <derivirana_varijabla naziv="DomainObject.Predmet.StrankaFormated_1">  FINA; Ante Katalinić</derivirana_varijabla>
  </DomainObject.Predmet.StrankaFormated>
  <DomainObject.Predmet.StrankaFormatedOIB>
    <izvorni_sadrzaj>  FINA, OIB 85821130368; Ante Katalinić, OIB 40663621755</izvorni_sadrzaj>
    <derivirana_varijabla naziv="DomainObject.Predmet.StrankaFormatedOIB_1">  FINA, OIB 85821130368; Ante Katalinić, OIB 40663621755</derivirana_varijabla>
  </DomainObject.Predmet.StrankaFormatedOIB>
  <DomainObject.Predmet.StrankaFormatedWithAdress>
    <izvorni_sadrzaj> FINA; Ante Katalinić, Ispod Dvorina 16 A, 23000 Zadar</izvorni_sadrzaj>
    <derivirana_varijabla naziv="DomainObject.Predmet.StrankaFormatedWithAdress_1"> FINA; Ante Katalinić, Ispod Dvorina 16 A, 23000 Zadar</derivirana_varijabla>
  </DomainObject.Predmet.StrankaFormatedWithAdress>
  <DomainObject.Predmet.StrankaFormatedWithAdressOIB>
    <izvorni_sadrzaj> FINA, OIB 85821130368; Ante Katalinić, OIB 40663621755, Ispod Dvorina 16 A, 23000 Zadar</izvorni_sadrzaj>
    <derivirana_varijabla naziv="DomainObject.Predmet.StrankaFormatedWithAdressOIB_1"> FINA, OIB 85821130368; Ante Katalinić, OIB 40663621755, Ispod Dvorina 16 A, 23000 Zadar</derivirana_varijabla>
  </DomainObject.Predmet.StrankaFormatedWithAdressOIB>
  <DomainObject.Predmet.StrankaWithAdress>
    <izvorni_sadrzaj>FINA ,Ante Katalinić Ispod Dvorina 16 A,23000 Zadar</izvorni_sadrzaj>
    <derivirana_varijabla naziv="DomainObject.Predmet.StrankaWithAdress_1">FINA ,Ante Katalinić Ispod Dvorina 16 A,23000 Zadar</derivirana_varijabla>
  </DomainObject.Predmet.StrankaWithAdress>
  <DomainObject.Predmet.StrankaWithAdressOIB>
    <izvorni_sadrzaj>FINA, OIB 85821130368,Ante Katalinić, OIB 40663621755, Ispod Dvorina 16 A,23000 Zadar</izvorni_sadrzaj>
    <derivirana_varijabla naziv="DomainObject.Predmet.StrankaWithAdressOIB_1">FINA, OIB 85821130368,Ante Katalinić, OIB 40663621755, Ispod Dvorina 16 A,23000 Zadar</derivirana_varijabla>
  </DomainObject.Predmet.StrankaWithAdressOIB>
  <DomainObject.Predmet.StrankaNazivFormated>
    <izvorni_sadrzaj>FINA,Ante Katalinić</izvorni_sadrzaj>
    <derivirana_varijabla naziv="DomainObject.Predmet.StrankaNazivFormated_1">FINA,Ante Katalinić</derivirana_varijabla>
  </DomainObject.Predmet.StrankaNazivFormated>
  <DomainObject.Predmet.StrankaNazivFormatedOIB>
    <izvorni_sadrzaj>FINA, OIB 85821130368,Ante Katalinić, OIB 40663621755</izvorni_sadrzaj>
    <derivirana_varijabla naziv="DomainObject.Predmet.StrankaNazivFormatedOIB_1">FINA, OIB 85821130368,Ante Katalinić, OIB 40663621755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Katalinić</item>
    </izvorni_sadrzaj>
    <derivirana_varijabla naziv="DomainObject.Predmet.StrankaListFormated_1">
      <item>FINA</item>
      <item>Ante Katalinić</item>
    </derivirana_varijabla>
  </DomainObject.Predmet.StrankaListFormated>
  <DomainObject.Predmet.StrankaListFormatedOIB>
    <izvorni_sadrzaj>
      <item>FINA, OIB 85821130368</item>
      <item>Ante Katalinić, OIB 40663621755</item>
    </izvorni_sadrzaj>
    <derivirana_varijabla naziv="DomainObject.Predmet.StrankaListFormatedOIB_1">
      <item>FINA, OIB 85821130368</item>
      <item>Ante Katalinić, OIB 40663621755</item>
    </derivirana_varijabla>
  </DomainObject.Predmet.StrankaListFormatedOIB>
  <DomainObject.Predmet.StrankaListFormatedWithAdress>
    <izvorni_sadrzaj>
      <item>FINA</item>
      <item>Ante Katalinić, Ispod Dvorina 16 A, 23000 Zadar</item>
    </izvorni_sadrzaj>
    <derivirana_varijabla naziv="DomainObject.Predmet.StrankaListFormatedWithAdress_1">
      <item>FINA</item>
      <item>Ante Katalinić, Ispod Dvorina 16 A, 23000 Zadar</item>
    </derivirana_varijabla>
  </DomainObject.Predmet.StrankaListFormatedWithAdress>
  <DomainObject.Predmet.StrankaListFormatedWithAdressOIB>
    <izvorni_sadrzaj>
      <item>FINA, OIB 85821130368</item>
      <item>Ante Katalinić, OIB 40663621755, Ispod Dvorina 16 A, 23000 Zadar</item>
    </izvorni_sadrzaj>
    <derivirana_varijabla naziv="DomainObject.Predmet.StrankaListFormatedWithAdressOIB_1">
      <item>FINA, OIB 85821130368</item>
      <item>Ante Katalinić, OIB 40663621755, Ispod Dvorina 16 A, 23000 Zadar</item>
    </derivirana_varijabla>
  </DomainObject.Predmet.StrankaListFormatedWithAdressOIB>
  <DomainObject.Predmet.StrankaListNazivFormated>
    <izvorni_sadrzaj>
      <item>FINA</item>
      <item>Ante Katalinić</item>
    </izvorni_sadrzaj>
    <derivirana_varijabla naziv="DomainObject.Predmet.StrankaListNazivFormated_1">
      <item>FINA</item>
      <item>Ante Katalinić</item>
    </derivirana_varijabla>
  </DomainObject.Predmet.StrankaListNazivFormated>
  <DomainObject.Predmet.StrankaListNazivFormatedOIB>
    <izvorni_sadrzaj>
      <item>FINA, OIB 85821130368</item>
      <item>Ante Katalinić, OIB 40663621755</item>
    </izvorni_sadrzaj>
    <derivirana_varijabla naziv="DomainObject.Predmet.StrankaListNazivFormatedOIB_1">
      <item>FINA, OIB 85821130368</item>
      <item>Ante Katalinić, OIB 40663621755</item>
    </derivirana_varijabla>
  </DomainObject.Predmet.StrankaListNazivFormatedOIB>
  <DomainObject.Predmet.ProtuStrankaListFormated>
    <izvorni_sadrzaj>
      <item>VALERIE STORE j.d.o.o. za trgovinu, ugostiteljstvo i usluge</item>
    </izvorni_sadrzaj>
    <derivirana_varijabla naziv="DomainObject.Predmet.ProtuStrankaListFormated_1">
      <item>VALERIE STORE j.d.o.o. za trgovinu, ugostiteljstvo i usluge</item>
    </derivirana_varijabla>
  </DomainObject.Predmet.ProtuStrankaListFormated>
  <DomainObject.Predmet.ProtuStrankaListFormatedOIB>
    <izvorni_sadrzaj>
      <item>VALERIE STORE j.d.o.o. za trgovinu, ugostiteljstvo i usluge, OIB 56769089189</item>
    </izvorni_sadrzaj>
    <derivirana_varijabla naziv="DomainObject.Predmet.ProtuStrankaListFormatedOIB_1">
      <item>VALERIE STORE j.d.o.o. za trgovinu, ugostiteljstvo i usluge, OIB 56769089189</item>
    </derivirana_varijabla>
  </DomainObject.Predmet.ProtuStrankaListFormatedOIB>
  <DomainObject.Predmet.ProtuStrankaListFormatedWithAdress>
    <izvorni_sadrzaj>
      <item>VALERIE STORE j.d.o.o. za trgovinu, ugostiteljstvo i usluge, Ispod dvorina 16/A, 23000 Zadar</item>
    </izvorni_sadrzaj>
    <derivirana_varijabla naziv="DomainObject.Predmet.ProtuStrankaListFormatedWithAdress_1">
      <item>VALERIE STORE j.d.o.o. za trgovinu, ugostiteljstvo i usluge, Ispod dvorina 16/A, 23000 Zadar</item>
    </derivirana_varijabla>
  </DomainObject.Predmet.ProtuStrankaListFormatedWithAdress>
  <DomainObject.Predmet.ProtuStrankaListFormatedWithAdressOIB>
    <izvorni_sadrzaj>
      <item>VALERIE STORE j.d.o.o. za trgovinu, ugostiteljstvo i usluge, OIB 56769089189, Ispod dvorina 16/A, 23000 Zadar</item>
    </izvorni_sadrzaj>
    <derivirana_varijabla naziv="DomainObject.Predmet.ProtuStrankaListFormatedWithAdressOIB_1">
      <item>VALERIE STORE j.d.o.o. za trgovinu, ugostiteljstvo i usluge, OIB 56769089189, Ispod dvorina 16/A, 23000 Zadar</item>
    </derivirana_varijabla>
  </DomainObject.Predmet.ProtuStrankaListFormatedWithAdressOIB>
  <DomainObject.Predmet.ProtuStrankaListNazivFormated>
    <izvorni_sadrzaj>
      <item>VALERIE STORE j.d.o.o. za trgovinu, ugostiteljstvo i usluge</item>
    </izvorni_sadrzaj>
    <derivirana_varijabla naziv="DomainObject.Predmet.ProtuStrankaListNazivFormated_1">
      <item>VALERIE STORE j.d.o.o. za trgovinu, ugostiteljstvo i usluge</item>
    </derivirana_varijabla>
  </DomainObject.Predmet.ProtuStrankaListNazivFormated>
  <DomainObject.Predmet.ProtuStrankaListNazivFormatedOIB>
    <izvorni_sadrzaj>
      <item>VALERIE STORE j.d.o.o. za trgovinu, ugostiteljstvo i usluge, OIB 56769089189</item>
    </izvorni_sadrzaj>
    <derivirana_varijabla naziv="DomainObject.Predmet.ProtuStrankaListNazivFormatedOIB_1">
      <item>VALERIE STORE j.d.o.o. za trgovinu, ugostiteljstvo i usluge, OIB 56769089189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VALERIE STORE j.d.o.o. za trgovinu, ugostiteljstvo i usluge</izvorni_sadrzaj>
    <derivirana_varijabla naziv="DomainObject.Predmet.ProtustrankaIDrugi_1">VALERIE STORE j.d.o.o. za trgovinu, ugostiteljstvo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VALERIE STORE j.d.o.o. za trgovinu, ugostiteljstvo i usluge, OIB 56769089189, Ispod dvorina 16/A, 23000 Zadar</izvorni_sadrzaj>
    <derivirana_varijabla naziv="DomainObject.Predmet.ProtustrankaIDrugiAdressOIB_1">VALERIE STORE j.d.o.o. za trgovinu, ugostiteljstvo i usluge, OIB 56769089189,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VALERIE STORE j.d.o.o. za trgovinu, ugostiteljstvo i usluge</item>
      <item>FINA</item>
      <item>Ante Katalinić</item>
    </izvorni_sadrzaj>
    <derivirana_varijabla naziv="DomainObject.Predmet.SudioniciListNaziv_1">
      <item>VALERIE STORE j.d.o.o. za trgovinu, ugostiteljstvo i usluge</item>
      <item>FINA</item>
      <item>Ante Katalinić</item>
    </derivirana_varijabla>
  </DomainObject.Predmet.SudioniciListNaziv>
  <DomainObject.Predmet.SudioniciListAdressOIB>
    <izvorni_sadrzaj>
      <item>VALERIE STORE j.d.o.o. za trgovinu, ugostiteljstvo i usluge, OIB 56769089189, Ispod dvorina 16/A,23000 Zadar</item>
      <item>FINA, OIB 85821130368</item>
      <item>Ante Katalinić, OIB 40663621755, Ispod Dvorina 16 A,23000 Zadar</item>
    </izvorni_sadrzaj>
    <derivirana_varijabla naziv="DomainObject.Predmet.SudioniciListAdressOIB_1">
      <item>VALERIE STORE j.d.o.o. za trgovinu, ugostiteljstvo i usluge, OIB 56769089189, Ispod dvorina 16/A,23000 Zadar</item>
      <item>FINA, OIB 85821130368</item>
      <item>Ante Katalinić, OIB 40663621755, Ispod Dvorina 16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56769089189</item>
      <item>, OIB 85821130368</item>
      <item>, OIB 40663621755</item>
    </izvorni_sadrzaj>
    <derivirana_varijabla naziv="DomainObject.Predmet.SudioniciListNazivOIB_1">
      <item>, OIB 56769089189</item>
      <item>, OIB 85821130368</item>
      <item>, OIB 40663621755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1788</properties:Characters>
  <properties:Lines>52</properties:Lines>
  <properties:Paragraphs>20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Nena Mužanović</cp:lastModifiedBy>
  <cp:lastPrinted>2018-05-16T11:17:00Z</cp:lastPrinted>
  <dcterms:modified xmlns:xsi="http://www.w3.org/2001/XMLSchema-instance" xsi:type="dcterms:W3CDTF">2018-05-16T11:18:00Z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(3.St-103-2018 VALERIE STORE preth.post..docx)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