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b625" w14:paraId="123b625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3314D9">
        <w:t>1438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3314D9" w:rsidRPr="003314D9">
        <w:t>BIM BUS d.o.o. za prijevoz, Zagreb, Jarun 33, MBS:  080487985, OIB: 81426519111</w:t>
      </w:r>
      <w:r w:rsidR="00231648">
        <w:t xml:space="preserve">, dana </w:t>
      </w:r>
      <w:r w:rsidR="00051ACB">
        <w:t>5</w:t>
      </w:r>
      <w:r w:rsidR="006D22B1">
        <w:t>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3314D9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3314D9" w:rsidRPr="003314D9">
        <w:t>BIM BUS d.o.o. za prijevoz, Zagreb, Jarun 33, MBS:  080487985, OIB: 81426519111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3314D9">
        <w:t>Zvonko Tomljanović, Našice, J. Runjanina 7, OIB: 01559486405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3314D9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3314D9" w:rsidRPr="003314D9">
        <w:t>BIM BUS d.o.o. za prijevoz, Zagreb, Jarun 33, MBS:  080487985, OIB: 81426519111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9F696E">
        <w:t>18</w:t>
      </w:r>
      <w:r w:rsidR="00051ACB">
        <w:t>. prosinca 2015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3314D9" w:rsidRPr="003314D9">
        <w:t>BIM BUS d.o.o. za prijevoz, Zagreb, Jarun 33, MBS:  080487985, OIB: 81426519111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051ACB">
        <w:t>12</w:t>
      </w:r>
      <w:r w:rsidR="0074665E">
        <w:t>. svibnja</w:t>
      </w:r>
      <w:r w:rsidR="00647F1F">
        <w:t xml:space="preserve"> 2016</w:t>
      </w:r>
      <w:r>
        <w:t>. objavio oglas na mrežnoj stranici e-Oglasna ploča sudova pod posl. brojem St-</w:t>
      </w:r>
      <w:r w:rsidR="003314D9">
        <w:t>1438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lastRenderedPageBreak/>
        <w:t>9 St-</w:t>
      </w:r>
      <w:r w:rsidR="003314D9">
        <w:t>1438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051ACB">
        <w:t>5</w:t>
      </w:r>
      <w:r w:rsidR="006D22B1">
        <w:t>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051ACB">
        <w:t>23/8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41821"/>
    <w:rsid w:val="00051ACB"/>
    <w:rsid w:val="00052F59"/>
    <w:rsid w:val="00095675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14D9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C2121"/>
    <w:rsid w:val="005D0763"/>
    <w:rsid w:val="005F1EDA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D47E0"/>
    <w:rsid w:val="008D7500"/>
    <w:rsid w:val="00917B69"/>
    <w:rsid w:val="009D33A7"/>
    <w:rsid w:val="009F2371"/>
    <w:rsid w:val="009F5360"/>
    <w:rsid w:val="009F696E"/>
    <w:rsid w:val="00A571AD"/>
    <w:rsid w:val="00A868A7"/>
    <w:rsid w:val="00B37C1E"/>
    <w:rsid w:val="00B46765"/>
    <w:rsid w:val="00B82754"/>
    <w:rsid w:val="00B87BDD"/>
    <w:rsid w:val="00BA1A5C"/>
    <w:rsid w:val="00BE259C"/>
    <w:rsid w:val="00C1697B"/>
    <w:rsid w:val="00C53697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36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5369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5369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69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69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36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5369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5369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69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69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St-1438/2016</izvorni_sadrzaj>
    <derivirana_varijabla naziv="DomainObject.Predmet.OznakaBroj_1">St-1438/2016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BIM BUS d.o.o.</izvorni_sadrzaj>
    <derivirana_varijabla naziv="DomainObject.Predmet.ProtustrankaFormated_1">  BIM BUS d.o.o.</derivirana_varijabla>
  </DomainObject.Predmet.ProtustrankaFormated>
  <DomainObject.Predmet.ProtustrankaFormatedOIB>
    <izvorni_sadrzaj>  BIM BUS d.o.o., OIB 81426519111</izvorni_sadrzaj>
    <derivirana_varijabla naziv="DomainObject.Predmet.ProtustrankaFormatedOIB_1">  BIM BUS d.o.o., OIB 81426519111</derivirana_varijabla>
  </DomainObject.Predmet.ProtustrankaFormatedOIB>
  <DomainObject.Predmet.ProtustrankaFormatedWithAdress>
    <izvorni_sadrzaj> BIM BUS d.o.o., Jarun 33, 10000 Zagreb</izvorni_sadrzaj>
    <derivirana_varijabla naziv="DomainObject.Predmet.ProtustrankaFormatedWithAdress_1"> BIM BUS d.o.o., Jarun 33, 10000 Zagreb</derivirana_varijabla>
  </DomainObject.Predmet.ProtustrankaFormatedWithAdress>
  <DomainObject.Predmet.ProtustrankaFormatedWithAdressOIB>
    <izvorni_sadrzaj> BIM BUS d.o.o., OIB 81426519111, Jarun 33, 10000 Zagreb</izvorni_sadrzaj>
    <derivirana_varijabla naziv="DomainObject.Predmet.ProtustrankaFormatedWithAdressOIB_1"> BIM BUS d.o.o., OIB 81426519111, Jarun 33, 10000 Zagreb</derivirana_varijabla>
  </DomainObject.Predmet.ProtustrankaFormatedWithAdressOIB>
  <DomainObject.Predmet.ProtustrankaWithAdress>
    <izvorni_sadrzaj>BIM BUS d.o.o. Jarun 33, 10000 Zagreb</izvorni_sadrzaj>
    <derivirana_varijabla naziv="DomainObject.Predmet.ProtustrankaWithAdress_1">BIM BUS d.o.o. Jarun 33, 10000 Zagreb</derivirana_varijabla>
  </DomainObject.Predmet.ProtustrankaWithAdress>
  <DomainObject.Predmet.ProtustrankaWithAdressOIB>
    <izvorni_sadrzaj>BIM BUS d.o.o., OIB 81426519111, Jarun 33, 10000 Zagreb</izvorni_sadrzaj>
    <derivirana_varijabla naziv="DomainObject.Predmet.ProtustrankaWithAdressOIB_1">BIM BUS d.o.o., OIB 81426519111, Jarun 33, 10000 Zagreb</derivirana_varijabla>
  </DomainObject.Predmet.ProtustrankaWithAdressOIB>
  <DomainObject.Predmet.ProtustrankaNazivFormated>
    <izvorni_sadrzaj>BIM BUS d.o.o.</izvorni_sadrzaj>
    <derivirana_varijabla naziv="DomainObject.Predmet.ProtustrankaNazivFormated_1">BIM BUS d.o.o.</derivirana_varijabla>
  </DomainObject.Predmet.ProtustrankaNazivFormated>
  <DomainObject.Predmet.ProtustrankaNazivFormatedOIB>
    <izvorni_sadrzaj>BIM BUS d.o.o., OIB 81426519111</izvorni_sadrzaj>
    <derivirana_varijabla naziv="DomainObject.Predmet.ProtustrankaNazivFormatedOIB_1">BIM BUS d.o.o., OIB 81426519111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BIM BUS d.o.o.</item>
    </izvorni_sadrzaj>
    <derivirana_varijabla naziv="DomainObject.Predmet.ProtuStrankaListFormated_1">
      <item>BIM BUS d.o.o.</item>
    </derivirana_varijabla>
  </DomainObject.Predmet.ProtuStrankaListFormated>
  <DomainObject.Predmet.ProtuStrankaListFormatedOIB>
    <izvorni_sadrzaj>
      <item>BIM BUS d.o.o., OIB 81426519111</item>
    </izvorni_sadrzaj>
    <derivirana_varijabla naziv="DomainObject.Predmet.ProtuStrankaListFormatedOIB_1">
      <item>BIM BUS d.o.o., OIB 81426519111</item>
    </derivirana_varijabla>
  </DomainObject.Predmet.ProtuStrankaListFormatedOIB>
  <DomainObject.Predmet.ProtuStrankaListFormatedWithAdress>
    <izvorni_sadrzaj>
      <item>BIM BUS d.o.o., Jarun 33, 10000 Zagreb</item>
    </izvorni_sadrzaj>
    <derivirana_varijabla naziv="DomainObject.Predmet.ProtuStrankaListFormatedWithAdress_1">
      <item>BIM BUS d.o.o., Jarun 33, 10000 Zagreb</item>
    </derivirana_varijabla>
  </DomainObject.Predmet.ProtuStrankaListFormatedWithAdress>
  <DomainObject.Predmet.ProtuStrankaListFormatedWithAdressOIB>
    <izvorni_sadrzaj>
      <item>BIM BUS d.o.o., OIB 81426519111, Jarun 33, 10000 Zagreb</item>
    </izvorni_sadrzaj>
    <derivirana_varijabla naziv="DomainObject.Predmet.ProtuStrankaListFormatedWithAdressOIB_1">
      <item>BIM BUS d.o.o., OIB 81426519111, Jarun 33, 10000 Zagreb</item>
    </derivirana_varijabla>
  </DomainObject.Predmet.ProtuStrankaListFormatedWithAdressOIB>
  <DomainObject.Predmet.ProtuStrankaListNazivFormated>
    <izvorni_sadrzaj>
      <item>BIM BUS d.o.o.</item>
    </izvorni_sadrzaj>
    <derivirana_varijabla naziv="DomainObject.Predmet.ProtuStrankaListNazivFormated_1">
      <item>BIM BUS d.o.o.</item>
    </derivirana_varijabla>
  </DomainObject.Predmet.ProtuStrankaListNazivFormated>
  <DomainObject.Predmet.ProtuStrankaListNazivFormatedOIB>
    <izvorni_sadrzaj>
      <item>BIM BUS d.o.o., OIB 81426519111</item>
    </izvorni_sadrzaj>
    <derivirana_varijabla naziv="DomainObject.Predmet.ProtuStrankaListNazivFormatedOIB_1">
      <item>BIM BUS d.o.o., OIB 81426519111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BIM BUS d.o.o.</izvorni_sadrzaj>
    <derivirana_varijabla naziv="DomainObject.Predmet.ProtustrankaIDrugi_1">BIM BUS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BIM BUS d.o.o., OIB 81426519111, Jarun 33, 10000 Zagreb</izvorni_sadrzaj>
    <derivirana_varijabla naziv="DomainObject.Predmet.ProtustrankaIDrugiAdressOIB_1">BIM BUS d.o.o., OIB 81426519111, Jarun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BIM BUS d.o.o.</item>
      <item>FINA Regionalni centar Zagreb</item>
    </izvorni_sadrzaj>
    <derivirana_varijabla naziv="DomainObject.Predmet.SudioniciListNaziv_1">
      <item>BIM BUS d.o.o.</item>
      <item>FINA Regionalni centar Zagreb</item>
    </derivirana_varijabla>
  </DomainObject.Predmet.SudioniciListNaziv>
  <DomainObject.Predmet.SudioniciListAdressOIB>
    <izvorni_sadrzaj>
      <item>BIM BUS d.o.o., OIB 81426519111, Jarun 33,10000 Zagreb</item>
      <item>FINA Regionalni centar Zagreb, OIB 85821130368, Trg svibanjskih žrtava 1995. 1,10000 Zagreb</item>
    </izvorni_sadrzaj>
    <derivirana_varijabla naziv="DomainObject.Predmet.SudioniciListAdressOIB_1">
      <item>BIM BUS d.o.o., OIB 81426519111, Jarun 33,10000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81426519111</item>
      <item>, OIB 85821130368</item>
    </izvorni_sadrzaj>
    <derivirana_varijabla naziv="DomainObject.Predmet.SudioniciListNazivOIB_1">
      <item>, OIB 81426519111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405</properties:Words>
  <properties:Characters>2167</properties:Characters>
  <properties:Lines>87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2016-07-05T09:43:00Z</dcterms:created>
  <dc:creator>korisnik</dc:creator>
  <cp:lastModifiedBy>Žana Bem</cp:lastModifiedBy>
  <cp:lastPrinted>2016-07-01T06:45:00Z</cp:lastPrinted>
  <dcterms:modified xmlns:xsi="http://www.w3.org/2001/XMLSchema-instance" xsi:type="dcterms:W3CDTF">2016-07-05T09:45:00Z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