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2ca2" w14:paraId="6372ca2" w:rsidRDefault="007F2409" w:rsidP="007F2409" w:rsidR="007F240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60B8" w:rsidP="007F2409" w:rsidR="00F860B8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 w:rsidRPr="00E04AF8">
        <w:rPr>
          <w:rFonts w:hAnsi="Times New Roman" w:ascii="Times New Roman"/>
        </w:rPr>
        <w:t>3 St-</w:t>
      </w:r>
      <w:r w:rsidR="006D746A">
        <w:rPr>
          <w:rFonts w:hAnsi="Times New Roman" w:ascii="Times New Roman"/>
        </w:rPr>
        <w:t>2370/2018-18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E04AF8" w:rsidP="0048728D" w:rsidR="00464385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 xml:space="preserve">Trgovački sud u Zagrebu, Stalna služba u Karlovcu, po stečajnom sucu Vesni Fundurulić Perišin,  postupajući po prijedlogu Financijske agencije, u stečajnom postupku </w:t>
      </w:r>
      <w:r w:rsidR="003F2FF6">
        <w:rPr>
          <w:rFonts w:hAnsi="Times New Roman" w:ascii="Times New Roman"/>
        </w:rPr>
        <w:t xml:space="preserve">nad dužnikom </w:t>
      </w:r>
      <w:r w:rsidR="006D746A">
        <w:rPr>
          <w:rFonts w:hAnsi="Times New Roman" w:ascii="Times New Roman"/>
        </w:rPr>
        <w:t>MINIMA usluge j.d.o.o.</w:t>
      </w:r>
      <w:r w:rsidR="006D746A" w:rsidRPr="003361C3">
        <w:rPr>
          <w:rFonts w:hAnsi="Times New Roman" w:ascii="Times New Roman"/>
        </w:rPr>
        <w:t xml:space="preserve">, </w:t>
      </w:r>
      <w:r w:rsidR="006D746A" w:rsidRPr="00AA434A">
        <w:rPr>
          <w:rFonts w:hAnsi="Times New Roman" w:ascii="Times New Roman"/>
        </w:rPr>
        <w:t>Zagreb</w:t>
      </w:r>
      <w:r w:rsidR="006D746A" w:rsidRPr="003361C3">
        <w:rPr>
          <w:rFonts w:hAnsi="Times New Roman" w:ascii="Times New Roman"/>
        </w:rPr>
        <w:t xml:space="preserve">, </w:t>
      </w:r>
      <w:r w:rsidR="006D746A" w:rsidRPr="00AA434A">
        <w:rPr>
          <w:rFonts w:hAnsi="Times New Roman" w:ascii="Times New Roman"/>
        </w:rPr>
        <w:t>Ivane Brlić-Mažuranić 82 A</w:t>
      </w:r>
      <w:r w:rsidR="006D746A" w:rsidRPr="003361C3">
        <w:rPr>
          <w:rFonts w:hAnsi="Times New Roman" w:ascii="Times New Roman"/>
        </w:rPr>
        <w:t xml:space="preserve">, OIB: </w:t>
      </w:r>
      <w:r w:rsidR="006D746A" w:rsidRPr="00AA434A">
        <w:rPr>
          <w:rFonts w:hAnsi="Times New Roman" w:ascii="Times New Roman"/>
        </w:rPr>
        <w:t>89265505905</w:t>
      </w:r>
      <w:r w:rsidRPr="00E04AF8">
        <w:rPr>
          <w:rFonts w:hAnsi="Times New Roman" w:ascii="Times New Roman"/>
        </w:rPr>
        <w:t xml:space="preserve">, </w:t>
      </w:r>
      <w:r w:rsidR="003F2FF6">
        <w:rPr>
          <w:rFonts w:hAnsi="Times New Roman" w:ascii="Times New Roman"/>
        </w:rPr>
        <w:t xml:space="preserve">10. svibnja </w:t>
      </w:r>
      <w:r>
        <w:rPr>
          <w:rFonts w:hAnsi="Times New Roman" w:ascii="Times New Roman"/>
        </w:rPr>
        <w:t xml:space="preserve"> 2019</w:t>
      </w:r>
      <w:r w:rsidRPr="00E04AF8">
        <w:rPr>
          <w:rFonts w:hAnsi="Times New Roman" w:ascii="Times New Roman"/>
        </w:rPr>
        <w:t>.,</w:t>
      </w:r>
      <w:r w:rsidR="00464385" w:rsidRPr="005C4796">
        <w:rPr>
          <w:rFonts w:hAnsi="Times New Roman" w:ascii="Times New Roman"/>
        </w:rPr>
        <w:t xml:space="preserve">  </w:t>
      </w:r>
    </w:p>
    <w:p w:rsidRDefault="00E04AF8" w:rsidP="0048728D" w:rsidR="00E04AF8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3F2FF6">
        <w:rPr>
          <w:rFonts w:hAnsi="Times New Roman" w:ascii="Times New Roman"/>
        </w:rPr>
        <w:t xml:space="preserve">nad dužnikom </w:t>
      </w:r>
      <w:r w:rsidR="006D746A">
        <w:rPr>
          <w:rFonts w:hAnsi="Times New Roman" w:ascii="Times New Roman"/>
        </w:rPr>
        <w:t>MINIMA usluge j.d.o.o.</w:t>
      </w:r>
      <w:r w:rsidR="006D746A" w:rsidRPr="003361C3">
        <w:rPr>
          <w:rFonts w:hAnsi="Times New Roman" w:ascii="Times New Roman"/>
        </w:rPr>
        <w:t xml:space="preserve">, </w:t>
      </w:r>
      <w:r w:rsidR="006D746A" w:rsidRPr="00AA434A">
        <w:rPr>
          <w:rFonts w:hAnsi="Times New Roman" w:ascii="Times New Roman"/>
        </w:rPr>
        <w:t>Zagreb</w:t>
      </w:r>
      <w:r w:rsidR="006D746A" w:rsidRPr="003361C3">
        <w:rPr>
          <w:rFonts w:hAnsi="Times New Roman" w:ascii="Times New Roman"/>
        </w:rPr>
        <w:t xml:space="preserve">, </w:t>
      </w:r>
      <w:r w:rsidR="006D746A" w:rsidRPr="00AA434A">
        <w:rPr>
          <w:rFonts w:hAnsi="Times New Roman" w:ascii="Times New Roman"/>
        </w:rPr>
        <w:t>Ivane Brlić-Mažuranić 82 A</w:t>
      </w:r>
      <w:r w:rsidR="006D746A" w:rsidRPr="003361C3">
        <w:rPr>
          <w:rFonts w:hAnsi="Times New Roman" w:ascii="Times New Roman"/>
        </w:rPr>
        <w:t xml:space="preserve">, OIB: </w:t>
      </w:r>
      <w:r w:rsidR="006D746A" w:rsidRPr="00AA434A">
        <w:rPr>
          <w:rFonts w:hAnsi="Times New Roman" w:ascii="Times New Roman"/>
        </w:rPr>
        <w:t>89265505905</w:t>
      </w:r>
      <w:r w:rsidR="00464385" w:rsidRPr="00D83C21">
        <w:rPr>
          <w:rFonts w:hAnsi="Times New Roman" w:ascii="Times New Roman"/>
        </w:rPr>
        <w:t xml:space="preserve">, </w:t>
      </w:r>
      <w:r w:rsidR="003F2FF6">
        <w:rPr>
          <w:rFonts w:hAnsi="Times New Roman" w:ascii="Times New Roman"/>
        </w:rPr>
        <w:t>10. svibnja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6D746A">
        <w:rPr>
          <w:rFonts w:hAnsi="Times New Roman" w:ascii="Times New Roman"/>
        </w:rPr>
        <w:t>10,45</w:t>
      </w:r>
      <w:r w:rsidR="0003464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6D746A" w:rsidR="006D746A" w:rsidRPr="006D746A">
      <w:pPr>
        <w:ind w:firstLine="720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6D746A" w:rsidRPr="006D746A">
        <w:rPr>
          <w:rFonts w:cstheme="minorBidi" w:eastAsiaTheme="minorHAnsi" w:hAnsi="Times New Roman" w:ascii="Times New Roman"/>
          <w:szCs w:val="22"/>
          <w:lang w:eastAsia="en-US"/>
        </w:rPr>
        <w:t>Davorin Kapustić, Ivanec, Ak. Mirka Maleza 4, OIB: 58634265045</w:t>
      </w:r>
      <w:r w:rsidR="006D746A">
        <w:rPr>
          <w:rFonts w:cstheme="minorBidi" w:eastAsiaTheme="minorHAnsi" w:hAnsi="Times New Roman" w:ascii="Times New Roman"/>
          <w:szCs w:val="22"/>
          <w:lang w:eastAsia="en-US"/>
        </w:rPr>
        <w:t>.</w:t>
      </w:r>
    </w:p>
    <w:p w:rsidRDefault="003F2FF6" w:rsidP="007C7921" w:rsidR="003F2FF6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E04AF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6D746A" w:rsidRPr="006D746A">
        <w:rPr>
          <w:rFonts w:hAnsi="Times New Roman" w:ascii="Times New Roman"/>
        </w:rPr>
        <w:t>MINIMA usluge j.d.o.o., Zagreb, Ivane Brlić-Mažuranić 82 A, OIB: 89265505905</w:t>
      </w:r>
      <w:r w:rsidR="003F2FF6">
        <w:rPr>
          <w:rFonts w:hAnsi="Times New Roman" w:ascii="Times New Roman"/>
        </w:rPr>
        <w:t>.</w:t>
      </w:r>
    </w:p>
    <w:p w:rsidRDefault="003F2FF6" w:rsidP="00464385" w:rsidR="003F2FF6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6D746A" w:rsidRPr="006D746A">
        <w:rPr>
          <w:rFonts w:hAnsi="Times New Roman" w:ascii="Times New Roman"/>
        </w:rPr>
        <w:t>MINIMA usluge j.d.o.o., Zagreb, Ivane Brlić-Mažuranić 82 A, OIB: 89265505905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6D746A" w:rsidP="006D746A" w:rsidR="006D746A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>
        <w:rPr>
          <w:rFonts w:hAnsi="Times New Roman" w:ascii="Times New Roman"/>
        </w:rPr>
        <w:t>Zagreb, podnijela je ovom sudu 20</w:t>
      </w:r>
      <w:r w:rsidRPr="006D58A5">
        <w:rPr>
          <w:rFonts w:hAnsi="Times New Roman" w:ascii="Times New Roman"/>
        </w:rPr>
        <w:t xml:space="preserve">.  </w:t>
      </w:r>
      <w:r>
        <w:rPr>
          <w:rFonts w:hAnsi="Times New Roman" w:ascii="Times New Roman"/>
        </w:rPr>
        <w:t>rujna 2018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Pr="00AA434A">
        <w:rPr>
          <w:rFonts w:hAnsi="Times New Roman" w:ascii="Times New Roman"/>
        </w:rPr>
        <w:t>MINIMA usluge j.d.o.o., Zagreb, Ivane Brlić-Mažuranić 82 A, OIB: 89265505905</w:t>
      </w:r>
      <w:r>
        <w:rPr>
          <w:rFonts w:hAnsi="Times New Roman" w:ascii="Times New Roman"/>
        </w:rPr>
        <w:t>, temeljem odredbe čl. 110</w:t>
      </w:r>
      <w:r w:rsidRPr="006D58A5">
        <w:rPr>
          <w:rFonts w:hAnsi="Times New Roman" w:ascii="Times New Roman"/>
        </w:rPr>
        <w:t>. st</w:t>
      </w:r>
      <w:r>
        <w:rPr>
          <w:rFonts w:hAnsi="Times New Roman" w:ascii="Times New Roman"/>
        </w:rPr>
        <w:t>. 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>
        <w:rPr>
          <w:rFonts w:hAnsi="Times New Roman" w:ascii="Times New Roman"/>
        </w:rPr>
        <w:t>18. rujna 2018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>
        <w:rPr>
          <w:rFonts w:hAnsi="Times New Roman" w:ascii="Times New Roman"/>
        </w:rPr>
        <w:t xml:space="preserve">25.283,17 kn, te da ima jednog </w:t>
      </w:r>
      <w:r w:rsidRPr="006D58A5">
        <w:rPr>
          <w:rFonts w:hAnsi="Times New Roman" w:ascii="Times New Roman"/>
        </w:rPr>
        <w:t>zaposlenika.</w:t>
      </w:r>
    </w:p>
    <w:p w:rsidRDefault="006D746A" w:rsidP="006D746A" w:rsidR="006D746A" w:rsidRPr="006D58A5">
      <w:pPr>
        <w:jc w:val="both"/>
        <w:rPr>
          <w:rFonts w:hAnsi="Times New Roman" w:ascii="Times New Roman"/>
        </w:rPr>
      </w:pPr>
    </w:p>
    <w:p w:rsidRDefault="006D746A" w:rsidP="006D746A" w:rsidR="006D746A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gornji od </w:t>
      </w:r>
      <w:r>
        <w:rPr>
          <w:rFonts w:hAnsi="Times New Roman" w:ascii="Times New Roman"/>
        </w:rPr>
        <w:t>31. listopada 2018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746A" w:rsidP="006D746A" w:rsidR="006D746A" w:rsidRPr="006D58A5">
      <w:pPr>
        <w:ind w:firstLine="708"/>
        <w:jc w:val="both"/>
        <w:rPr>
          <w:rFonts w:hAnsi="Times New Roman" w:ascii="Times New Roman"/>
        </w:rPr>
      </w:pPr>
    </w:p>
    <w:p w:rsidRDefault="006D746A" w:rsidP="006D746A" w:rsidR="006D74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 14. siječnja 2019</w:t>
      </w:r>
      <w:r w:rsidRPr="005814E4">
        <w:rPr>
          <w:rFonts w:hAnsi="Times New Roman" w:ascii="Times New Roman"/>
        </w:rPr>
        <w:t>., u odsutnosti uredno pozvanog predlagatelja i dužnika izvrše</w:t>
      </w:r>
      <w:r>
        <w:rPr>
          <w:rFonts w:hAnsi="Times New Roman" w:ascii="Times New Roman"/>
        </w:rPr>
        <w:t>n je uvid u podnesak FINA-e od 05. studenog 2018</w:t>
      </w:r>
      <w:r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6D746A" w:rsidP="006D746A" w:rsidR="006D746A" w:rsidRPr="006D58A5">
      <w:pPr>
        <w:ind w:firstLine="708"/>
        <w:jc w:val="both"/>
        <w:rPr>
          <w:rFonts w:hAnsi="Times New Roman" w:ascii="Times New Roman"/>
        </w:rPr>
      </w:pPr>
    </w:p>
    <w:p w:rsidRDefault="006D746A" w:rsidP="006D746A" w:rsidR="006D746A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zaključkom od </w:t>
      </w:r>
      <w:r>
        <w:rPr>
          <w:rFonts w:hAnsi="Times New Roman" w:ascii="Times New Roman"/>
        </w:rPr>
        <w:t>14. siječnja</w:t>
      </w:r>
      <w:r w:rsidRPr="00A70790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9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746A" w:rsidP="006D746A" w:rsidR="006D746A" w:rsidRPr="006D58A5">
      <w:pPr>
        <w:ind w:firstLine="708"/>
        <w:jc w:val="both"/>
        <w:rPr>
          <w:rFonts w:hAnsi="Times New Roman" w:ascii="Times New Roman"/>
        </w:rPr>
      </w:pPr>
    </w:p>
    <w:p w:rsidRDefault="006D746A" w:rsidP="006D746A" w:rsidR="006D746A" w:rsidRPr="000E6E28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utvrđeno je da dužnik nije registriran kao vlasnik zrakoplova. </w:t>
      </w:r>
      <w:r w:rsidRPr="002250B9">
        <w:rPr>
          <w:rFonts w:hAnsi="Times New Roman" w:ascii="Times New Roman"/>
        </w:rPr>
        <w:t>Uvidom u u</w:t>
      </w:r>
      <w:r>
        <w:rPr>
          <w:rFonts w:hAnsi="Times New Roman" w:ascii="Times New Roman"/>
        </w:rPr>
        <w:t xml:space="preserve">vjerenje Centra za vozila Hrvatske d.d. </w:t>
      </w:r>
      <w:r w:rsidRPr="002250B9">
        <w:rPr>
          <w:rFonts w:hAnsi="Times New Roman" w:ascii="Times New Roman"/>
        </w:rPr>
        <w:t xml:space="preserve">utvrđeno je da dužnik nije evidentiran kao vlasnik  vozila. </w:t>
      </w:r>
      <w:r w:rsidRPr="006D58A5">
        <w:rPr>
          <w:rFonts w:hAnsi="Times New Roman" w:ascii="Times New Roman"/>
        </w:rPr>
        <w:t>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>
        <w:rPr>
          <w:rFonts w:hAnsi="Times New Roman" w:ascii="Times New Roman"/>
        </w:rPr>
        <w:t xml:space="preserve">agreb </w:t>
      </w:r>
      <w:r w:rsidRPr="006D58A5">
        <w:rPr>
          <w:rFonts w:hAnsi="Times New Roman" w:ascii="Times New Roman"/>
        </w:rPr>
        <w:t>utvrđeno je da dužnik nije upisan u katastarski operat. Uvidom u obavijest Središnjeg klirinško</w:t>
      </w:r>
      <w:r>
        <w:rPr>
          <w:rFonts w:hAnsi="Times New Roman" w:ascii="Times New Roman"/>
        </w:rPr>
        <w:t xml:space="preserve">g depozitarnog društva d.d.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Pr="000E6E28">
        <w:rPr>
          <w:rFonts w:hAnsi="Times New Roman" w:ascii="Times New Roman"/>
        </w:rPr>
        <w:t xml:space="preserve">18. </w:t>
      </w:r>
      <w:r>
        <w:rPr>
          <w:rFonts w:hAnsi="Times New Roman" w:ascii="Times New Roman"/>
        </w:rPr>
        <w:t>siječnja</w:t>
      </w:r>
      <w:r w:rsidRPr="000E6E28">
        <w:rPr>
          <w:rFonts w:hAnsi="Times New Roman" w:ascii="Times New Roman"/>
        </w:rPr>
        <w:t xml:space="preserve"> 2019., utvrđeno je da na dan izdavanja potvrde u Očevidniku redoslijeda osnova za plaćanje dužnik ima evidentirane neizvršene osnove za plaćanje u neprekinutom razdoblju od 241 dana u iznosu od 38.588,49 kn.</w:t>
      </w:r>
    </w:p>
    <w:p w:rsidRDefault="001F52BE" w:rsidP="00C276BC" w:rsidR="001F52BE" w:rsidRPr="001F52BE">
      <w:pPr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Dakle iz navedenog proizlazi da imovina dužnika </w:t>
      </w:r>
      <w:r w:rsidR="006D746A" w:rsidRPr="00AA434A">
        <w:rPr>
          <w:rFonts w:hAnsi="Times New Roman" w:ascii="Times New Roman"/>
        </w:rPr>
        <w:t>MINIMA usluge j.d.o.o., Zagreb</w:t>
      </w:r>
      <w:r w:rsidRPr="001F52BE">
        <w:rPr>
          <w:rFonts w:hAnsi="Times New Roman" w:ascii="Times New Roman"/>
        </w:rPr>
        <w:t>, nije dovoljna ni za namirenje troškova stečajnog postupka.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Rješenjem ovog suda poslovni broj St-</w:t>
      </w:r>
      <w:r w:rsidR="006D746A">
        <w:rPr>
          <w:rFonts w:hAnsi="Times New Roman" w:ascii="Times New Roman"/>
        </w:rPr>
        <w:t>2370/2018-16</w:t>
      </w:r>
      <w:r w:rsidRPr="001F52BE">
        <w:rPr>
          <w:rFonts w:hAnsi="Times New Roman" w:ascii="Times New Roman"/>
        </w:rPr>
        <w:t xml:space="preserve"> od </w:t>
      </w:r>
      <w:r w:rsidR="003F2FF6">
        <w:rPr>
          <w:rFonts w:hAnsi="Times New Roman" w:ascii="Times New Roman"/>
        </w:rPr>
        <w:t>4. ožujka 2019</w:t>
      </w:r>
      <w:r w:rsidRPr="001F52B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3F2FF6">
        <w:rPr>
          <w:rFonts w:hAnsi="Times New Roman" w:ascii="Times New Roman"/>
        </w:rPr>
        <w:t>4. ožujka 2019</w:t>
      </w:r>
      <w:r w:rsidRPr="001F52BE">
        <w:rPr>
          <w:rFonts w:hAnsi="Times New Roman" w:ascii="Times New Roman"/>
        </w:rPr>
        <w:t>., te provjerom kod računovodstva suda utvrđeno da traženi predujam  nije uplaćen.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</w:t>
      </w:r>
      <w:r w:rsidRPr="001F52BE">
        <w:rPr>
          <w:rFonts w:hAnsi="Times New Roman" w:ascii="Times New Roman"/>
        </w:rPr>
        <w:lastRenderedPageBreak/>
        <w:t xml:space="preserve">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center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U Karlovcu </w:t>
      </w:r>
      <w:r w:rsidR="003F2FF6">
        <w:rPr>
          <w:rFonts w:hAnsi="Times New Roman" w:ascii="Times New Roman"/>
        </w:rPr>
        <w:t>10. svibnja</w:t>
      </w:r>
      <w:r w:rsidRPr="001F52BE">
        <w:rPr>
          <w:rFonts w:hAnsi="Times New Roman" w:ascii="Times New Roman"/>
        </w:rPr>
        <w:t xml:space="preserve"> 2019.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SUDAC:</w:t>
      </w:r>
    </w:p>
    <w:p w:rsidRDefault="001F52BE" w:rsidP="001F52BE" w:rsid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Vesna Fundurulić Perišin</w:t>
      </w:r>
      <w:r w:rsidR="009F3A1D">
        <w:rPr>
          <w:rFonts w:hAnsi="Times New Roman" w:ascii="Times New Roman"/>
        </w:rPr>
        <w:t>, v.r.</w:t>
      </w:r>
    </w:p>
    <w:p w:rsidRDefault="009F3A1D" w:rsidP="001F52BE" w:rsidR="009F3A1D">
      <w:pPr>
        <w:ind w:firstLine="720"/>
        <w:jc w:val="right"/>
        <w:rPr>
          <w:rFonts w:hAnsi="Times New Roman" w:ascii="Times New Roman"/>
        </w:rPr>
      </w:pPr>
    </w:p>
    <w:p w:rsidRDefault="009F3A1D" w:rsidP="00C339BE" w:rsidR="009F3A1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9F3A1D" w:rsidP="001F52BE" w:rsidR="009F3A1D" w:rsidRPr="001F52BE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UPUTA O PRAVNOM LIJEKU: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6051D0" w:rsidP="001F52BE" w:rsidR="006051D0" w:rsidRPr="00630958">
      <w:pPr>
        <w:ind w:firstLine="720"/>
        <w:jc w:val="both"/>
        <w:rPr>
          <w:rFonts w:hAnsi="Times New Roman" w:ascii="Times New Roman"/>
        </w:rPr>
      </w:pPr>
    </w:p>
    <w:sectPr w:rsidSect="001F52BE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241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4A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D746A" w:rsidP="006D746A" w:rsidR="00AF7971" w:rsidRPr="00AF7971">
    <w:pPr>
      <w:pStyle w:val="Zaglavlje"/>
      <w:jc w:val="right"/>
      <w:rPr>
        <w:rFonts w:hAnsi="Times New Roman" w:ascii="Times New Roman"/>
      </w:rPr>
    </w:pPr>
    <w:r w:rsidRPr="00E04AF8">
      <w:rPr>
        <w:rFonts w:hAnsi="Times New Roman" w:ascii="Times New Roman"/>
      </w:rPr>
      <w:t>3 St-</w:t>
    </w:r>
    <w:r>
      <w:rPr>
        <w:rFonts w:hAnsi="Times New Roman" w:ascii="Times New Roman"/>
      </w:rPr>
      <w:t>2370/2018-18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89610B"/>
    <w:multiLevelType w:val="hybridMultilevel"/>
    <w:tmpl w:val="F0A8DF3E"/>
    <w:lvl w:tplc="08BE9D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570D5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E18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3655"/>
    <w:rsid w:val="006C2A03"/>
    <w:rsid w:val="006C7F6C"/>
    <w:rsid w:val="006D746A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9F3A1D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24AA4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04AF8"/>
    <w:rsid w:val="00E1260F"/>
    <w:rsid w:val="00E16F5D"/>
    <w:rsid w:val="00E319FB"/>
    <w:rsid w:val="00E31AFD"/>
    <w:rsid w:val="00E33174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F3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A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F3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A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2370</izvorni_sadrzaj>
    <derivirana_varijabla naziv="DomainObject.Predmet.Broj_1">2370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St-2370/2018</izvorni_sadrzaj>
    <derivirana_varijabla naziv="DomainObject.Predmet.OznakaBroj_1">St-2370/2018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MINIMA usluge jednostavno društvo s ograničenom odgovornošću za usluge zastupanog po punomoćniku Mario Vrabelj</izvorni_sadrzaj>
    <derivirana_varijabla naziv="DomainObject.Predmet.ProtustrankaFormated_1">  MINIMA usluge jednostavno društvo s ograničenom odgovornošću za usluge zastupanog po punomoćniku Mario Vrabelj</derivirana_varijabla>
  </DomainObject.Predmet.ProtustrankaFormated>
  <DomainObject.Predmet.ProtustrankaFormatedOIB>
    <izvorni_sadrzaj>  MINIMA usluge jednostavno društvo s ograničenom odgovornošću za usluge, OIB 89265505905 zastupanog po punomoćniku Mario Vrabelj</izvorni_sadrzaj>
    <derivirana_varijabla naziv="DomainObject.Predmet.ProtustrankaFormatedOIB_1">  MINIMA usluge jednostavno društvo s ograničenom odgovornošću za usluge, OIB 89265505905 zastupanog po punomoćniku Mario Vrabelj</derivirana_varijabla>
  </DomainObject.Predmet.ProtustrankaFormatedOIB>
  <DomainObject.Predmet.ProtustrankaFormatedWithAdress>
    <izvorni_sadrzaj> MINIMA usluge jednostavno društvo s ograničenom odgovornošću za usluge, Ivane Brlić-Mažuranić 82 A, 10000 Zagreb zastupanog po punomoćniku Mario Vrabelj</izvorni_sadrzaj>
    <derivirana_varijabla naziv="DomainObject.Predmet.ProtustrankaFormatedWithAdress_1"> MINIMA usluge jednostavno društvo s ograničenom odgovornošću za usluge, Ivane Brlić-Mažuranić 82 A, 10000 Zagreb zastupanog po punomoćniku Mario Vrabelj</derivirana_varijabla>
  </DomainObject.Predmet.ProtustrankaFormatedWithAdress>
  <DomainObject.Predmet.ProtustrankaFormatedWithAdressOIB>
    <izvorni_sadrzaj> MINIMA usluge jednostavno društvo s ograničenom odgovornošću za usluge, OIB 89265505905, Ivane Brlić-Mažuranić 82 A, 10000 Zagreb zastupanog po punomoćniku Mario Vrabelj</izvorni_sadrzaj>
    <derivirana_varijabla naziv="DomainObject.Predmet.ProtustrankaFormatedWithAdressOIB_1"> MINIMA usluge jednostavno društvo s ograničenom odgovornošću za usluge, OIB 89265505905, Ivane Brlić-Mažuranić 82 A, 10000 Zagreb zastupanog po punomoćniku Mario Vrabelj</derivirana_varijabla>
  </DomainObject.Predmet.ProtustrankaFormatedWithAdressOIB>
  <DomainObject.Predmet.ProtustrankaWithAdress>
    <izvorni_sadrzaj>MINIMA usluge jednostavno društvo s ograničenom odgovornošću za usluge Ivane Brlić-Mažuranić 82 A, 10000 Zagreb</izvorni_sadrzaj>
    <derivirana_varijabla naziv="DomainObject.Predmet.ProtustrankaWithAdress_1">MINIMA usluge jednostavno društvo s ograničenom odgovornošću za usluge Ivane Brlić-Mažuranić 82 A, 10000 Zagreb</derivirana_varijabla>
  </DomainObject.Predmet.ProtustrankaWithAdress>
  <DomainObject.Predmet.ProtustrankaWithAdressOIB>
    <izvorni_sadrzaj>MINIMA usluge jednostavno društvo s ograničenom odgovornošću za usluge, OIB 89265505905, Ivane Brlić-Mažuranić 82 A, 10000 Zagreb</izvorni_sadrzaj>
    <derivirana_varijabla naziv="DomainObject.Predmet.ProtustrankaWithAdressOIB_1">MINIMA usluge jednostavno društvo s ograničenom odgovornošću za usluge, OIB 89265505905, Ivane Brlić-Mažuranić 82 A, 10000 Zagreb</derivirana_varijabla>
  </DomainObject.Predmet.ProtustrankaWithAdressOIB>
  <DomainObject.Predmet.ProtustrankaNazivFormated>
    <izvorni_sadrzaj>MINIMA usluge jednostavno društvo s ograničenom odgovornošću za usluge</izvorni_sadrzaj>
    <derivirana_varijabla naziv="DomainObject.Predmet.ProtustrankaNazivFormated_1">MINIMA usluge jednostavno društvo s ograničenom odgovornošću za usluge</derivirana_varijabla>
  </DomainObject.Predmet.ProtustrankaNazivFormated>
  <DomainObject.Predmet.ProtustrankaNazivFormatedOIB>
    <izvorni_sadrzaj>MINIMA usluge jednostavno društvo s ograničenom odgovornošću za usluge, OIB 89265505905</izvorni_sadrzaj>
    <derivirana_varijabla naziv="DomainObject.Predmet.ProtustrankaNazivFormatedOIB_1">MINIMA usluge jednostavno društvo s ograničenom odgovornošću za usluge, OIB 89265505905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MINIMA usluge jednostavno društvo s ograničenom odgovornošću za usluge zastupanog po punomoćniku Mario Vrabelj</item>
    </izvorni_sadrzaj>
    <derivirana_varijabla naziv="DomainObject.Predmet.ProtuStrankaListFormated_1">
      <item>MINIMA usluge jednostavno društvo s ograničenom odgovornošću za usluge zastupanog po punomoćniku Mario Vrabelj</item>
    </derivirana_varijabla>
  </DomainObject.Predmet.ProtuStrankaListFormated>
  <DomainObject.Predmet.ProtuStrankaListFormatedOIB>
    <izvorni_sadrzaj>
      <item>MINIMA usluge jednostavno društvo s ograničenom odgovornošću za usluge, OIB 89265505905 zastupanog po punomoćniku Mario Vrabelj</item>
    </izvorni_sadrzaj>
    <derivirana_varijabla naziv="DomainObject.Predmet.ProtuStrankaListFormatedOIB_1">
      <item>MINIMA usluge jednostavno društvo s ograničenom odgovornošću za usluge, OIB 89265505905 zastupanog po punomoćniku Mario Vrabelj</item>
    </derivirana_varijabla>
  </DomainObject.Predmet.ProtuStrankaListFormatedOIB>
  <DomainObject.Predmet.ProtuStrankaListFormatedWithAdress>
    <izvorni_sadrzaj>
      <item>MINIMA usluge jednostavno društvo s ograničenom odgovornošću za usluge, Ivane Brlić-Mažuranić 82 A, 10000 Zagreb zastupanog po punomoćniku Mario Vrabelj</item>
    </izvorni_sadrzaj>
    <derivirana_varijabla naziv="DomainObject.Predmet.ProtuStrankaListFormatedWithAdress_1">
      <item>MINIMA usluge jednostavno društvo s ograničenom odgovornošću za usluge, Ivane Brlić-Mažuranić 82 A, 10000 Zagreb zastupanog po punomoćniku Mario Vrabelj</item>
    </derivirana_varijabla>
  </DomainObject.Predmet.ProtuStrankaListFormatedWithAdress>
  <DomainObject.Predmet.ProtuStrankaListFormatedWithAdressOIB>
    <izvorni_sadrzaj>
      <item>MINIMA usluge jednostavno društvo s ograničenom odgovornošću za usluge, OIB 89265505905, Ivane Brlić-Mažuranić 82 A, 10000 Zagreb zastupanog po punomoćniku Mario Vrabelj</item>
    </izvorni_sadrzaj>
    <derivirana_varijabla naziv="DomainObject.Predmet.ProtuStrankaListFormatedWithAdressOIB_1">
      <item>MINIMA usluge jednostavno društvo s ograničenom odgovornošću za usluge, OIB 89265505905, Ivane Brlić-Mažuranić 82 A, 10000 Zagreb zastupanog po punomoćniku Mario Vrabelj</item>
    </derivirana_varijabla>
  </DomainObject.Predmet.ProtuStrankaListFormatedWithAdressOIB>
  <DomainObject.Predmet.ProtuStrankaListNazivFormated>
    <izvorni_sadrzaj>
      <item>MINIMA usluge jednostavno društvo s ograničenom odgovornošću za usluge</item>
    </izvorni_sadrzaj>
    <derivirana_varijabla naziv="DomainObject.Predmet.ProtuStrankaListNazivFormated_1">
      <item>MINIMA usluge jednostavno društvo s ograničenom odgovornošću za usluge</item>
    </derivirana_varijabla>
  </DomainObject.Predmet.ProtuStrankaListNazivFormated>
  <DomainObject.Predmet.ProtuStrankaListNazivFormatedOIB>
    <izvorni_sadrzaj>
      <item>MINIMA usluge jednostavno društvo s ograničenom odgovornošću za usluge, OIB 89265505905</item>
    </izvorni_sadrzaj>
    <derivirana_varijabla naziv="DomainObject.Predmet.ProtuStrankaListNazivFormatedOIB_1">
      <item>MINIMA usluge jednostavno društvo s ograničenom odgovornošću za usluge, OIB 89265505905</item>
    </derivirana_varijabla>
  </DomainObject.Predmet.ProtuStrankaListNazivFormatedOIB>
  <DomainObject.Predmet.OstaliListFormated>
    <izvorni_sadrzaj>
      <item>Mario Vrabelj punomoćnik sudionika u postupku MINIMA usluge jednostavno društvo s ograničenom odgovornošću za usluge</item>
    </izvorni_sadrzaj>
    <derivirana_varijabla naziv="DomainObject.Predmet.OstaliListFormated_1">
      <item>Mario Vrabelj punomoćnik sudionika u postupku MINIMA usluge jednostavno društvo s ograničenom odgovornošću za usluge</item>
    </derivirana_varijabla>
  </DomainObject.Predmet.OstaliListFormated>
  <DomainObject.Predmet.OstaliListFormatedOIB>
    <izvorni_sadrzaj>
      <item>Mario Vrabelj, OIB 79508425247 punomoćnik sudionika u postupku MINIMA usluge jednostavno društvo s ograničenom odgovornošću za usluge</item>
    </izvorni_sadrzaj>
    <derivirana_varijabla naziv="DomainObject.Predmet.OstaliListFormatedOIB_1">
      <item>Mario Vrabelj, OIB 79508425247 punomoćnik sudionika u postupku MINIMA usluge jednostavno društvo s ograničenom odgovornošću za usluge</item>
    </derivirana_varijabla>
  </DomainObject.Predmet.OstaliListFormatedOIB>
  <DomainObject.Predmet.OstaliListFormatedWithAdress>
    <izvorni_sadrzaj>
      <item>Mario Vrabelj, Ulica Ivana Pergošića 2, 10000 Zagreb punomoćnik sudionika u postupku MINIMA usluge jednostavno društvo s ograničenom odgovornošću za usluge</item>
    </izvorni_sadrzaj>
    <derivirana_varijabla naziv="DomainObject.Predmet.OstaliListFormatedWithAdress_1">
      <item>Mario Vrabelj, Ulica Ivana Pergošića 2, 10000 Zagreb punomoćnik sudionika u postupku MINIMA usluge jednostavno društvo s ograničenom odgovornošću za usluge</item>
    </derivirana_varijabla>
  </DomainObject.Predmet.OstaliListFormatedWithAdress>
  <DomainObject.Predmet.OstaliListFormatedWithAdressOIB>
    <izvorni_sadrzaj>
      <item>Mario Vrabelj, OIB 79508425247, Ulica Ivana Pergošića 2, 10000 Zagreb punomoćnik sudionika u postupku MINIMA usluge jednostavno društvo s ograničenom odgovornošću za usluge</item>
    </izvorni_sadrzaj>
    <derivirana_varijabla naziv="DomainObject.Predmet.OstaliListFormatedWithAdressOIB_1">
      <item>Mario Vrabelj, OIB 79508425247, Ulica Ivana Pergošića 2, 10000 Zagreb punomoćnik sudionika u postupku MINIMA usluge jednostavno društvo s ograničenom odgovornošću za usluge</item>
    </derivirana_varijabla>
  </DomainObject.Predmet.OstaliListFormatedWithAdressOIB>
  <DomainObject.Predmet.OstaliListNazivFormated>
    <izvorni_sadrzaj>
      <item>Mario Vrabelj</item>
    </izvorni_sadrzaj>
    <derivirana_varijabla naziv="DomainObject.Predmet.OstaliListNazivFormated_1">
      <item>Mario Vrabelj</item>
    </derivirana_varijabla>
  </DomainObject.Predmet.OstaliListNazivFormated>
  <DomainObject.Predmet.OstaliListNazivFormatedOIB>
    <izvorni_sadrzaj>
      <item>Mario Vrabelj, OIB 79508425247</item>
    </izvorni_sadrzaj>
    <derivirana_varijabla naziv="DomainObject.Predmet.OstaliListNazivFormatedOIB_1">
      <item>Mario Vrabelj, OIB 79508425247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MINIMA usluge jednostavno društvo s ograničenom odgovornošću za usluge</izvorni_sadrzaj>
    <derivirana_varijabla naziv="DomainObject.Predmet.ProtustrankaIDrugi_1">MINIMA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MINIMA usluge jednostavno društvo s ograničenom odgovornošću za usluge, OIB 89265505905, Ivane Brlić-Mažuranić 82 A, 10000 Zagreb</izvorni_sadrzaj>
    <derivirana_varijabla naziv="DomainObject.Predmet.ProtustrankaIDrugiAdressOIB_1">MINIMA usluge jednostavno društvo s ograničenom odgovornošću za usluge, OIB 89265505905, Ivane Brlić-Mažuranić 82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MINIMA usluge jednostavno društvo s ograničenom odgovornošću za usluge</item>
      <item>Mario Vrabelj</item>
    </izvorni_sadrzaj>
    <derivirana_varijabla naziv="DomainObject.Predmet.SudioniciListNaziv_1">
      <item>FINA Regionalni centar Zagreb</item>
      <item>MINIMA usluge jednostavno društvo s ograničenom odgovornošću za usluge</item>
      <item>Mario Vrabelj</item>
    </derivirana_varijabla>
  </DomainObject.Predmet.SudioniciListNaziv>
  <DomainObject.Predmet.SudioniciListAdressOIB>
    <izvorni_sadrzaj>
      <item>FINA Regionalni centar Zagreb, OIB 85821130368, Trg svibanjskih žrtava 1995. 1,10000 Zagreb</item>
      <item>MINIMA usluge jednostavno društvo s ograničenom odgovornošću za usluge, OIB 89265505905, Ivane Brlić-Mažuranić 82 A,10000 Zagreb</item>
      <item>Mario Vrabelj, OIB 79508425247, Ulica Ivana Pergošića 2,10000 Zagreb</item>
    </izvorni_sadrzaj>
    <derivirana_varijabla naziv="DomainObject.Predmet.SudioniciListAdressOIB_1">
      <item>FINA Regionalni centar Zagreb, OIB 85821130368, Trg svibanjskih žrtava 1995. 1,10000 Zagreb</item>
      <item>MINIMA usluge jednostavno društvo s ograničenom odgovornošću za usluge, OIB 89265505905, Ivane Brlić-Mažuranić 82 A,10000 Zagreb</item>
      <item>Mario Vrabelj, OIB 79508425247, Ulica Ivana Pergošića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89265505905</item>
      <item>, OIB 79508425247</item>
    </izvorni_sadrzaj>
    <derivirana_varijabla naziv="DomainObject.Predmet.SudioniciListNazivOIB_1">
      <item>, OIB 85821130368</item>
      <item>, OIB 89265505905</item>
      <item>, OIB 79508425247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St-2370/2018-16</izvorni_sadrzaj>
    <derivirana_varijabla naziv="DomainObject.PredzadnjaOdlukaIzPredmeta.Oznaka_1">St-2370/2018-16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791CC-44FF-423E-A5A0-D8E1C097B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951</properties:Words>
  <properties:Characters>5182</properties:Characters>
  <properties:Lines>114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2019-05-10T08:34:00Z</dcterms:created>
  <dc:creator>x</dc:creator>
  <cp:lastModifiedBy>Gordana Cvitković</cp:lastModifiedBy>
  <cp:lastPrinted>2019-05-10T08:41:00Z</cp:lastPrinted>
  <dcterms:modified xmlns:xsi="http://www.w3.org/2001/XMLSchema-instance" xsi:type="dcterms:W3CDTF">2019-05-10T08:41:00Z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(St-2370-2018-otvaranje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