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6799" w14:paraId="43a6799" w:rsidRDefault="00CE64C7" w:rsidP="00CE64C7" w:rsidR="00CE64C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E64C7" w:rsidP="00CE64C7" w:rsidR="00CE64C7">
      <w:pPr>
        <w:spacing w:after="0"/>
        <w:jc w:val="both"/>
      </w:pPr>
      <w:r>
        <w:t xml:space="preserve">       REPUBLIKA HRVATSKA</w:t>
      </w:r>
    </w:p>
    <w:p w:rsidRDefault="00CE64C7" w:rsidP="00CE64C7" w:rsidR="00CE64C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E64C7" w:rsidP="00CE64C7" w:rsidR="00CE64C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E64C7" w:rsidP="00CE64C7" w:rsidR="00CE64C7">
      <w:pPr>
        <w:spacing w:after="0"/>
        <w:rPr>
          <w:bCs/>
        </w:rPr>
      </w:pPr>
    </w:p>
    <w:p w:rsidRDefault="00CE64C7" w:rsidP="00CE64C7" w:rsidR="00CE64C7">
      <w:pPr>
        <w:spacing w:after="0"/>
        <w:ind w:left="5664"/>
      </w:pPr>
      <w:r>
        <w:t xml:space="preserve">     Poslovni broj: 3 St-736/15-9</w:t>
      </w:r>
    </w:p>
    <w:p w:rsidRDefault="00CE64C7" w:rsidP="00CE64C7" w:rsidR="00CE64C7">
      <w:pPr>
        <w:spacing w:after="0"/>
        <w:rPr>
          <w:b/>
        </w:rPr>
      </w:pPr>
    </w:p>
    <w:p w:rsidRDefault="00CE64C7" w:rsidP="00CE64C7" w:rsidR="00CE64C7">
      <w:pPr>
        <w:spacing w:after="0"/>
        <w:rPr>
          <w:b/>
        </w:rPr>
      </w:pPr>
    </w:p>
    <w:p w:rsidRDefault="00CE64C7" w:rsidP="00CE64C7" w:rsidR="00CE64C7">
      <w:pPr>
        <w:spacing w:after="0"/>
        <w:jc w:val="center"/>
      </w:pPr>
      <w:r>
        <w:t>R E P U B L I K A   H R V A T S K A</w:t>
      </w:r>
    </w:p>
    <w:p w:rsidRDefault="00CE64C7" w:rsidP="00CE64C7" w:rsidR="00CE64C7">
      <w:pPr>
        <w:spacing w:after="0"/>
        <w:rPr>
          <w:b/>
        </w:rPr>
      </w:pPr>
    </w:p>
    <w:p w:rsidRDefault="00CE64C7" w:rsidP="00CE64C7" w:rsidR="00CE64C7">
      <w:pPr>
        <w:spacing w:after="0"/>
        <w:jc w:val="center"/>
      </w:pPr>
      <w:r>
        <w:t>R J E Š E N J E</w:t>
      </w:r>
    </w:p>
    <w:p w:rsidRDefault="00CE64C7" w:rsidP="00CE64C7" w:rsidR="00CE64C7">
      <w:pPr>
        <w:spacing w:after="0"/>
        <w:jc w:val="center"/>
      </w:pPr>
    </w:p>
    <w:p w:rsidRDefault="00CE64C7" w:rsidP="00CE64C7" w:rsidR="00CE64C7">
      <w:pPr>
        <w:spacing w:after="0"/>
        <w:jc w:val="both"/>
        <w:rPr>
          <w:b/>
        </w:rPr>
      </w:pPr>
    </w:p>
    <w:p w:rsidRDefault="00CE64C7" w:rsidP="00CE64C7" w:rsidR="00CE64C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VIN JAN društvo s ograničenom odgovornošću za trgovinu, proizvodnju i usluge, skraćena tvrtka VIN JAN d.o.o. Budančevica, V. Nazora 21, 48362 Kloštar Podravski, MBS: 070110076 OIB: 83190205529, radi otvaranja stečajnog postupka nad dužnikom, dana 25. svibnja 2016. godine, </w:t>
      </w: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  <w:jc w:val="center"/>
      </w:pPr>
      <w:r>
        <w:t>r i j e š i o     j e</w:t>
      </w:r>
    </w:p>
    <w:p w:rsidRDefault="00CE64C7" w:rsidP="00CE64C7" w:rsidR="00CE64C7">
      <w:pPr>
        <w:spacing w:after="0"/>
        <w:jc w:val="center"/>
      </w:pP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06. srpnja 2016. godine u 10,15 sati.</w:t>
      </w:r>
    </w:p>
    <w:p w:rsidRDefault="00CE64C7" w:rsidP="00CE64C7" w:rsidR="00CE64C7">
      <w:pPr>
        <w:spacing w:after="0"/>
        <w:rPr>
          <w:b/>
          <w:i/>
          <w:u w:val="single"/>
        </w:rPr>
      </w:pPr>
    </w:p>
    <w:p w:rsidRDefault="00CE64C7" w:rsidP="00CE64C7" w:rsidR="00CE64C7">
      <w:pPr>
        <w:spacing w:after="0"/>
      </w:pPr>
      <w:r>
        <w:tab/>
        <w:t>II/ Na ročište se pozivaju:</w:t>
      </w:r>
    </w:p>
    <w:p w:rsidRDefault="00CE64C7" w:rsidP="00CE64C7" w:rsidR="00CE64C7">
      <w:pPr>
        <w:spacing w:after="0"/>
      </w:pPr>
    </w:p>
    <w:p w:rsidRDefault="00CE64C7" w:rsidP="00CE64C7" w:rsidR="00CE64C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Goran Jančijev, Budančevica, V. Nazora 21, 48362 Kloštar Podravski</w:t>
      </w:r>
    </w:p>
    <w:p w:rsidRDefault="00CE64C7" w:rsidP="00CE64C7" w:rsidR="00CE64C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  <w:ind w:left="2832"/>
      </w:pPr>
      <w:r>
        <w:t>U  Varaždinu, 25. svibnja 2016. godine</w:t>
      </w:r>
    </w:p>
    <w:p w:rsidRDefault="00CE64C7" w:rsidP="00CE64C7" w:rsidR="00CE64C7">
      <w:pPr>
        <w:spacing w:after="0"/>
        <w:ind w:left="2832"/>
      </w:pPr>
    </w:p>
    <w:p w:rsidRDefault="00CE64C7" w:rsidP="00CE64C7" w:rsidR="00CE64C7">
      <w:pPr>
        <w:spacing w:after="0"/>
        <w:ind w:left="2832"/>
      </w:pP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CE64C7" w:rsidP="00CE64C7" w:rsidR="00CE64C7">
      <w:pPr>
        <w:spacing w:after="0"/>
        <w:ind w:left="2832"/>
      </w:pPr>
    </w:p>
    <w:p w:rsidRDefault="00CE64C7" w:rsidP="00CE64C7" w:rsidR="00CE64C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  <w:ind w:left="2832"/>
        <w:jc w:val="both"/>
      </w:pPr>
      <w:r>
        <w:t xml:space="preserve">                                       </w:t>
      </w:r>
    </w:p>
    <w:p w:rsidRDefault="00CE64C7" w:rsidP="00CE64C7" w:rsidR="00CE64C7">
      <w:pPr>
        <w:spacing w:after="0"/>
      </w:pPr>
      <w:r>
        <w:tab/>
        <w:t>POUKA O PRAVNOM LIJEKU:</w:t>
      </w:r>
    </w:p>
    <w:p w:rsidRDefault="00CE64C7" w:rsidP="00CE64C7" w:rsidR="00CE64C7">
      <w:pPr>
        <w:spacing w:after="0"/>
        <w:rPr>
          <w:b/>
        </w:rPr>
      </w:pPr>
    </w:p>
    <w:p w:rsidRDefault="00CE64C7" w:rsidP="00CE64C7" w:rsidR="00CE64C7">
      <w:pPr>
        <w:spacing w:after="0"/>
      </w:pPr>
      <w:r>
        <w:tab/>
        <w:t>Protiv ovog rješenja žalba nije dopuštena.</w:t>
      </w: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</w:pPr>
    </w:p>
    <w:p w:rsidRDefault="00CE64C7" w:rsidP="00CE64C7" w:rsidR="00CE64C7">
      <w:pPr>
        <w:spacing w:after="0"/>
      </w:pPr>
    </w:p>
    <w:p w:rsidRDefault="00CE64C7" w:rsidP="00CE64C7" w:rsidR="00CE64C7">
      <w:pPr>
        <w:tabs>
          <w:tab w:pos="1353" w:val="num"/>
        </w:tabs>
        <w:spacing w:after="0"/>
        <w:jc w:val="both"/>
      </w:pPr>
      <w:r>
        <w:t xml:space="preserve">DNA: 1. Direktor dužnika Goran Jančijev, Budančevica, V. Nazora 21, </w:t>
      </w:r>
    </w:p>
    <w:p w:rsidRDefault="00CE64C7" w:rsidP="00CE64C7" w:rsidR="00CE64C7">
      <w:pPr>
        <w:spacing w:after="0"/>
        <w:jc w:val="both"/>
      </w:pPr>
      <w:r>
        <w:t xml:space="preserve">               48362 Kloštar Podravski</w:t>
      </w:r>
    </w:p>
    <w:p w:rsidRDefault="00CE64C7" w:rsidP="00CE64C7" w:rsidR="00CE64C7">
      <w:pPr>
        <w:spacing w:after="0"/>
        <w:jc w:val="both"/>
      </w:pPr>
      <w:r>
        <w:t xml:space="preserve">           2. ŽDO Varaždin, građansko-upravni odjel</w:t>
      </w: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  <w:jc w:val="both"/>
      </w:pPr>
      <w:r>
        <w:t xml:space="preserve">           </w:t>
      </w:r>
    </w:p>
    <w:p w:rsidRDefault="00CE64C7" w:rsidP="00CE64C7" w:rsidR="00CE64C7">
      <w:pPr>
        <w:spacing w:after="0"/>
        <w:jc w:val="both"/>
      </w:pPr>
    </w:p>
    <w:p w:rsidRDefault="00CE64C7" w:rsidP="00CE64C7" w:rsidR="00CE64C7">
      <w:pPr>
        <w:spacing w:after="0"/>
        <w:jc w:val="both"/>
      </w:pPr>
      <w:r>
        <w:t xml:space="preserve">          </w:t>
      </w:r>
    </w:p>
    <w:p w:rsidRDefault="00CE64C7" w:rsidP="00CE64C7" w:rsidR="00CE64C7">
      <w:pPr>
        <w:spacing w:after="0"/>
        <w:jc w:val="both"/>
      </w:pPr>
      <w:r>
        <w:t xml:space="preserve">          </w:t>
      </w:r>
    </w:p>
    <w:p w:rsidRDefault="00AE649C" w:rsidP="00CE64C7" w:rsidR="00AE649C" w:rsidRPr="00B76F3C">
      <w:pPr>
        <w:pStyle w:val="Naslov3"/>
        <w:spacing w:after="0"/>
      </w:pPr>
    </w:p>
    <w:p w:rsidRDefault="00810544" w:rsidP="00CE64C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E64C7" w:rsidR="00AE649C" w:rsidRPr="00B76F3C">
      <w:pPr>
        <w:pStyle w:val="SudSjedite"/>
      </w:pPr>
      <w:r>
        <w:tab/>
      </w:r>
    </w:p>
    <w:p w:rsidRDefault="00CB0EA4" w:rsidP="00CE64C7" w:rsidR="00CB0EA4">
      <w:pPr>
        <w:pStyle w:val="Naslovdokumenta"/>
        <w:spacing w:after="0"/>
      </w:pPr>
    </w:p>
    <w:p w:rsidRDefault="0071688E" w:rsidP="00CE64C7" w:rsidR="0071688E">
      <w:pPr>
        <w:pStyle w:val="Poetniodjeljak"/>
        <w:spacing w:after="0"/>
      </w:pPr>
    </w:p>
    <w:p w:rsidRDefault="00A21F0D" w:rsidP="00CE64C7" w:rsidR="00A21F0D">
      <w:pPr>
        <w:pStyle w:val="NormaleSPIS"/>
        <w:spacing w:after="0"/>
        <w:rPr>
          <w:noProof/>
        </w:rPr>
      </w:pPr>
    </w:p>
    <w:p w:rsidRDefault="00DA0242" w:rsidP="00CE64C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44" w:rsidP="00537B78" w:rsidR="00810544">
      <w:r>
        <w:separator/>
      </w:r>
    </w:p>
  </w:endnote>
  <w:endnote w:id="0" w:type="continuationSeparator">
    <w:p w:rsidRDefault="00810544" w:rsidP="00537B78" w:rsidR="00810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44" w:rsidP="00537B78" w:rsidR="00810544">
      <w:r>
        <w:separator/>
      </w:r>
    </w:p>
  </w:footnote>
  <w:footnote w:id="0" w:type="continuationSeparator">
    <w:p w:rsidRDefault="00810544" w:rsidP="00537B78" w:rsidR="00810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AC5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544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4C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24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St-736/2015-9</izvorni_sadrzaj>
    <derivirana_varijabla naziv="DomainObject.Oznaka_1">St-736/2015-9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 JAN društvo s ograničenom odgovornošću za trgovinu, proizvodnju i usluge</izvorni_sadrzaj>
    <derivirana_varijabla naziv="DomainObject.Predmet.ProtustrankaFormated_1">  VIN JAN društvo s ograničenom odgovornošću za trgovinu, proizvodnju i usluge</derivirana_varijabla>
  </DomainObject.Predmet.ProtustrankaFormated>
  <DomainObject.Predmet.ProtustrankaFormatedOIB>
    <izvorni_sadrzaj>  VIN JAN društvo s ograničenom odgovornošću za trgovinu, proizvodnju i usluge, OIB 83190205529</izvorni_sadrzaj>
    <derivirana_varijabla naziv="DomainObject.Predmet.ProtustrankaFormatedOIB_1">  VIN JAN društvo s ograničenom odgovornošću za trgovinu, proizvodnju i usluge, OIB 83190205529</derivirana_varijabla>
  </DomainObject.Predmet.ProtustrankaFormatedOIB>
  <DomainObject.Predmet.ProtustrankaFormatedWithAdress>
    <izvorni_sadrzaj> VIN JAN društvo s ograničenom odgovornošću za trgovinu, proizvodnju i usluge, V. Nazora 21, 48350 Budančevica</izvorni_sadrzaj>
    <derivirana_varijabla naziv="DomainObject.Predmet.ProtustrankaFormatedWithAdress_1"> VIN JAN društvo s ograničenom odgovornošću za trgovinu, proizvodnju i usluge, V. Nazora 21, 48350 Budančevica</derivirana_varijabla>
  </DomainObject.Predmet.ProtustrankaFormatedWithAdress>
  <DomainObject.Predmet.ProtustrankaFormatedWithAdressOIB>
    <izvorni_sadrzaj> VIN JAN društvo s ograničenom odgovornošću za trgovinu, proizvodnju i usluge, OIB 83190205529, V. Nazora 21, 48350 Budančevica</izvorni_sadrzaj>
    <derivirana_varijabla naziv="DomainObject.Predmet.ProtustrankaFormatedWithAdressOIB_1"> VIN JAN društvo s ograničenom odgovornošću za trgovinu, proizvodnju i usluge, OIB 83190205529, V. Nazora 21, 48350 Budančevica</derivirana_varijabla>
  </DomainObject.Predmet.ProtustrankaFormatedWithAdressOIB>
  <DomainObject.Predmet.ProtustrankaWithAdress>
    <izvorni_sadrzaj>VIN JAN društvo s ograničenom odgovornošću za trgovinu, proizvodnju i usluge V. Nazora 21, 48350 Budančevica</izvorni_sadrzaj>
    <derivirana_varijabla naziv="DomainObject.Predmet.ProtustrankaWithAdress_1">VIN JAN društvo s ograničenom odgovornošću za trgovinu, proizvodnju i usluge V. Nazora 21, 48350 Budančevica</derivirana_varijabla>
  </DomainObject.Predmet.ProtustrankaWithAdress>
  <DomainObject.Predmet.ProtustrankaWithAdressOIB>
    <izvorni_sadrzaj>VIN JAN društvo s ograničenom odgovornošću za trgovinu, proizvodnju i usluge, OIB 83190205529, V. Nazora 21, 48350 Budančevica</izvorni_sadrzaj>
    <derivirana_varijabla naziv="DomainObject.Predmet.ProtustrankaWithAdressOIB_1">VIN JAN društvo s ograničenom odgovornošću za trgovinu, proizvodnju i usluge, OIB 83190205529, V. Nazora 21, 48350 Budančevica</derivirana_varijabla>
  </DomainObject.Predmet.ProtustrankaWithAdressOIB>
  <DomainObject.Predmet.ProtustrankaNazivFormated>
    <izvorni_sadrzaj>VIN JAN društvo s ograničenom odgovornošću za trgovinu, proizvodnju i usluge</izvorni_sadrzaj>
    <derivirana_varijabla naziv="DomainObject.Predmet.ProtustrankaNazivFormated_1">VIN JAN društvo s ograničenom odgovornošću za trgovinu, proizvodnju i usluge</derivirana_varijabla>
  </DomainObject.Predmet.ProtustrankaNazivFormated>
  <DomainObject.Predmet.ProtustrankaNazivFormatedOIB>
    <izvorni_sadrzaj>VIN JAN društvo s ograničenom odgovornošću za trgovinu, proizvodnju i usluge, OIB 83190205529</izvorni_sadrzaj>
    <derivirana_varijabla naziv="DomainObject.Predmet.ProtustrankaNazivFormatedOIB_1">VIN JAN društvo s ograničenom odgovornošću za trgovinu, proizvodnju i usluge, OIB 83190205529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4447.90</izvorni_sadrzaj>
    <derivirana_varijabla naziv="DomainObject.Predmet.TrenutnaVrijednost_1">4447.90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 JAN društvo s ograničenom odgovornošću za trgovinu, proizvodnju i usluge</item>
    </izvorni_sadrzaj>
    <derivirana_varijabla naziv="DomainObject.Predmet.ProtuStrankaListFormated_1">
      <item>VIN JAN društvo s ograničenom odgovornošću za trgovinu, proizvodnju i usluge</item>
    </derivirana_varijabla>
  </DomainObject.Predmet.ProtuStrankaListFormated>
  <DomainObject.Predmet.ProtuStrankaListFormatedOIB>
    <izvorni_sadrzaj>
      <item>VIN JAN društvo s ograničenom odgovornošću za trgovinu, proizvodnju i usluge, OIB 83190205529</item>
    </izvorni_sadrzaj>
    <derivirana_varijabla naziv="DomainObject.Predmet.ProtuStrankaListFormatedOIB_1">
      <item>VIN JAN društvo s ograničenom odgovornošću za trgovinu, proizvodnju i usluge, OIB 83190205529</item>
    </derivirana_varijabla>
  </DomainObject.Predmet.ProtuStrankaListFormatedOIB>
  <DomainObject.Predmet.ProtuStrankaListFormatedWithAdress>
    <izvorni_sadrzaj>
      <item>VIN JAN društvo s ograničenom odgovornošću za trgovinu, proizvodnju i usluge, V. Nazora 21, 48350 Budančevica</item>
    </izvorni_sadrzaj>
    <derivirana_varijabla naziv="DomainObject.Predmet.ProtuStrankaListFormatedWithAdress_1">
      <item>VIN JAN društvo s ograničenom odgovornošću za trgovinu, proizvodnju i usluge, V. Nazora 21, 48350 Budančevica</item>
    </derivirana_varijabla>
  </DomainObject.Predmet.ProtuStrankaListFormatedWithAdress>
  <DomainObject.Predmet.ProtuStrankaListFormatedWithAdressOIB>
    <izvorni_sadrzaj>
      <item>VIN JAN društvo s ograničenom odgovornošću za trgovinu, proizvodnju i usluge, OIB 83190205529, V. Nazora 21, 48350 Budančevica</item>
    </izvorni_sadrzaj>
    <derivirana_varijabla naziv="DomainObject.Predmet.ProtuStrankaListFormatedWithAdressOIB_1">
      <item>VIN JAN društvo s ograničenom odgovornošću za trgovinu, proizvodnju i usluge, OIB 83190205529, V. Nazora 21, 48350 Budančevica</item>
    </derivirana_varijabla>
  </DomainObject.Predmet.ProtuStrankaListFormatedWithAdressOIB>
  <DomainObject.Predmet.ProtuStrankaListNazivFormated>
    <izvorni_sadrzaj>
      <item>VIN JAN društvo s ograničenom odgovornošću za trgovinu, proizvodnju i usluge</item>
    </izvorni_sadrzaj>
    <derivirana_varijabla naziv="DomainObject.Predmet.ProtuStrankaListNazivFormated_1">
      <item>VIN JAN društvo s ograničenom odgovornošću za trgovinu, proizvodnju i usluge</item>
    </derivirana_varijabla>
  </DomainObject.Predmet.ProtuStrankaListNazivFormated>
  <DomainObject.Predmet.ProtuStrankaListNazivFormatedOIB>
    <izvorni_sadrzaj>
      <item>VIN JAN društvo s ograničenom odgovornošću za trgovinu, proizvodnju i usluge, OIB 83190205529</item>
    </izvorni_sadrzaj>
    <derivirana_varijabla naziv="DomainObject.Predmet.ProtuStrankaListNazivFormatedOIB_1">
      <item>VIN JAN društvo s ograničenom odgovornošću za trgovinu, proizvodnju i usluge, OIB 83190205529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St-736/2015-9</izvorni_sadrzaj>
    <derivirana_varijabla naziv="DomainObject.PoslovniBrojDokumenta_1">St-736/2015-9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 JAN društvo s ograničenom odgovornošću za trgovinu, proizvodnju i usluge</izvorni_sadrzaj>
    <derivirana_varijabla naziv="DomainObject.Predmet.ProtustrankaIDrugi_1">VIN JAN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 JAN društvo s ograničenom odgovornošću za trgovinu, proizvodnju i usluge, OIB 83190205529, V. Nazora 21, 48350 Budančevica</izvorni_sadrzaj>
    <derivirana_varijabla naziv="DomainObject.Predmet.ProtustrankaIDrugiAdressOIB_1">VIN JAN društvo s ograničenom odgovornošću za trgovinu, proizvodnju i usluge, OIB 83190205529, V. Nazora 21,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 JAN društvo s ograničenom odgovornošću za trgovinu, proizvodnju i usluge</item>
      <item>Sudski registar</item>
    </izvorni_sadrzaj>
    <derivirana_varijabla naziv="DomainObject.Predmet.SudioniciListNaziv_1">
      <item>Financijska agencija</item>
      <item>VIN JAN društvo s ograničenom odgovornošću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izvorni_sadrzaj>
    <derivirana_varijabla naziv="DomainObject.Predmet.SudioniciListAdressOIB_1">
      <item>Financijska agencija, OIB 85821130368, A. Cesarca 2,42000 Varaždin</item>
      <item>VIN JAN društvo s ograničenom odgovornošću za trgovinu, proizvodnju i usluge, OIB 83190205529, V. Nazora 21,48350 Budančevica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EA446-8E2B-4FEB-ADD4-64F0DAEAC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1030</properties:Characters>
  <properties:Lines>68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2016-05-25T08:06:00Z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St-736/2015-9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