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80a2" w14:paraId="a8e80a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7725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319EA">
        <w:t>2181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5319EA">
        <w:t>MEDICINSKO KOZMETIČKI CENTAR JOJOBA d.o.o. za usluge i trgovinu, Đakovo, Vladimira Nazora 71, MBS: 030135719, OIB: 53588453490</w:t>
      </w:r>
      <w:r w:rsidR="000873E5" w:rsidRPr="000873E5">
        <w:t>,</w:t>
      </w:r>
      <w:r w:rsidR="00FC38ED">
        <w:t xml:space="preserve"> </w:t>
      </w:r>
      <w:r w:rsidR="009A7A81">
        <w:t xml:space="preserve">dana </w:t>
      </w:r>
      <w:r w:rsidR="005319EA">
        <w:t>24</w:t>
      </w:r>
      <w:r w:rsidR="00D41F24">
        <w:t>.</w:t>
      </w:r>
      <w:r w:rsidR="005319EA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D4C90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5319EA">
        <w:t>MEDICINSKO KOZMETIČKI CENTAR JOJOBA d.o.o. za usluge i trgovinu, Đakovo, Vladimira Nazora 71, MBS: 030135719, OIB: 53588453490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se </w:t>
      </w:r>
      <w:r w:rsidR="005319EA">
        <w:t xml:space="preserve">Siniša Rajnović, Sv.Trojstva 87, Milanovac, Virovitica, OIB: 86217384445 </w:t>
      </w:r>
      <w:r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BD4C90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5319EA">
        <w:t>MEDICINSKO KOZMETIČKI CENTAR JOJOBA d.o.o. za usluge i trgovinu, Đakovo, Vladimira Nazora 71, MBS: 030135719, OIB: 53588453490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Osijek, Podružnica Osijek podnijela je dana </w:t>
      </w:r>
      <w:r w:rsidR="005319EA">
        <w:t>25</w:t>
      </w:r>
      <w:r w:rsidR="009A7A81">
        <w:t xml:space="preserve">. </w:t>
      </w:r>
      <w:r w:rsidR="005319E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5319EA">
        <w:t>MEDICINSKO KOZMETIČKI CENTAR JOJOBA d.o.o. za usluge i trgovinu, Đakovo, Vladimira Nazora 71, MBS: 030135719, OIB: 53588453490</w:t>
      </w:r>
      <w:r w:rsidR="00D41F24" w:rsidRPr="00D41F24">
        <w:t>.</w:t>
      </w:r>
      <w:r w:rsidR="005319EA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319EA">
        <w:t>02</w:t>
      </w:r>
      <w:r w:rsidR="008319E5">
        <w:t xml:space="preserve">. </w:t>
      </w:r>
      <w:r w:rsidR="005319EA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 e-Oglasna ploča sudova pod posl. brojem St-</w:t>
      </w:r>
      <w:r w:rsidR="005319EA">
        <w:t>2181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D41F24" w:rsidP="00D41F24" w:rsidR="00D41F24">
      <w:pPr>
        <w:jc w:val="right"/>
      </w:pPr>
      <w:r>
        <w:t>9 St-</w:t>
      </w:r>
      <w:r w:rsidR="005319EA">
        <w:t>2181</w:t>
      </w:r>
      <w:r>
        <w:t>/</w:t>
      </w:r>
      <w:r w:rsidR="000873E5">
        <w:t>16</w:t>
      </w:r>
      <w:r>
        <w:t xml:space="preserve">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319EA">
        <w:t>24</w:t>
      </w:r>
      <w:r w:rsidR="00606F8E">
        <w:t>.</w:t>
      </w:r>
      <w:r w:rsidR="00D41F24">
        <w:t xml:space="preserve"> </w:t>
      </w:r>
      <w:r w:rsidR="005319EA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319EA">
        <w:t>26</w:t>
      </w:r>
      <w:r>
        <w:t>/</w:t>
      </w:r>
      <w:r w:rsidR="005319EA">
        <w:t>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77252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319EA"/>
    <w:rsid w:val="005C0C14"/>
    <w:rsid w:val="005C2121"/>
    <w:rsid w:val="005D0763"/>
    <w:rsid w:val="00606F8E"/>
    <w:rsid w:val="00614B1C"/>
    <w:rsid w:val="00657E40"/>
    <w:rsid w:val="006633E0"/>
    <w:rsid w:val="0067101F"/>
    <w:rsid w:val="00686F9E"/>
    <w:rsid w:val="00690406"/>
    <w:rsid w:val="006C63A3"/>
    <w:rsid w:val="006E787E"/>
    <w:rsid w:val="00785BDD"/>
    <w:rsid w:val="008319E5"/>
    <w:rsid w:val="00837A31"/>
    <w:rsid w:val="00855FDA"/>
    <w:rsid w:val="008C6806"/>
    <w:rsid w:val="008D7500"/>
    <w:rsid w:val="00917B69"/>
    <w:rsid w:val="009837E6"/>
    <w:rsid w:val="009A5B6B"/>
    <w:rsid w:val="009A7A81"/>
    <w:rsid w:val="009F5360"/>
    <w:rsid w:val="00A571AD"/>
    <w:rsid w:val="00A8072F"/>
    <w:rsid w:val="00A868A7"/>
    <w:rsid w:val="00AB0D78"/>
    <w:rsid w:val="00B37C1E"/>
    <w:rsid w:val="00B46765"/>
    <w:rsid w:val="00B82754"/>
    <w:rsid w:val="00B87BDD"/>
    <w:rsid w:val="00BA1A5C"/>
    <w:rsid w:val="00BD4C90"/>
    <w:rsid w:val="00BF3EF2"/>
    <w:rsid w:val="00C1697B"/>
    <w:rsid w:val="00C330B0"/>
    <w:rsid w:val="00C42B1C"/>
    <w:rsid w:val="00C7392E"/>
    <w:rsid w:val="00C827B2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E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F3E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3E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E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E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E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F3E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3E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E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E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St-2181/2016</izvorni_sadrzaj>
    <derivirana_varijabla naziv="DomainObject.Predmet.OznakaBroj_1">St-2181/2016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MEDICINSKO KOZMETIČKI CENTAR JOJOBA d.o.o. za usluge i trgovinu</izvorni_sadrzaj>
    <derivirana_varijabla naziv="DomainObject.Predmet.ProtustrankaFormated_1">  MEDICINSKO KOZMETIČKI CENTAR JOJOBA d.o.o. za usluge i trgovinu</derivirana_varijabla>
  </DomainObject.Predmet.ProtustrankaFormated>
  <DomainObject.Predmet.ProtustrankaFormatedOIB>
    <izvorni_sadrzaj>  MEDICINSKO KOZMETIČKI CENTAR JOJOBA d.o.o. za usluge i trgovinu, OIB 53588453490</izvorni_sadrzaj>
    <derivirana_varijabla naziv="DomainObject.Predmet.ProtustrankaFormatedOIB_1">  MEDICINSKO KOZMETIČKI CENTAR JOJOBA d.o.o. za usluge i trgovinu, OIB 53588453490</derivirana_varijabla>
  </DomainObject.Predmet.ProtustrankaFormatedOIB>
  <DomainObject.Predmet.ProtustrankaFormatedWithAdress>
    <izvorni_sadrzaj> MEDICINSKO KOZMETIČKI CENTAR JOJOBA d.o.o. za usluge i trgovinu, Vladimira Nazora 71, 31400 Đakovo</izvorni_sadrzaj>
    <derivirana_varijabla naziv="DomainObject.Predmet.ProtustrankaFormatedWithAdress_1"> MEDICINSKO KOZMETIČKI CENTAR JOJOBA d.o.o. za usluge i trgovinu, Vladimira Nazora 71, 31400 Đakovo</derivirana_varijabla>
  </DomainObject.Predmet.ProtustrankaFormatedWithAdress>
  <DomainObject.Predmet.ProtustrankaFormatedWithAdressOIB>
    <izvorni_sadrzaj> MEDICINSKO KOZMETIČKI CENTAR JOJOBA d.o.o. za usluge i trgovinu, OIB 53588453490, Vladimira Nazora 71, 31400 Đakovo</izvorni_sadrzaj>
    <derivirana_varijabla naziv="DomainObject.Predmet.ProtustrankaFormatedWithAdressOIB_1"> MEDICINSKO KOZMETIČKI CENTAR JOJOBA d.o.o. za usluge i trgovinu, OIB 53588453490, Vladimira Nazora 71, 31400 Đakovo</derivirana_varijabla>
  </DomainObject.Predmet.ProtustrankaFormatedWithAdressOIB>
  <DomainObject.Predmet.ProtustrankaWithAdress>
    <izvorni_sadrzaj>MEDICINSKO KOZMETIČKI CENTAR JOJOBA d.o.o. za usluge i trgovinu Vladimira Nazora 71, 31400 Đakovo</izvorni_sadrzaj>
    <derivirana_varijabla naziv="DomainObject.Predmet.ProtustrankaWithAdress_1">MEDICINSKO KOZMETIČKI CENTAR JOJOBA d.o.o. za usluge i trgovinu Vladimira Nazora 71, 31400 Đakovo</derivirana_varijabla>
  </DomainObject.Predmet.ProtustrankaWithAdress>
  <DomainObject.Predmet.ProtustrankaWithAdressOIB>
    <izvorni_sadrzaj>MEDICINSKO KOZMETIČKI CENTAR JOJOBA d.o.o. za usluge i trgovinu, OIB 53588453490, Vladimira Nazora 71, 31400 Đakovo</izvorni_sadrzaj>
    <derivirana_varijabla naziv="DomainObject.Predmet.ProtustrankaWithAdressOIB_1">MEDICINSKO KOZMETIČKI CENTAR JOJOBA d.o.o. za usluge i trgovinu, OIB 53588453490, Vladimira Nazora 71, 31400 Đakovo</derivirana_varijabla>
  </DomainObject.Predmet.ProtustrankaWithAdressOIB>
  <DomainObject.Predmet.ProtustrankaNazivFormated>
    <izvorni_sadrzaj>MEDICINSKO KOZMETIČKI CENTAR JOJOBA d.o.o. za usluge i trgovinu</izvorni_sadrzaj>
    <derivirana_varijabla naziv="DomainObject.Predmet.ProtustrankaNazivFormated_1">MEDICINSKO KOZMETIČKI CENTAR JOJOBA d.o.o. za usluge i trgovinu</derivirana_varijabla>
  </DomainObject.Predmet.ProtustrankaNazivFormated>
  <DomainObject.Predmet.ProtustrankaNazivFormatedOIB>
    <izvorni_sadrzaj>MEDICINSKO KOZMETIČKI CENTAR JOJOBA d.o.o. za usluge i trgovinu, OIB 53588453490</izvorni_sadrzaj>
    <derivirana_varijabla naziv="DomainObject.Predmet.ProtustrankaNazivFormatedOIB_1">MEDICINSKO KOZMETIČKI CENTAR JOJOBA d.o.o. za usluge i trgovinu, OIB 53588453490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MEDICINSKO KOZMETIČKI CENTAR JOJOBA d.o.o. za usluge i trgovinu</item>
    </izvorni_sadrzaj>
    <derivirana_varijabla naziv="DomainObject.Predmet.ProtuStrankaListFormated_1">
      <item>MEDICINSKO KOZMETIČKI CENTAR JOJOBA d.o.o. za usluge i trgovinu</item>
    </derivirana_varijabla>
  </DomainObject.Predmet.ProtuStrankaListFormated>
  <DomainObject.Predmet.ProtuStrankaListFormatedOIB>
    <izvorni_sadrzaj>
      <item>MEDICINSKO KOZMETIČKI CENTAR JOJOBA d.o.o. za usluge i trgovinu, OIB 53588453490</item>
    </izvorni_sadrzaj>
    <derivirana_varijabla naziv="DomainObject.Predmet.ProtuStrankaListFormatedOIB_1">
      <item>MEDICINSKO KOZMETIČKI CENTAR JOJOBA d.o.o. za usluge i trgovinu, OIB 53588453490</item>
    </derivirana_varijabla>
  </DomainObject.Predmet.ProtuStrankaListFormatedOIB>
  <DomainObject.Predmet.ProtuStrankaListFormatedWithAdress>
    <izvorni_sadrzaj>
      <item>MEDICINSKO KOZMETIČKI CENTAR JOJOBA d.o.o. za usluge i trgovinu, Vladimira Nazora 71, 31400 Đakovo</item>
    </izvorni_sadrzaj>
    <derivirana_varijabla naziv="DomainObject.Predmet.ProtuStrankaListFormatedWithAdress_1">
      <item>MEDICINSKO KOZMETIČKI CENTAR JOJOBA d.o.o. za usluge i trgovinu, Vladimira Nazora 71, 31400 Đakovo</item>
    </derivirana_varijabla>
  </DomainObject.Predmet.ProtuStrankaListFormatedWithAdress>
  <DomainObject.Predmet.ProtuStrankaListFormatedWithAdressOIB>
    <izvorni_sadrzaj>
      <item>MEDICINSKO KOZMETIČKI CENTAR JOJOBA d.o.o. za usluge i trgovinu, OIB 53588453490, Vladimira Nazora 71, 31400 Đakovo</item>
    </izvorni_sadrzaj>
    <derivirana_varijabla naziv="DomainObject.Predmet.ProtuStrankaListFormatedWithAdressOIB_1">
      <item>MEDICINSKO KOZMETIČKI CENTAR JOJOBA d.o.o. za usluge i trgovinu, OIB 53588453490, Vladimira Nazora 71, 31400 Đakovo</item>
    </derivirana_varijabla>
  </DomainObject.Predmet.ProtuStrankaListFormatedWithAdressOIB>
  <DomainObject.Predmet.ProtuStrankaListNazivFormated>
    <izvorni_sadrzaj>
      <item>MEDICINSKO KOZMETIČKI CENTAR JOJOBA d.o.o. za usluge i trgovinu</item>
    </izvorni_sadrzaj>
    <derivirana_varijabla naziv="DomainObject.Predmet.ProtuStrankaListNazivFormated_1">
      <item>MEDICINSKO KOZMETIČKI CENTAR JOJOBA d.o.o. za usluge i trgovinu</item>
    </derivirana_varijabla>
  </DomainObject.Predmet.ProtuStrankaListNazivFormated>
  <DomainObject.Predmet.ProtuStrankaListNazivFormatedOIB>
    <izvorni_sadrzaj>
      <item>MEDICINSKO KOZMETIČKI CENTAR JOJOBA d.o.o. za usluge i trgovinu, OIB 53588453490</item>
    </izvorni_sadrzaj>
    <derivirana_varijabla naziv="DomainObject.Predmet.ProtuStrankaListNazivFormatedOIB_1">
      <item>MEDICINSKO KOZMETIČKI CENTAR JOJOBA d.o.o. za usluge i trgovinu, OIB 53588453490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MEDICINSKO KOZMETIČKI CENTAR JOJOBA d.o.o. za usluge i trgovinu</izvorni_sadrzaj>
    <derivirana_varijabla naziv="DomainObject.Predmet.ProtustrankaIDrugi_1">MEDICINSKO KOZMETIČKI CENTAR JOJOBA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MEDICINSKO KOZMETIČKI CENTAR JOJOBA d.o.o. za usluge i trgovinu, OIB 53588453490, Vladimira Nazora 71, 31400 Đakovo</izvorni_sadrzaj>
    <derivirana_varijabla naziv="DomainObject.Predmet.ProtustrankaIDrugiAdressOIB_1">MEDICINSKO KOZMETIČKI CENTAR JOJOBA d.o.o. za usluge i trgovinu, OIB 53588453490, Vladimira Nazora 71,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MEDICINSKO KOZMETIČKI CENTAR JOJOBA d.o.o. za usluge i trgovinu</item>
    </izvorni_sadrzaj>
    <derivirana_varijabla naziv="DomainObject.Predmet.SudioniciListNaziv_1">
      <item>FINA RC OSIJEK</item>
      <item>MEDICINSKO KOZMETIČKI CENTAR JOJOBA d.o.o. za usluge i trgovinu</item>
    </derivirana_varijabla>
  </DomainObject.Predmet.SudioniciListNaziv>
  <DomainObject.Predmet.SudioniciListAdressOIB>
    <izvorni_sadrzaj>
      <item>FINA RC OSIJEK, OIB 85821130368</item>
      <item>MEDICINSKO KOZMETIČKI CENTAR JOJOBA d.o.o. za usluge i trgovinu, OIB 53588453490, Vladimira Nazora 71,31400 Đakovo</item>
    </izvorni_sadrzaj>
    <derivirana_varijabla naziv="DomainObject.Predmet.SudioniciListAdressOIB_1">
      <item>FINA RC OSIJEK, OIB 85821130368</item>
      <item>MEDICINSKO KOZMETIČKI CENTAR JOJOBA d.o.o. za usluge i trgovinu, OIB 53588453490, Vladimira Nazora 71,31400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53588453490</item>
    </izvorni_sadrzaj>
    <derivirana_varijabla naziv="DomainObject.Predmet.SudioniciListNazivOIB_1">
      <item>, OIB 85821130368</item>
      <item>, OIB 53588453490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2397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</vt:lpstr>
      <vt:lpstr>              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2016-10-24T06:02:00Z</dcterms:created>
  <dc:creator>korisnik</dc:creator>
  <cp:lastModifiedBy>Snježana Markotić Jurić</cp:lastModifiedBy>
  <cp:lastPrinted>2016-10-24T05:54:00Z</cp:lastPrinted>
  <dcterms:modified xmlns:xsi="http://www.w3.org/2001/XMLSchema-instance" xsi:type="dcterms:W3CDTF">2016-10-24T06:03:00Z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