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52a5" w14:paraId="6dc52a5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EB6863">
        <w:rPr>
          <w:rFonts w:cs="Times New Roman" w:hAnsi="Times New Roman" w:ascii="Times New Roman"/>
          <w:b/>
          <w:sz w:val="24"/>
          <w:szCs w:val="24"/>
        </w:rPr>
        <w:t>727/15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EB6863">
        <w:rPr>
          <w:rFonts w:cs="Times New Roman" w:hAnsi="Times New Roman" w:ascii="Times New Roman"/>
          <w:sz w:val="24"/>
          <w:szCs w:val="24"/>
        </w:rPr>
        <w:t>UDRUGA ZA TERAPIJSKO I REKREACIJSKO JAHANJE "PEGASUS-ŠIBENIK" iz Šibenika</w:t>
      </w:r>
      <w:r w:rsidR="00824345">
        <w:rPr>
          <w:rFonts w:cs="Times New Roman" w:hAnsi="Times New Roman" w:ascii="Times New Roman"/>
          <w:sz w:val="24"/>
          <w:szCs w:val="24"/>
        </w:rPr>
        <w:t>,</w:t>
      </w:r>
      <w:r w:rsidR="00EB686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B6863">
        <w:rPr>
          <w:rFonts w:cs="Times New Roman" w:hAnsi="Times New Roman" w:ascii="Times New Roman"/>
          <w:sz w:val="24"/>
          <w:szCs w:val="24"/>
        </w:rPr>
        <w:t>Kaprijska</w:t>
      </w:r>
      <w:proofErr w:type="spellEnd"/>
      <w:r w:rsidR="00EB6863">
        <w:rPr>
          <w:rFonts w:cs="Times New Roman" w:hAnsi="Times New Roman" w:ascii="Times New Roman"/>
          <w:sz w:val="24"/>
          <w:szCs w:val="24"/>
        </w:rPr>
        <w:t xml:space="preserve"> 7, OIB:35271660846,</w:t>
      </w:r>
      <w:r w:rsidR="008243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EB6863">
        <w:rPr>
          <w:rFonts w:cs="Times New Roman" w:hAnsi="Times New Roman" w:ascii="Times New Roman"/>
          <w:sz w:val="24"/>
          <w:szCs w:val="24"/>
        </w:rPr>
        <w:t xml:space="preserve">UDRUGA ZA TERAPIJSKO I REKREACIJSKO JAHANJE "PEGASUS-ŠIBENIK" iz Šibenika, </w:t>
      </w:r>
      <w:proofErr w:type="spellStart"/>
      <w:r w:rsidR="00EB6863">
        <w:rPr>
          <w:rFonts w:cs="Times New Roman" w:hAnsi="Times New Roman" w:ascii="Times New Roman"/>
          <w:sz w:val="24"/>
          <w:szCs w:val="24"/>
        </w:rPr>
        <w:t>Kaprijska</w:t>
      </w:r>
      <w:proofErr w:type="spellEnd"/>
      <w:r w:rsidR="00EB6863">
        <w:rPr>
          <w:rFonts w:cs="Times New Roman" w:hAnsi="Times New Roman" w:ascii="Times New Roman"/>
          <w:sz w:val="24"/>
          <w:szCs w:val="24"/>
        </w:rPr>
        <w:t xml:space="preserve"> 7, OIB:35271660846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EB6863">
        <w:rPr>
          <w:rFonts w:cs="Times New Roman" w:hAnsi="Times New Roman" w:ascii="Times New Roman"/>
          <w:sz w:val="24"/>
          <w:szCs w:val="24"/>
        </w:rPr>
        <w:t>48.706,47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576306">
        <w:rPr>
          <w:rFonts w:cs="Times New Roman" w:hAnsi="Times New Roman" w:ascii="Times New Roman"/>
          <w:sz w:val="24"/>
          <w:szCs w:val="24"/>
        </w:rPr>
        <w:t>Ljiljana Nakić-Petrina</w:t>
      </w:r>
      <w:r w:rsidR="00B04078">
        <w:rPr>
          <w:rFonts w:cs="Times New Roman" w:hAnsi="Times New Roman" w:ascii="Times New Roman"/>
          <w:sz w:val="24"/>
          <w:szCs w:val="24"/>
        </w:rPr>
        <w:t xml:space="preserve">,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576306">
        <w:rPr>
          <w:rFonts w:cs="Times New Roman" w:hAnsi="Times New Roman" w:ascii="Times New Roman"/>
          <w:sz w:val="24"/>
          <w:szCs w:val="24"/>
        </w:rPr>
        <w:t>727</w:t>
      </w:r>
      <w:r w:rsidR="00C35767">
        <w:rPr>
          <w:rFonts w:cs="Times New Roman" w:hAnsi="Times New Roman" w:ascii="Times New Roman"/>
          <w:sz w:val="24"/>
          <w:szCs w:val="24"/>
        </w:rPr>
        <w:t>-20</w:t>
      </w:r>
      <w:r w:rsidR="00D2637D">
        <w:rPr>
          <w:rFonts w:cs="Times New Roman" w:hAnsi="Times New Roman" w:ascii="Times New Roman"/>
          <w:sz w:val="24"/>
          <w:szCs w:val="24"/>
        </w:rPr>
        <w:t>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791EE0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576306">
        <w:rPr>
          <w:rFonts w:cs="Times New Roman" w:hAnsi="Times New Roman" w:ascii="Times New Roman"/>
          <w:sz w:val="24"/>
          <w:szCs w:val="24"/>
        </w:rPr>
        <w:t xml:space="preserve">Ljiljana Nakić-Petrina, </w:t>
      </w:r>
      <w:proofErr w:type="spellStart"/>
      <w:r w:rsidR="00576306">
        <w:rPr>
          <w:rFonts w:cs="Times New Roman" w:hAnsi="Times New Roman" w:ascii="Times New Roman"/>
          <w:sz w:val="24"/>
          <w:szCs w:val="24"/>
        </w:rPr>
        <w:t>Kaprijska</w:t>
      </w:r>
      <w:proofErr w:type="spellEnd"/>
      <w:r w:rsidR="00576306">
        <w:rPr>
          <w:rFonts w:cs="Times New Roman" w:hAnsi="Times New Roman" w:ascii="Times New Roman"/>
          <w:sz w:val="24"/>
          <w:szCs w:val="24"/>
        </w:rPr>
        <w:t xml:space="preserve"> 7, Šibenik</w:t>
      </w: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C2A" w:rsidP="00C35767" w:rsidR="00355C2A">
      <w:pPr>
        <w:spacing w:lineRule="auto" w:line="240" w:after="0"/>
      </w:pPr>
      <w:r>
        <w:separator/>
      </w:r>
    </w:p>
  </w:endnote>
  <w:endnote w:id="0" w:type="continuationSeparator">
    <w:p w:rsidRDefault="00355C2A" w:rsidP="00C35767" w:rsidR="00355C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C2A" w:rsidP="00C35767" w:rsidR="00355C2A">
      <w:pPr>
        <w:spacing w:lineRule="auto" w:line="240" w:after="0"/>
      </w:pPr>
      <w:r>
        <w:separator/>
      </w:r>
    </w:p>
  </w:footnote>
  <w:footnote w:id="0" w:type="continuationSeparator">
    <w:p w:rsidRDefault="00355C2A" w:rsidP="00C35767" w:rsidR="00355C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-727</w:t>
    </w:r>
    <w:r w:rsidR="00D2637D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1131FA"/>
    <w:rsid w:val="002B4ED8"/>
    <w:rsid w:val="002E5A3B"/>
    <w:rsid w:val="00315383"/>
    <w:rsid w:val="00350376"/>
    <w:rsid w:val="00355C2A"/>
    <w:rsid w:val="003D0F6D"/>
    <w:rsid w:val="00440695"/>
    <w:rsid w:val="005234E9"/>
    <w:rsid w:val="00576306"/>
    <w:rsid w:val="005B4D6D"/>
    <w:rsid w:val="006B5018"/>
    <w:rsid w:val="00791EE0"/>
    <w:rsid w:val="00806FFC"/>
    <w:rsid w:val="00824345"/>
    <w:rsid w:val="009A76E2"/>
    <w:rsid w:val="00A06758"/>
    <w:rsid w:val="00A40141"/>
    <w:rsid w:val="00AD308F"/>
    <w:rsid w:val="00B04078"/>
    <w:rsid w:val="00B56C51"/>
    <w:rsid w:val="00BC6BA0"/>
    <w:rsid w:val="00C17623"/>
    <w:rsid w:val="00C35767"/>
    <w:rsid w:val="00D2637D"/>
    <w:rsid w:val="00D933F6"/>
    <w:rsid w:val="00DB1B74"/>
    <w:rsid w:val="00E067C4"/>
    <w:rsid w:val="00EB6863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67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7C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7C4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7C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7C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67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7C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7C4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7C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7C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St-727/2015</izvorni_sadrzaj>
    <derivirana_varijabla naziv="DomainObject.Predmet.OznakaBroj_1">St-727/2015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TERAPIJSKO I REKREACIJSKO JAHANJE "PEGASUS-ŠIBENIK"</izvorni_sadrzaj>
    <derivirana_varijabla naziv="DomainObject.Predmet.ProtustrankaFormated_1">  UDRUGA ZA TERAPIJSKO I REKREACIJSKO JAHANJE "PEGASUS-ŠIBENIK"</derivirana_varijabla>
  </DomainObject.Predmet.ProtustrankaFormated>
  <DomainObject.Predmet.ProtustrankaFormatedOIB>
    <izvorni_sadrzaj>  UDRUGA ZA TERAPIJSKO I REKREACIJSKO JAHANJE "PEGASUS-ŠIBENIK", OIB 35271660846</izvorni_sadrzaj>
    <derivirana_varijabla naziv="DomainObject.Predmet.ProtustrankaFormatedOIB_1">  UDRUGA ZA TERAPIJSKO I REKREACIJSKO JAHANJE "PEGASUS-ŠIBENIK", OIB 35271660846</derivirana_varijabla>
  </DomainObject.Predmet.ProtustrankaFormatedOIB>
  <DomainObject.Predmet.ProtustrankaFormatedWithAdress>
    <izvorni_sadrzaj> UDRUGA ZA TERAPIJSKO I REKREACIJSKO JAHANJE "PEGASUS-ŠIBENIK", Kaprijska 7, 22000 Šibenik</izvorni_sadrzaj>
    <derivirana_varijabla naziv="DomainObject.Predmet.ProtustrankaFormatedWithAdress_1"> UDRUGA ZA TERAPIJSKO I REKREACIJSKO JAHANJE "PEGASUS-ŠIBENIK", Kaprijska 7, 22000 Šibenik</derivirana_varijabla>
  </DomainObject.Predmet.ProtustrankaFormatedWithAdress>
  <DomainObject.Predmet.ProtustrankaFormatedWithAdressOIB>
    <izvorni_sadrzaj> UDRUGA ZA TERAPIJSKO I REKREACIJSKO JAHANJE "PEGASUS-ŠIBENIK", OIB 35271660846, Kaprijska 7, 22000 Šibenik</izvorni_sadrzaj>
    <derivirana_varijabla naziv="DomainObject.Predmet.ProtustrankaFormatedWithAdressOIB_1"> UDRUGA ZA TERAPIJSKO I REKREACIJSKO JAHANJE "PEGASUS-ŠIBENIK", OIB 35271660846, Kaprijska 7, 22000 Šibenik</derivirana_varijabla>
  </DomainObject.Predmet.ProtustrankaFormatedWithAdressOIB>
  <DomainObject.Predmet.ProtustrankaWithAdress>
    <izvorni_sadrzaj>UDRUGA ZA TERAPIJSKO I REKREACIJSKO JAHANJE "PEGASUS-ŠIBENIK" Kaprijska 7, 22000 Šibenik</izvorni_sadrzaj>
    <derivirana_varijabla naziv="DomainObject.Predmet.ProtustrankaWithAdress_1">UDRUGA ZA TERAPIJSKO I REKREACIJSKO JAHANJE "PEGASUS-ŠIBENIK" Kaprijska 7, 22000 Šibenik</derivirana_varijabla>
  </DomainObject.Predmet.ProtustrankaWithAdress>
  <DomainObject.Predmet.ProtustrankaWithAdressOIB>
    <izvorni_sadrzaj>UDRUGA ZA TERAPIJSKO I REKREACIJSKO JAHANJE "PEGASUS-ŠIBENIK", OIB 35271660846, Kaprijska 7, 22000 Šibenik</izvorni_sadrzaj>
    <derivirana_varijabla naziv="DomainObject.Predmet.ProtustrankaWithAdressOIB_1">UDRUGA ZA TERAPIJSKO I REKREACIJSKO JAHANJE "PEGASUS-ŠIBENIK", OIB 35271660846, Kaprijska 7, 22000 Šibenik</derivirana_varijabla>
  </DomainObject.Predmet.ProtustrankaWithAdressOIB>
  <DomainObject.Predmet.ProtustrankaNazivFormated>
    <izvorni_sadrzaj>UDRUGA ZA TERAPIJSKO I REKREACIJSKO JAHANJE "PEGASUS-ŠIBENIK"</izvorni_sadrzaj>
    <derivirana_varijabla naziv="DomainObject.Predmet.ProtustrankaNazivFormated_1">UDRUGA ZA TERAPIJSKO I REKREACIJSKO JAHANJE "PEGASUS-ŠIBENIK"</derivirana_varijabla>
  </DomainObject.Predmet.ProtustrankaNazivFormated>
  <DomainObject.Predmet.ProtustrankaNazivFormatedOIB>
    <izvorni_sadrzaj>UDRUGA ZA TERAPIJSKO I REKREACIJSKO JAHANJE "PEGASUS-ŠIBENIK", OIB 35271660846</izvorni_sadrzaj>
    <derivirana_varijabla naziv="DomainObject.Predmet.ProtustrankaNazivFormatedOIB_1">UDRUGA ZA TERAPIJSKO I REKREACIJSKO JAHANJE "PEGASUS-ŠIBENIK", OIB 35271660846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ZA TERAPIJSKO I REKREACIJSKO JAHANJE "PEGASUS-ŠIBENIK"</item>
    </izvorni_sadrzaj>
    <derivirana_varijabla naziv="DomainObject.Predmet.ProtuStrankaListFormated_1">
      <item>UDRUGA ZA TERAPIJSKO I REKREACIJSKO JAHANJE "PEGASUS-ŠIBENIK"</item>
    </derivirana_varijabla>
  </DomainObject.Predmet.ProtuStrankaListFormated>
  <DomainObject.Predmet.ProtuStrankaListFormatedOIB>
    <izvorni_sadrzaj>
      <item>UDRUGA ZA TERAPIJSKO I REKREACIJSKO JAHANJE "PEGASUS-ŠIBENIK", OIB 35271660846</item>
    </izvorni_sadrzaj>
    <derivirana_varijabla naziv="DomainObject.Predmet.ProtuStrankaListFormatedOIB_1">
      <item>UDRUGA ZA TERAPIJSKO I REKREACIJSKO JAHANJE "PEGASUS-ŠIBENIK", OIB 35271660846</item>
    </derivirana_varijabla>
  </DomainObject.Predmet.ProtuStrankaListFormatedOIB>
  <DomainObject.Predmet.ProtuStrankaListFormatedWithAdress>
    <izvorni_sadrzaj>
      <item>UDRUGA ZA TERAPIJSKO I REKREACIJSKO JAHANJE "PEGASUS-ŠIBENIK", Kaprijska 7, 22000 Šibenik</item>
    </izvorni_sadrzaj>
    <derivirana_varijabla naziv="DomainObject.Predmet.ProtuStrankaListFormatedWithAdress_1">
      <item>UDRUGA ZA TERAPIJSKO I REKREACIJSKO JAHANJE "PEGASUS-ŠIBENIK", Kaprijska 7, 22000 Šibenik</item>
    </derivirana_varijabla>
  </DomainObject.Predmet.ProtuStrankaListFormatedWithAdress>
  <DomainObject.Predmet.ProtuStrankaListFormatedWithAdressOIB>
    <izvorni_sadrzaj>
      <item>UDRUGA ZA TERAPIJSKO I REKREACIJSKO JAHANJE "PEGASUS-ŠIBENIK", OIB 35271660846, Kaprijska 7, 22000 Šibenik</item>
    </izvorni_sadrzaj>
    <derivirana_varijabla naziv="DomainObject.Predmet.ProtuStrankaListFormatedWithAdressOIB_1">
      <item>UDRUGA ZA TERAPIJSKO I REKREACIJSKO JAHANJE "PEGASUS-ŠIBENIK", OIB 35271660846, Kaprijska 7, 22000 Šibenik</item>
    </derivirana_varijabla>
  </DomainObject.Predmet.ProtuStrankaListFormatedWithAdressOIB>
  <DomainObject.Predmet.ProtuStrankaListNazivFormated>
    <izvorni_sadrzaj>
      <item>UDRUGA ZA TERAPIJSKO I REKREACIJSKO JAHANJE "PEGASUS-ŠIBENIK"</item>
    </izvorni_sadrzaj>
    <derivirana_varijabla naziv="DomainObject.Predmet.ProtuStrankaListNazivFormated_1">
      <item>UDRUGA ZA TERAPIJSKO I REKREACIJSKO JAHANJE "PEGASUS-ŠIBENIK"</item>
    </derivirana_varijabla>
  </DomainObject.Predmet.ProtuStrankaListNazivFormated>
  <DomainObject.Predmet.ProtuStrankaListNazivFormatedOIB>
    <izvorni_sadrzaj>
      <item>UDRUGA ZA TERAPIJSKO I REKREACIJSKO JAHANJE "PEGASUS-ŠIBENIK", OIB 35271660846</item>
    </izvorni_sadrzaj>
    <derivirana_varijabla naziv="DomainObject.Predmet.ProtuStrankaListNazivFormatedOIB_1">
      <item>UDRUGA ZA TERAPIJSKO I REKREACIJSKO JAHANJE "PEGASUS-ŠIBENIK", OIB 35271660846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ZA TERAPIJSKO I REKREACIJSKO JAHANJE "PEGASUS-ŠIBENIK"</izvorni_sadrzaj>
    <derivirana_varijabla naziv="DomainObject.Predmet.ProtustrankaIDrugi_1">UDRUGA ZA TERAPIJSKO I REKREACIJSKO JAHANJE "PEGASUS-ŠIBENIK"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ZA TERAPIJSKO I REKREACIJSKO JAHANJE "PEGASUS-ŠIBENIK", OIB 35271660846, Kaprijska 7, 22000 Šibenik</izvorni_sadrzaj>
    <derivirana_varijabla naziv="DomainObject.Predmet.ProtustrankaIDrugiAdressOIB_1">UDRUGA ZA TERAPIJSKO I REKREACIJSKO JAHANJE "PEGASUS-ŠIBENIK", OIB 35271660846, Kaprijska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ZA TERAPIJSKO I REKREACIJSKO JAHANJE "PEGASUS-ŠIBENIK"</item>
    </izvorni_sadrzaj>
    <derivirana_varijabla naziv="DomainObject.Predmet.SudioniciListNaziv_1">
      <item>FINA - Podružnica Šibenik</item>
      <item>UDRUGA ZA TERAPIJSKO I REKREACIJSKO JAHANJE "PEGASUS-ŠIBENIK"</item>
    </derivirana_varijabla>
  </DomainObject.Predmet.SudioniciListNaziv>
  <DomainObject.Predmet.SudioniciListAdressOIB>
    <izvorni_sadrzaj>
      <item>FINA - Podružnica Šibenik, OIB 85821130368, Perivoj L. Marune 1,22000 Šibenik</item>
      <item>UDRUGA ZA TERAPIJSKO I REKREACIJSKO JAHANJE "PEGASUS-ŠIBENIK", OIB 35271660846, Kaprijska 7,22000 Šibenik</item>
    </izvorni_sadrzaj>
    <derivirana_varijabla naziv="DomainObject.Predmet.SudioniciListAdressOIB_1">
      <item>FINA - Podružnica Šibenik, OIB 85821130368, Perivoj L. Marune 1,22000 Šibenik</item>
      <item>UDRUGA ZA TERAPIJSKO I REKREACIJSKO JAHANJE "PEGASUS-ŠIBENIK", OIB 35271660846, Kaprijska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35271660846</item>
    </izvorni_sadrzaj>
    <derivirana_varijabla naziv="DomainObject.Predmet.SudioniciListNazivOIB_1">
      <item>, OIB 85821130368</item>
      <item>, OIB 35271660846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2240</properties:Characters>
  <properties:Lines>72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2016-01-07T10:00:00Z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2016-01-07T12:22:00Z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