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772" w14:paraId="1aad7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477C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St-8375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6D78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AG AUTOMOBILI j.d.o.o.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Lešče 6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351D9" w:rsidRPr="00B351D9">
        <w:t xml:space="preserve"> </w:t>
      </w:r>
      <w:r w:rsidR="00B351D9">
        <w:t xml:space="preserve"> </w:t>
      </w:r>
      <w:r w:rsidR="00396D78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74445814796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F300FD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AG AUTOMOBILI j.d.o.o.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Lešče 6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300FD" w:rsidRPr="00B351D9">
        <w:t xml:space="preserve"> </w:t>
      </w:r>
      <w:r w:rsidR="00F300FD">
        <w:t xml:space="preserve"> </w:t>
      </w:r>
      <w:r w:rsidR="00F300FD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74445814796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Hopp,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Matije Reljkovića 77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Daruvar, 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00950074200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F300FD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AG AUTOMOBILI j.d.o.o.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300FD">
        <w:rPr>
          <w:rFonts w:cs="Times New Roman" w:eastAsia="Times New Roman" w:hAnsi="Times New Roman" w:ascii="Times New Roman"/>
          <w:sz w:val="24"/>
          <w:szCs w:val="24"/>
          <w:lang w:eastAsia="hr-HR"/>
        </w:rPr>
        <w:t>Lešče 6</w:t>
      </w:r>
      <w:r w:rsidR="00F300FD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300FD" w:rsidRPr="00B351D9">
        <w:t xml:space="preserve"> </w:t>
      </w:r>
      <w:r w:rsidR="00F300FD">
        <w:t xml:space="preserve"> </w:t>
      </w:r>
      <w:r w:rsidR="00F300FD" w:rsidRPr="00396D78">
        <w:rPr>
          <w:rFonts w:cs="Times New Roman" w:eastAsia="Times New Roman" w:hAnsi="Times New Roman" w:ascii="Times New Roman"/>
          <w:sz w:val="24"/>
          <w:szCs w:val="24"/>
          <w:lang w:eastAsia="hr-HR"/>
        </w:rPr>
        <w:t>74445814796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32D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15</w:t>
      </w:r>
      <w:r w:rsidR="003307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351D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D056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8477CA">
      <w:rPr>
        <w:rFonts w:cs="Times New Roman" w:hAnsi="Times New Roman" w:ascii="Times New Roman"/>
        <w:sz w:val="24"/>
        <w:szCs w:val="24"/>
      </w:rPr>
      <w:t>8375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43109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10A14"/>
    <w:rsid w:val="002242F1"/>
    <w:rsid w:val="00254826"/>
    <w:rsid w:val="0028717D"/>
    <w:rsid w:val="002A78DB"/>
    <w:rsid w:val="002B5FFE"/>
    <w:rsid w:val="002B79EC"/>
    <w:rsid w:val="002C35F0"/>
    <w:rsid w:val="002D0561"/>
    <w:rsid w:val="002D5756"/>
    <w:rsid w:val="00305A38"/>
    <w:rsid w:val="00314186"/>
    <w:rsid w:val="003307AD"/>
    <w:rsid w:val="00342C52"/>
    <w:rsid w:val="003442E0"/>
    <w:rsid w:val="0035447B"/>
    <w:rsid w:val="00354606"/>
    <w:rsid w:val="00367681"/>
    <w:rsid w:val="0037567F"/>
    <w:rsid w:val="00393011"/>
    <w:rsid w:val="00396D78"/>
    <w:rsid w:val="003A1F20"/>
    <w:rsid w:val="003C0253"/>
    <w:rsid w:val="003C7C63"/>
    <w:rsid w:val="003F2428"/>
    <w:rsid w:val="00406ECB"/>
    <w:rsid w:val="00410796"/>
    <w:rsid w:val="00430377"/>
    <w:rsid w:val="00432A29"/>
    <w:rsid w:val="00432D45"/>
    <w:rsid w:val="00493332"/>
    <w:rsid w:val="004A01C5"/>
    <w:rsid w:val="004B7D7E"/>
    <w:rsid w:val="004D46F2"/>
    <w:rsid w:val="0050115D"/>
    <w:rsid w:val="00505807"/>
    <w:rsid w:val="005161E5"/>
    <w:rsid w:val="00521CE7"/>
    <w:rsid w:val="00524620"/>
    <w:rsid w:val="005327D1"/>
    <w:rsid w:val="00552C1A"/>
    <w:rsid w:val="005605B4"/>
    <w:rsid w:val="00561BE2"/>
    <w:rsid w:val="005943F4"/>
    <w:rsid w:val="0059603A"/>
    <w:rsid w:val="005A242E"/>
    <w:rsid w:val="005B506F"/>
    <w:rsid w:val="005C2874"/>
    <w:rsid w:val="00604F51"/>
    <w:rsid w:val="00614FFF"/>
    <w:rsid w:val="00630C13"/>
    <w:rsid w:val="00633B19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3DA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477CA"/>
    <w:rsid w:val="00851F31"/>
    <w:rsid w:val="0085261B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0091A"/>
    <w:rsid w:val="00B228D8"/>
    <w:rsid w:val="00B230F6"/>
    <w:rsid w:val="00B351D9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00FD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D0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D056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D05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D05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D0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D05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D05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D05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8375</izvorni_sadrzaj>
    <derivirana_varijabla naziv="DomainObject.Predmet.Broj_1">8375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St-8375/2015</izvorni_sadrzaj>
    <derivirana_varijabla naziv="DomainObject.Predmet.OznakaBroj_1">St-8375/2015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AUTOMOBILI j.d.o.o. zastupanog po punomoćniku DOMAGOJ FILIPOVIĆ</izvorni_sadrzaj>
    <derivirana_varijabla naziv="DomainObject.Predmet.ProtustrankaFormated_1">  AG AUTOMOBILI j.d.o.o. zastupanog po punomoćniku DOMAGOJ FILIPOVIĆ</derivirana_varijabla>
  </DomainObject.Predmet.ProtustrankaFormated>
  <DomainObject.Predmet.ProtustrankaFormatedOIB>
    <izvorni_sadrzaj>  AG AUTOMOBILI j.d.o.o., OIB 74445814796 zastupanog po punomoćniku DOMAGOJ FILIPOVIĆ</izvorni_sadrzaj>
    <derivirana_varijabla naziv="DomainObject.Predmet.ProtustrankaFormatedOIB_1">  AG AUTOMOBILI j.d.o.o., OIB 74445814796 zastupanog po punomoćniku DOMAGOJ FILIPOVIĆ</derivirana_varijabla>
  </DomainObject.Predmet.ProtustrankaFormatedOIB>
  <DomainObject.Predmet.ProtustrankaFormatedWithAdress>
    <izvorni_sadrzaj> AG AUTOMOBILI j.d.o.o., Lešče 6, 10000 Zagreb zastupanog po punomoćniku DOMAGOJ FILIPOVIĆ</izvorni_sadrzaj>
    <derivirana_varijabla naziv="DomainObject.Predmet.ProtustrankaFormatedWithAdress_1"> AG AUTOMOBILI j.d.o.o., Lešče 6, 10000 Zagreb zastupanog po punomoćniku DOMAGOJ FILIPOVIĆ</derivirana_varijabla>
  </DomainObject.Predmet.ProtustrankaFormatedWithAdress>
  <DomainObject.Predmet.ProtustrankaFormatedWithAdressOIB>
    <izvorni_sadrzaj> AG AUTOMOBILI j.d.o.o., OIB 74445814796, Lešče 6, 10000 Zagreb zastupanog po punomoćniku DOMAGOJ FILIPOVIĆ</izvorni_sadrzaj>
    <derivirana_varijabla naziv="DomainObject.Predmet.ProtustrankaFormatedWithAdressOIB_1"> AG AUTOMOBILI j.d.o.o., OIB 74445814796, Lešče 6, 10000 Zagreb zastupanog po punomoćniku DOMAGOJ FILIPOVIĆ</derivirana_varijabla>
  </DomainObject.Predmet.ProtustrankaFormatedWithAdressOIB>
  <DomainObject.Predmet.ProtustrankaWithAdress>
    <izvorni_sadrzaj>AG AUTOMOBILI j.d.o.o. Lešče 6, 10000 Zagreb</izvorni_sadrzaj>
    <derivirana_varijabla naziv="DomainObject.Predmet.ProtustrankaWithAdress_1">AG AUTOMOBILI j.d.o.o. Lešče 6, 10000 Zagreb</derivirana_varijabla>
  </DomainObject.Predmet.ProtustrankaWithAdress>
  <DomainObject.Predmet.ProtustrankaWithAdressOIB>
    <izvorni_sadrzaj>AG AUTOMOBILI j.d.o.o., OIB 74445814796, Lešče 6, 10000 Zagreb</izvorni_sadrzaj>
    <derivirana_varijabla naziv="DomainObject.Predmet.ProtustrankaWithAdressOIB_1">AG AUTOMOBILI j.d.o.o., OIB 74445814796, Lešče 6, 10000 Zagreb</derivirana_varijabla>
  </DomainObject.Predmet.ProtustrankaWithAdressOIB>
  <DomainObject.Predmet.ProtustrankaNazivFormated>
    <izvorni_sadrzaj>AG AUTOMOBILI j.d.o.o.</izvorni_sadrzaj>
    <derivirana_varijabla naziv="DomainObject.Predmet.ProtustrankaNazivFormated_1">AG AUTOMOBILI j.d.o.o.</derivirana_varijabla>
  </DomainObject.Predmet.ProtustrankaNazivFormated>
  <DomainObject.Predmet.ProtustrankaNazivFormatedOIB>
    <izvorni_sadrzaj>AG AUTOMOBILI j.d.o.o., OIB 74445814796</izvorni_sadrzaj>
    <derivirana_varijabla naziv="DomainObject.Predmet.ProtustrankaNazivFormatedOIB_1">AG AUTOMOBILI j.d.o.o., OIB 74445814796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 AUTOMOBILI j.d.o.o. zastupanog po punomoćniku DOMAGOJ FILIPOVIĆ</item>
    </izvorni_sadrzaj>
    <derivirana_varijabla naziv="DomainObject.Predmet.ProtuStrankaListFormated_1">
      <item>AG AUTOMOBILI j.d.o.o. zastupanog po punomoćniku DOMAGOJ FILIPOVIĆ</item>
    </derivirana_varijabla>
  </DomainObject.Predmet.ProtuStrankaListFormated>
  <DomainObject.Predmet.ProtuStrankaListFormatedOIB>
    <izvorni_sadrzaj>
      <item>AG AUTOMOBILI j.d.o.o., OIB 74445814796 zastupanog po punomoćniku DOMAGOJ FILIPOVIĆ</item>
    </izvorni_sadrzaj>
    <derivirana_varijabla naziv="DomainObject.Predmet.ProtuStrankaListFormatedOIB_1">
      <item>AG AUTOMOBILI j.d.o.o., OIB 74445814796 zastupanog po punomoćniku DOMAGOJ FILIPOVIĆ</item>
    </derivirana_varijabla>
  </DomainObject.Predmet.ProtuStrankaListFormatedOIB>
  <DomainObject.Predmet.ProtuStrankaListFormatedWithAdress>
    <izvorni_sadrzaj>
      <item>AG AUTOMOBILI j.d.o.o., Lešče 6, 10000 Zagreb zastupanog po punomoćniku DOMAGOJ FILIPOVIĆ</item>
    </izvorni_sadrzaj>
    <derivirana_varijabla naziv="DomainObject.Predmet.ProtuStrankaListFormatedWithAdress_1">
      <item>AG AUTOMOBILI j.d.o.o., Lešče 6, 10000 Zagreb zastupanog po punomoćniku DOMAGOJ FILIPOVIĆ</item>
    </derivirana_varijabla>
  </DomainObject.Predmet.ProtuStrankaListFormatedWithAdress>
  <DomainObject.Predmet.ProtuStrankaListFormatedWithAdressOIB>
    <izvorni_sadrzaj>
      <item>AG AUTOMOBILI j.d.o.o., OIB 74445814796, Lešče 6, 10000 Zagreb zastupanog po punomoćniku DOMAGOJ FILIPOVIĆ</item>
    </izvorni_sadrzaj>
    <derivirana_varijabla naziv="DomainObject.Predmet.ProtuStrankaListFormatedWithAdressOIB_1">
      <item>AG AUTOMOBILI j.d.o.o., OIB 74445814796, Lešče 6, 10000 Zagreb zastupanog po punomoćniku DOMAGOJ FILIPOVIĆ</item>
    </derivirana_varijabla>
  </DomainObject.Predmet.ProtuStrankaListFormatedWithAdressOIB>
  <DomainObject.Predmet.ProtuStrankaListNazivFormated>
    <izvorni_sadrzaj>
      <item>AG AUTOMOBILI j.d.o.o.</item>
    </izvorni_sadrzaj>
    <derivirana_varijabla naziv="DomainObject.Predmet.ProtuStrankaListNazivFormated_1">
      <item>AG AUTOMOBILI j.d.o.o.</item>
    </derivirana_varijabla>
  </DomainObject.Predmet.ProtuStrankaListNazivFormated>
  <DomainObject.Predmet.ProtuStrankaListNazivFormatedOIB>
    <izvorni_sadrzaj>
      <item>AG AUTOMOBILI j.d.o.o., OIB 74445814796</item>
    </izvorni_sadrzaj>
    <derivirana_varijabla naziv="DomainObject.Predmet.ProtuStrankaListNazivFormatedOIB_1">
      <item>AG AUTOMOBILI j.d.o.o., OIB 74445814796</item>
    </derivirana_varijabla>
  </DomainObject.Predmet.ProtuStrankaListNazivFormatedOIB>
  <DomainObject.Predmet.OstaliListFormated>
    <izvorni_sadrzaj>
      <item>DOMAGOJ FILIPOVIĆ punomoćnik sudionika u postupku AG AUTOMOBILI j.d.o.o.</item>
    </izvorni_sadrzaj>
    <derivirana_varijabla naziv="DomainObject.Predmet.OstaliListFormated_1">
      <item>DOMAGOJ FILIPOVIĆ punomoćnik sudionika u postupku AG AUTOMOBILI j.d.o.o.</item>
    </derivirana_varijabla>
  </DomainObject.Predmet.OstaliListFormated>
  <DomainObject.Predmet.OstaliListFormatedOIB>
    <izvorni_sadrzaj>
      <item>DOMAGOJ FILIPOVIĆ, OIB 77692344709 punomoćnik sudionika u postupku AG AUTOMOBILI j.d.o.o.</item>
    </izvorni_sadrzaj>
    <derivirana_varijabla naziv="DomainObject.Predmet.OstaliListFormatedOIB_1">
      <item>DOMAGOJ FILIPOVIĆ, OIB 77692344709 punomoćnik sudionika u postupku AG AUTOMOBILI j.d.o.o.</item>
    </derivirana_varijabla>
  </DomainObject.Predmet.OstaliListFormatedOIB>
  <DomainObject.Predmet.OstaliListFormatedWithAdress>
    <izvorni_sadrzaj>
      <item>DOMAGOJ FILIPOVIĆ, LEŠČE 6, 10000 Zagreb punomoćnik sudionika u postupku AG AUTOMOBILI j.d.o.o.</item>
    </izvorni_sadrzaj>
    <derivirana_varijabla naziv="DomainObject.Predmet.OstaliListFormatedWithAdress_1">
      <item>DOMAGOJ FILIPOVIĆ, LEŠČE 6, 10000 Zagreb punomoćnik sudionika u postupku AG AUTOMOBILI j.d.o.o.</item>
    </derivirana_varijabla>
  </DomainObject.Predmet.OstaliListFormatedWithAdress>
  <DomainObject.Predmet.OstaliListFormatedWithAdressOIB>
    <izvorni_sadrzaj>
      <item>DOMAGOJ FILIPOVIĆ, OIB 77692344709, LEŠČE 6, 10000 Zagreb punomoćnik sudionika u postupku AG AUTOMOBILI j.d.o.o.</item>
    </izvorni_sadrzaj>
    <derivirana_varijabla naziv="DomainObject.Predmet.OstaliListFormatedWithAdressOIB_1">
      <item>DOMAGOJ FILIPOVIĆ, OIB 77692344709, LEŠČE 6, 10000 Zagreb punomoćnik sudionika u postupku AG AUTOMOBILI j.d.o.o.</item>
    </derivirana_varijabla>
  </DomainObject.Predmet.OstaliListFormatedWithAdressOIB>
  <DomainObject.Predmet.OstaliListNazivFormated>
    <izvorni_sadrzaj>
      <item>DOMAGOJ FILIPOVIĆ</item>
    </izvorni_sadrzaj>
    <derivirana_varijabla naziv="DomainObject.Predmet.OstaliListNazivFormated_1">
      <item>DOMAGOJ FILIPOVIĆ</item>
    </derivirana_varijabla>
  </DomainObject.Predmet.OstaliListNazivFormated>
  <DomainObject.Predmet.OstaliListNazivFormatedOIB>
    <izvorni_sadrzaj>
      <item>DOMAGOJ FILIPOVIĆ, OIB 77692344709</item>
    </izvorni_sadrzaj>
    <derivirana_varijabla naziv="DomainObject.Predmet.OstaliListNazivFormatedOIB_1">
      <item>DOMAGOJ FILIPOVIĆ, OIB 77692344709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 AUTOMOBILI j.d.o.o.</izvorni_sadrzaj>
    <derivirana_varijabla naziv="DomainObject.Predmet.ProtustrankaIDrugi_1">AG AUTOMOBILI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 AUTOMOBILI j.d.o.o., OIB 74445814796, Lešče 6, 10000 Zagreb</izvorni_sadrzaj>
    <derivirana_varijabla naziv="DomainObject.Predmet.ProtustrankaIDrugiAdressOIB_1">AG AUTOMOBILI j.d.o.o., OIB 74445814796,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 AUTOMOBILI j.d.o.o.</item>
      <item>DOMAGOJ FILIPOVIĆ</item>
    </izvorni_sadrzaj>
    <derivirana_varijabla naziv="DomainObject.Predmet.SudioniciListNaziv_1">
      <item>FINA Regionalni centar Zagreb</item>
      <item>AG AUTOMOBILI j.d.o.o.</item>
      <item>DOMAGOJ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 AUTOMOBILI j.d.o.o., OIB 74445814796, Lešče 6,10000 Zagreb</item>
      <item>DOMAGOJ FILIPOVIĆ, OIB 77692344709, LEŠČE 6,10000 Zagreb</item>
    </izvorni_sadrzaj>
    <derivirana_varijabla naziv="DomainObject.Predmet.SudioniciListAdressOIB_1">
      <item>FINA Regionalni centar Zagreb, OIB 85821130368, Trg svibanjskih žrtava 1995. 1,10000 Zagreb</item>
      <item>AG AUTOMOBILI j.d.o.o., OIB 74445814796, Lešče 6,10000 Zagreb</item>
      <item>DOMAGOJ FILIPOVIĆ, OIB 77692344709, LEŠČE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74445814796</item>
      <item>, OIB 77692344709</item>
    </izvorni_sadrzaj>
    <derivirana_varijabla naziv="DomainObject.Predmet.SudioniciListNazivOIB_1">
      <item>, OIB 85821130368</item>
      <item>, OIB 74445814796</item>
      <item>, OIB 77692344709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2726</properties:Characters>
  <properties:Lines>79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2016-12-07T08:35:00Z</dcterms:created>
  <dc:creator>Ivan Turčić</dc:creator>
  <cp:lastModifiedBy>Ivan Turčić</cp:lastModifiedBy>
  <cp:lastPrinted>2016-12-07T08:32:00Z</cp:lastPrinted>
  <dcterms:modified xmlns:xsi="http://www.w3.org/2001/XMLSchema-instance" xsi:type="dcterms:W3CDTF">2016-12-07T08:39:00Z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