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27aa" w14:paraId="82927aa" w:rsidRDefault="007D631E" w:rsidP="002D60CE" w:rsidR="007D631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B4241F">
        <w:t>-2839</w:t>
      </w:r>
      <w:r w:rsidR="00C90682">
        <w:t>/16</w:t>
      </w:r>
      <w:r w:rsidR="007D631E">
        <w:t>-7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="00CC0B95">
        <w:rPr>
          <w:lang w:val="pt-BR"/>
        </w:rPr>
        <w:t xml:space="preserve"> stečajnom postupku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C162AA">
        <w:rPr>
          <w:lang w:val="pt-BR"/>
        </w:rPr>
        <w:t xml:space="preserve">ZELENI BRIJEG j.d.o.o., Strelečko, Marijana Celjaka preko nasipa 22, OIB: </w:t>
      </w:r>
      <w:r w:rsidR="00C162AA" w:rsidRPr="00036DB2">
        <w:t>71572981276</w:t>
      </w:r>
      <w:r w:rsidR="002D60CE" w:rsidRPr="007D631E">
        <w:rPr>
          <w:lang w:val="pt-BR"/>
        </w:rPr>
        <w:t>,</w:t>
      </w:r>
      <w:r w:rsidR="000B22E7" w:rsidRPr="007D631E">
        <w:rPr>
          <w:lang w:val="pt-BR"/>
        </w:rPr>
        <w:t xml:space="preserve"> </w:t>
      </w:r>
      <w:r w:rsidR="007D631E" w:rsidRPr="007D631E">
        <w:rPr>
          <w:lang w:val="pt-BR"/>
        </w:rPr>
        <w:t>24.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162AA">
        <w:rPr>
          <w:lang w:val="pt-BR"/>
        </w:rPr>
        <w:t xml:space="preserve">ZELENI BRIJEG j.d.o.o., Strelečko, Marijana Celjaka preko nasipa 22, OIB: </w:t>
      </w:r>
      <w:r w:rsidR="00C162AA" w:rsidRPr="00036DB2">
        <w:t>71572981276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162AA">
        <w:t>2839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B5C4E" w:rsidP="000B5C4E" w:rsidR="000B5C4E" w:rsidRPr="000B5C4E">
      <w:pPr>
        <w:pStyle w:val="Tijeloteksta"/>
        <w:ind w:firstLine="708"/>
        <w:rPr>
          <w:lang w:val="pt-BR"/>
        </w:rPr>
      </w:pPr>
      <w:r w:rsidRPr="000B5C4E">
        <w:t xml:space="preserve">Financijska agencija, Regionalni centar Zagreb, podnijela je ovom sudu prijedlog za otvaranje stečajnog postupka </w:t>
      </w:r>
      <w:r w:rsidR="00C162AA">
        <w:rPr>
          <w:lang w:val="pt-BR"/>
        </w:rPr>
        <w:t>ZELENI BRIJEG j.d.o.o., Strelečko</w:t>
      </w:r>
      <w:r w:rsidRPr="000B5C4E">
        <w:rPr>
          <w:lang w:val="pt-BR"/>
        </w:rPr>
        <w:t>.</w:t>
      </w:r>
    </w:p>
    <w:p w:rsidRDefault="000B5C4E" w:rsidP="000B5C4E" w:rsidR="000B5C4E" w:rsidRPr="000B5C4E">
      <w:pPr>
        <w:pStyle w:val="Tijeloteksta"/>
        <w:rPr>
          <w:lang w:val="pt-BR"/>
        </w:rPr>
      </w:pPr>
    </w:p>
    <w:p w:rsidRDefault="00C162AA" w:rsidP="00C162AA" w:rsidR="00C162A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162AA" w:rsidP="00C162AA" w:rsidR="00C162AA" w:rsidRPr="00E974B3">
      <w:pPr>
        <w:ind w:firstLine="709"/>
        <w:jc w:val="both"/>
      </w:pPr>
    </w:p>
    <w:p w:rsidRDefault="00C162AA" w:rsidP="00C162AA" w:rsidR="00C162A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18. ožujka</w:t>
      </w:r>
      <w:r w:rsidRPr="00E974B3">
        <w:t xml:space="preserve"> 201</w:t>
      </w:r>
      <w:r>
        <w:t>6</w:t>
      </w:r>
      <w:r w:rsidRPr="00E974B3">
        <w:t>. u Očevidniku redoslijeda osnova za plaćanje ima evidentirane neizvršene osnove za plaćanje</w:t>
      </w:r>
      <w:r>
        <w:t xml:space="preserve"> u neprekinutom razdoblju od 120 </w:t>
      </w:r>
      <w:r w:rsidRPr="00E974B3">
        <w:t xml:space="preserve">dana, u ukupnom iznosu od </w:t>
      </w:r>
      <w:r>
        <w:t>39.952,27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CC0B95" w:rsidP="00CC0B95" w:rsidR="00CC0B95" w:rsidRPr="00E974B3">
      <w:pPr>
        <w:jc w:val="both"/>
      </w:pPr>
    </w:p>
    <w:p w:rsidRDefault="00CC0B95" w:rsidP="007D631E" w:rsidR="00CC0B95">
      <w:pPr>
        <w:pStyle w:val="Tijeloteksta"/>
        <w:ind w:firstLine="708"/>
      </w:pPr>
      <w:r w:rsidRPr="00E974B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CC0B95">
        <w:t>30</w:t>
      </w:r>
      <w:r w:rsidR="005C6039">
        <w:t>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5C6039">
        <w:t>18</w:t>
      </w:r>
      <w:r w:rsidR="00973C2C">
        <w:t xml:space="preserve">. </w:t>
      </w:r>
      <w:r w:rsidR="00CC0B95">
        <w:t>svibnja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5C6039">
        <w:t>Zastupnik po zakonu dužnika pristupio</w:t>
      </w:r>
      <w:r w:rsidR="00C90682">
        <w:t xml:space="preserve"> je na naveden</w:t>
      </w:r>
      <w:r w:rsidR="005C6039">
        <w:t>o ročište</w:t>
      </w:r>
      <w:r w:rsidR="000B5C4E">
        <w:t xml:space="preserve"> te je izjavio</w:t>
      </w:r>
      <w:r w:rsidR="00C162AA">
        <w:t xml:space="preserve"> da ostaje kod navoda iz podneska od 8. travnja 2016. iz kojeg proizlazi kako dužnik nema imovinu</w:t>
      </w:r>
      <w:r w:rsidR="00C90682">
        <w:t xml:space="preserve">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CC0B95">
        <w:t>troškove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7D631E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7D631E">
      <w:r w:rsidRPr="007D631E">
        <w:t xml:space="preserve">        </w:t>
      </w:r>
    </w:p>
    <w:p w:rsidRDefault="001013EE" w:rsidP="002C3072" w:rsidR="00065B42" w:rsidRPr="007D631E">
      <w:pPr>
        <w:jc w:val="center"/>
      </w:pPr>
      <w:r w:rsidRPr="007D631E">
        <w:t xml:space="preserve">U </w:t>
      </w:r>
      <w:r w:rsidR="00065B42" w:rsidRPr="007D631E">
        <w:t>Zagreb</w:t>
      </w:r>
      <w:r w:rsidR="009B3D51" w:rsidRPr="007D631E">
        <w:t>u</w:t>
      </w:r>
      <w:r w:rsidR="007D631E" w:rsidRPr="007D631E">
        <w:t>, 24. svibnja</w:t>
      </w:r>
      <w:r w:rsidR="002C3072" w:rsidRPr="007D631E">
        <w:t xml:space="preserve"> 2016</w:t>
      </w:r>
      <w:r w:rsidR="00065B42" w:rsidRPr="007D631E">
        <w:t>.</w:t>
      </w:r>
    </w:p>
    <w:p w:rsidRDefault="00065B42" w:rsidP="00065B42" w:rsidR="00065B42" w:rsidRPr="007D631E">
      <w:r w:rsidRPr="007D631E">
        <w:t xml:space="preserve">                     </w:t>
      </w:r>
    </w:p>
    <w:p w:rsidRDefault="001013EE" w:rsidP="001013EE" w:rsidR="00065B42" w:rsidRPr="007D631E">
      <w:pPr>
        <w:jc w:val="center"/>
      </w:pPr>
      <w:r w:rsidRPr="007D631E">
        <w:t xml:space="preserve">                                                                                                      </w:t>
      </w:r>
      <w:r w:rsidR="00065B42" w:rsidRPr="007D631E">
        <w:t>Sudac:</w:t>
      </w:r>
    </w:p>
    <w:p w:rsidRDefault="001013EE" w:rsidP="001013EE" w:rsidR="00065B42" w:rsidRPr="007D631E">
      <w:pPr>
        <w:jc w:val="right"/>
      </w:pPr>
      <w:r w:rsidRPr="007D631E">
        <w:t>Gordan Zubak</w:t>
      </w:r>
      <w:r w:rsidR="007D631E" w:rsidRPr="007D631E">
        <w:t xml:space="preserve">, </w:t>
      </w:r>
      <w:r w:rsidR="00065B42" w:rsidRPr="007D631E">
        <w:t xml:space="preserve"> v.r.</w:t>
      </w:r>
    </w:p>
    <w:p w:rsidRDefault="00065B42" w:rsidP="00065B42" w:rsidR="00065B42" w:rsidRPr="007D631E">
      <w:r w:rsidRPr="007D631E">
        <w:t>Uputa o pravnom lijeku:</w:t>
      </w:r>
    </w:p>
    <w:p w:rsidRDefault="00065B42" w:rsidP="002D60CE" w:rsidR="001013EE" w:rsidRPr="007D631E">
      <w:pPr>
        <w:jc w:val="both"/>
      </w:pPr>
      <w:r w:rsidRPr="007D631E">
        <w:t>Protiv ovog rješenja može</w:t>
      </w:r>
      <w:r w:rsidR="00754CF2" w:rsidRPr="007D631E">
        <w:t xml:space="preserve"> se</w:t>
      </w:r>
      <w:r w:rsidRPr="007D631E">
        <w:t xml:space="preserve"> izjaviti</w:t>
      </w:r>
      <w:r w:rsidR="00754CF2" w:rsidRPr="007D631E">
        <w:t xml:space="preserve"> žalba.</w:t>
      </w:r>
      <w:r w:rsidRPr="007D631E">
        <w:t xml:space="preserve"> Žalba se podnosi ovom sudu u 2 primjerka za Visoki trgovački sud RH u roku od 8 dana, od dana dostave rješenja.</w:t>
      </w:r>
    </w:p>
    <w:p w:rsidRDefault="007D631E" w:rsidP="00065B42" w:rsidR="007D631E" w:rsidRPr="007D631E"/>
    <w:p w:rsidRDefault="001013EE" w:rsidP="007D631E" w:rsidR="001013EE" w:rsidRPr="007D631E">
      <w:pPr>
        <w:ind w:firstLine="708" w:left="4956"/>
      </w:pPr>
      <w:r w:rsidRPr="007D631E">
        <w:t xml:space="preserve">Za točnost </w:t>
      </w:r>
      <w:proofErr w:type="spellStart"/>
      <w:r w:rsidRPr="007D631E">
        <w:t>otpravka</w:t>
      </w:r>
      <w:proofErr w:type="spellEnd"/>
      <w:r w:rsidRPr="007D631E">
        <w:t>:</w:t>
      </w:r>
    </w:p>
    <w:p w:rsidRDefault="005543BD" w:rsidP="007D631E" w:rsidR="001013EE" w:rsidRPr="007D631E">
      <w:pPr>
        <w:ind w:firstLine="708" w:left="5664"/>
      </w:pPr>
      <w:r w:rsidRPr="007D631E">
        <w:t>Ivana Rogić</w:t>
      </w:r>
    </w:p>
    <w:p w:rsidRDefault="00065B42" w:rsidP="00065B42" w:rsidR="00065B42" w:rsidRPr="007D631E">
      <w:pPr>
        <w:rPr>
          <w:color w:themeColor="background1" w:val="FFFFFF"/>
        </w:rPr>
      </w:pPr>
      <w:r w:rsidRPr="007D631E">
        <w:rPr>
          <w:color w:themeColor="background1" w:val="FFFFFF"/>
        </w:rPr>
        <w:t xml:space="preserve"> DNA:</w:t>
      </w:r>
    </w:p>
    <w:p w:rsidRDefault="00B9015B" w:rsidP="002C3072" w:rsidR="002C3072" w:rsidRPr="007D631E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D631E">
        <w:rPr>
          <w:color w:themeColor="background1" w:val="FFFFFF"/>
        </w:rPr>
        <w:t>predlagatelju</w:t>
      </w:r>
      <w:r w:rsidR="002C3072" w:rsidRPr="007D631E">
        <w:rPr>
          <w:color w:themeColor="background1" w:val="FFFFFF"/>
        </w:rPr>
        <w:t>,</w:t>
      </w:r>
    </w:p>
    <w:p w:rsidRDefault="00501EBB" w:rsidP="002C3072" w:rsidR="002C3072" w:rsidRPr="007D631E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D631E">
        <w:rPr>
          <w:color w:themeColor="background1" w:val="FFFFFF"/>
        </w:rPr>
        <w:t>dužniku</w:t>
      </w:r>
      <w:r w:rsidR="002C3072" w:rsidRPr="007D631E">
        <w:rPr>
          <w:color w:themeColor="background1" w:val="FFFFFF"/>
        </w:rPr>
        <w:t>,</w:t>
      </w:r>
    </w:p>
    <w:p w:rsidRDefault="00134F3A" w:rsidP="00065B42" w:rsidR="002C3072" w:rsidRPr="007D631E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D631E">
        <w:rPr>
          <w:color w:themeColor="background1" w:val="FFFFFF"/>
        </w:rPr>
        <w:t>zastupniku po zakonu dužnika</w:t>
      </w:r>
      <w:r w:rsidR="002C3072" w:rsidRPr="007D631E">
        <w:rPr>
          <w:color w:themeColor="background1" w:val="FFFFFF"/>
        </w:rPr>
        <w:t>,</w:t>
      </w:r>
    </w:p>
    <w:p w:rsidRDefault="00501EBB" w:rsidP="00065B42" w:rsidR="00065B42" w:rsidRPr="007D631E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D631E">
        <w:rPr>
          <w:color w:themeColor="background1" w:val="FFFFFF"/>
        </w:rPr>
        <w:t xml:space="preserve"> </w:t>
      </w:r>
      <w:r w:rsidR="00134F3A" w:rsidRPr="007D631E">
        <w:rPr>
          <w:color w:themeColor="background1" w:val="FFFFFF"/>
        </w:rPr>
        <w:t xml:space="preserve">e-oglasna ploča </w:t>
      </w:r>
      <w:r w:rsidR="002C3072" w:rsidRPr="007D631E">
        <w:rPr>
          <w:color w:themeColor="background1" w:val="FFFFFF"/>
        </w:rPr>
        <w:t>15</w:t>
      </w:r>
      <w:r w:rsidR="00065B42" w:rsidRPr="007D631E">
        <w:rPr>
          <w:color w:themeColor="background1" w:val="FFFFFF"/>
        </w:rPr>
        <w:t xml:space="preserve"> dana</w:t>
      </w:r>
      <w:r w:rsidR="005543BD" w:rsidRPr="007D631E">
        <w:rPr>
          <w:color w:themeColor="background1" w:val="FFFFFF"/>
        </w:rPr>
        <w:t>,</w:t>
      </w:r>
    </w:p>
    <w:p w:rsidRDefault="00065B42" w:rsidP="00065B42" w:rsidR="00065B42" w:rsidRPr="007D631E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7D631E">
        <w:rPr>
          <w:color w:themeColor="background1" w:val="FFFFFF"/>
        </w:rPr>
        <w:t>računovodstvo suda</w:t>
      </w:r>
      <w:r w:rsidR="005543BD" w:rsidRPr="007D631E">
        <w:rPr>
          <w:color w:themeColor="background1" w:val="FFFFFF"/>
        </w:rPr>
        <w:t>.</w:t>
      </w:r>
    </w:p>
    <w:sectPr w:rsidSect="000E335E" w:rsidR="00065B42" w:rsidRPr="007D63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065B42"/>
    <w:rsid w:val="00016461"/>
    <w:rsid w:val="0005307D"/>
    <w:rsid w:val="00065B42"/>
    <w:rsid w:val="000B22E7"/>
    <w:rsid w:val="000B5C4E"/>
    <w:rsid w:val="000C1F96"/>
    <w:rsid w:val="000E335E"/>
    <w:rsid w:val="001013EE"/>
    <w:rsid w:val="00134F3A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6B293D"/>
    <w:rsid w:val="00704DD0"/>
    <w:rsid w:val="007150E9"/>
    <w:rsid w:val="00754CF2"/>
    <w:rsid w:val="007B068E"/>
    <w:rsid w:val="007D631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4241F"/>
    <w:rsid w:val="00B62E90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  <w:rsid w:val="00FE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7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75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7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7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2839</izvorni_sadrzaj>
    <derivirana_varijabla naziv="DomainObject.Predmet.Broj_1">2839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St-2839/2016</izvorni_sadrzaj>
    <derivirana_varijabla naziv="DomainObject.Predmet.OznakaBroj_1">St-2839/2016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BRIJEG j.d.o.o. za trgovinu i usluge zastupanog po punomoćniku Slobodan Valent</izvorni_sadrzaj>
    <derivirana_varijabla naziv="DomainObject.Predmet.ProtustrankaFormated_1">  ZELENI BRIJEG j.d.o.o. za trgovinu i usluge zastupanog po punomoćniku Slobodan Valent</derivirana_varijabla>
  </DomainObject.Predmet.ProtustrankaFormated>
  <DomainObject.Predmet.ProtustrankaFormatedOIB>
    <izvorni_sadrzaj>  ZELENI BRIJEG j.d.o.o. za trgovinu i usluge, OIB 71572981276 zastupanog po punomoćniku Slobodan Valent</izvorni_sadrzaj>
    <derivirana_varijabla naziv="DomainObject.Predmet.ProtustrankaFormatedOIB_1">  ZELENI BRIJEG j.d.o.o. za trgovinu i usluge, OIB 71572981276 zastupanog po punomoćniku Slobodan Valent</derivirana_varijabla>
  </DomainObject.Predmet.ProtustrankaFormatedOIB>
  <DomainObject.Predmet.ProtustrankaFormatedWithAdress>
    <izvorni_sadrzaj> ZELENI BRIJEG j.d.o.o. za trgovinu i usluge, Marijana Celjaka preko nasipa 22, 44000 Strelečko zastupanog po punomoćniku Slobodan Valent</izvorni_sadrzaj>
    <derivirana_varijabla naziv="DomainObject.Predmet.ProtustrankaFormatedWithAdress_1"> ZELENI BRIJEG j.d.o.o. za trgovinu i usluge, Marijana Celjaka preko nasipa 22, 44000 Strelečko zastupanog po punomoćniku Slobodan Valent</derivirana_varijabla>
  </DomainObject.Predmet.ProtustrankaFormatedWithAdress>
  <DomainObject.Predmet.ProtustrankaFormatedWithAdressOIB>
    <izvorni_sadrzaj> ZELENI BRIJEG j.d.o.o. za trgovinu i usluge, OIB 71572981276, Marijana Celjaka preko nasipa 22, 44000 Strelečko zastupanog po punomoćniku Slobodan Valent</izvorni_sadrzaj>
    <derivirana_varijabla naziv="DomainObject.Predmet.ProtustrankaFormatedWithAdressOIB_1"> ZELENI BRIJEG j.d.o.o. za trgovinu i usluge, OIB 71572981276, Marijana Celjaka preko nasipa 22, 44000 Strelečko zastupanog po punomoćniku Slobodan Valent</derivirana_varijabla>
  </DomainObject.Predmet.ProtustrankaFormatedWithAdressOIB>
  <DomainObject.Predmet.ProtustrankaWithAdress>
    <izvorni_sadrzaj>ZELENI BRIJEG j.d.o.o. za trgovinu i usluge Marijana Celjaka preko nasipa 22, 44000 Strelečko</izvorni_sadrzaj>
    <derivirana_varijabla naziv="DomainObject.Predmet.ProtustrankaWithAdress_1">ZELENI BRIJEG j.d.o.o. za trgovinu i usluge Marijana Celjaka preko nasipa 22, 44000 Strelečko</derivirana_varijabla>
  </DomainObject.Predmet.ProtustrankaWithAdress>
  <DomainObject.Predmet.ProtustrankaWithAdressOIB>
    <izvorni_sadrzaj>ZELENI BRIJEG j.d.o.o. za trgovinu i usluge, OIB 71572981276, Marijana Celjaka preko nasipa 22, 44000 Strelečko</izvorni_sadrzaj>
    <derivirana_varijabla naziv="DomainObject.Predmet.ProtustrankaWithAdressOIB_1">ZELENI BRIJEG j.d.o.o. za trgovinu i usluge, OIB 71572981276, Marijana Celjaka preko nasipa 22, 44000 Strelečko</derivirana_varijabla>
  </DomainObject.Predmet.ProtustrankaWithAdressOIB>
  <DomainObject.Predmet.ProtustrankaNazivFormated>
    <izvorni_sadrzaj>ZELENI BRIJEG j.d.o.o. za trgovinu i usluge</izvorni_sadrzaj>
    <derivirana_varijabla naziv="DomainObject.Predmet.ProtustrankaNazivFormated_1">ZELENI BRIJEG j.d.o.o. za trgovinu i usluge</derivirana_varijabla>
  </DomainObject.Predmet.ProtustrankaNazivFormated>
  <DomainObject.Predmet.ProtustrankaNazivFormatedOIB>
    <izvorni_sadrzaj>ZELENI BRIJEG j.d.o.o. za trgovinu i usluge, OIB 71572981276</izvorni_sadrzaj>
    <derivirana_varijabla naziv="DomainObject.Predmet.ProtustrankaNazivFormatedOIB_1">ZELENI BRIJEG j.d.o.o. za trgovinu i usluge, OIB 71572981276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Slobodan Valent</izvorni_sadrzaj>
    <derivirana_varijabla naziv="DomainObject.Predmet.StrankaFormated_1">  FINA Regionalni centar Zagreb; Slobodan Valent</derivirana_varijabla>
  </DomainObject.Predmet.StrankaFormated>
  <DomainObject.Predmet.StrankaFormatedOIB>
    <izvorni_sadrzaj>  FINA Regionalni centar Zagreb, OIB 85821130368; Slobodan Valent, OIB 28667266761</izvorni_sadrzaj>
    <derivirana_varijabla naziv="DomainObject.Predmet.StrankaFormatedOIB_1">  FINA Regionalni centar Zagreb, OIB 85821130368; Slobodan Valent, OIB 28667266761</derivirana_varijabla>
  </DomainObject.Predmet.StrankaFormatedOIB>
  <DomainObject.Predmet.StrankaFormatedWithAdress>
    <izvorni_sadrzaj> FINA Regionalni centar Zagreb, Trg svibanjskih žrtava 1995. br. 1, 10000 Zagreb; Slobodan Valent, Marijana Celjaka Preko Nasipa 22, 44000 Strelečko</izvorni_sadrzaj>
    <derivirana_varijabla naziv="DomainObject.Predmet.StrankaFormatedWithAdress_1"> FINA Regionalni centar Zagreb, Trg svibanjskih žrtava 1995. br. 1, 10000 Zagreb; Slobodan Valent, Marijana Celjaka Preko Nasipa 22, 44000 Strelečko</derivirana_varijabla>
  </DomainObject.Predmet.StrankaFormatedWithAdress>
  <DomainObject.Predmet.StrankaFormatedWithAdressOIB>
    <izvorni_sadrzaj> FINA Regionalni centar Zagreb, OIB 85821130368, Trg svibanjskih žrtava 1995. br. 1, 10000 Zagreb; Slobodan Valent, OIB 28667266761, Marijana Celjaka Preko Nasipa 22, 44000 Strelečko</izvorni_sadrzaj>
    <derivirana_varijabla naziv="DomainObject.Predmet.StrankaFormatedWithAdressOIB_1"> FINA Regionalni centar Zagreb, OIB 85821130368, Trg svibanjskih žrtava 1995. br. 1, 10000 Zagreb; Slobodan Valent, OIB 28667266761, Marijana Celjaka Preko Nasipa 22, 44000 Strelečko</derivirana_varijabla>
  </DomainObject.Predmet.StrankaFormatedWithAdressOIB>
  <DomainObject.Predmet.StrankaWithAdress>
    <izvorni_sadrzaj>FINA Regionalni centar Zagreb Trg svibanjskih žrtava 1995. br. 1,10000 Zagreb,Slobodan Valent Marijana Celjaka Preko Nasipa 22,44000 Strelečko</izvorni_sadrzaj>
    <derivirana_varijabla naziv="DomainObject.Predmet.StrankaWithAdress_1">FINA Regionalni centar Zagreb Trg svibanjskih žrtava 1995. br. 1,10000 Zagreb,Slobodan Valent Marijana Celjaka Preko Nasipa 22,44000 Strelečko</derivirana_varijabla>
  </DomainObject.Predmet.StrankaWithAdress>
  <DomainObject.Predmet.StrankaWithAdressOIB>
    <izvorni_sadrzaj>FINA Regionalni centar Zagreb, OIB 85821130368, Trg svibanjskih žrtava 1995. br. 1,10000 Zagreb,Slobodan Valent, OIB 28667266761, Marijana Celjaka Preko Nasipa 22,44000 Strelečko</izvorni_sadrzaj>
    <derivirana_varijabla naziv="DomainObject.Predmet.StrankaWithAdressOIB_1">FINA Regionalni centar Zagreb, OIB 85821130368, Trg svibanjskih žrtava 1995. br. 1,10000 Zagreb,Slobodan Valent, OIB 28667266761, Marijana Celjaka Preko Nasipa 22,44000 Strelečko</derivirana_varijabla>
  </DomainObject.Predmet.StrankaWithAdressOIB>
  <DomainObject.Predmet.StrankaNazivFormated>
    <izvorni_sadrzaj>FINA Regionalni centar Zagreb,Slobodan Valent</izvorni_sadrzaj>
    <derivirana_varijabla naziv="DomainObject.Predmet.StrankaNazivFormated_1">FINA Regionalni centar Zagreb,Slobodan Valent</derivirana_varijabla>
  </DomainObject.Predmet.StrankaNazivFormated>
  <DomainObject.Predmet.StrankaNazivFormatedOIB>
    <izvorni_sadrzaj>FINA Regionalni centar Zagreb, OIB 85821130368,Slobodan Valent, OIB 28667266761</izvorni_sadrzaj>
    <derivirana_varijabla naziv="DomainObject.Predmet.StrankaNazivFormatedOIB_1">FINA Regionalni centar Zagreb, OIB 85821130368,Slobodan Valent, OIB 28667266761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Slobodan Valent</item>
    </izvorni_sadrzaj>
    <derivirana_varijabla naziv="DomainObject.Predmet.StrankaListFormated_1">
      <item>FINA Regionalni centar Zagreb</item>
      <item>Slobodan Valent</item>
    </derivirana_varijabla>
  </DomainObject.Predmet.StrankaListFormated>
  <DomainObject.Predmet.StrankaListFormatedOIB>
    <izvorni_sadrzaj>
      <item>FINA Regionalni centar Zagreb, OIB 85821130368</item>
      <item>Slobodan Valent, OIB 28667266761</item>
    </izvorni_sadrzaj>
    <derivirana_varijabla naziv="DomainObject.Predmet.StrankaListFormatedOIB_1">
      <item>FINA Regionalni centar Zagreb, OIB 85821130368</item>
      <item>Slobodan Valent, OIB 28667266761</item>
    </derivirana_varijabla>
  </DomainObject.Predmet.StrankaListFormatedOIB>
  <DomainObject.Predmet.StrankaListFormatedWithAdress>
    <izvorni_sadrzaj>
      <item>FINA Regionalni centar Zagreb, Trg svibanjskih žrtava 1995. br. 1, 10000 Zagreb</item>
      <item>Slobodan Valent, Marijana Celjaka Preko Nasipa 22, 44000 Strelečko</item>
    </izvorni_sadrzaj>
    <derivirana_varijabla naziv="DomainObject.Predmet.StrankaListFormatedWithAdress_1">
      <item>FINA Regionalni centar Zagreb, Trg svibanjskih žrtava 1995. br. 1, 10000 Zagreb</item>
      <item>Slobodan Valent, Marijana Celjaka Preko Nasipa 22, 44000 Strelečko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Slobodan Valent, OIB 28667266761, Marijana Celjaka Preko Nasipa 22, 44000 Strelečko</item>
    </izvorni_sadrzaj>
    <derivirana_varijabla naziv="DomainObject.Predmet.StrankaListFormatedWithAdressOIB_1">
      <item>FINA Regionalni centar Zagreb, OIB 85821130368, Trg svibanjskih žrtava 1995. br. 1, 10000 Zagreb</item>
      <item>Slobodan Valent, OIB 28667266761, Marijana Celjaka Preko Nasipa 22, 44000 Strelečko</item>
    </derivirana_varijabla>
  </DomainObject.Predmet.StrankaListFormatedWithAdressOIB>
  <DomainObject.Predmet.StrankaListNazivFormated>
    <izvorni_sadrzaj>
      <item>FINA Regionalni centar Zagreb</item>
      <item>Slobodan Valent</item>
    </izvorni_sadrzaj>
    <derivirana_varijabla naziv="DomainObject.Predmet.StrankaListNazivFormated_1">
      <item>FINA Regionalni centar Zagreb</item>
      <item>Slobodan Valent</item>
    </derivirana_varijabla>
  </DomainObject.Predmet.StrankaListNazivFormated>
  <DomainObject.Predmet.StrankaListNazivFormatedOIB>
    <izvorni_sadrzaj>
      <item>FINA Regionalni centar Zagreb, OIB 85821130368</item>
      <item>Slobodan Valent, OIB 28667266761</item>
    </izvorni_sadrzaj>
    <derivirana_varijabla naziv="DomainObject.Predmet.StrankaListNazivFormatedOIB_1">
      <item>FINA Regionalni centar Zagreb, OIB 85821130368</item>
      <item>Slobodan Valent, OIB 28667266761</item>
    </derivirana_varijabla>
  </DomainObject.Predmet.StrankaListNazivFormatedOIB>
  <DomainObject.Predmet.ProtuStrankaListFormated>
    <izvorni_sadrzaj>
      <item>ZELENI BRIJEG j.d.o.o. za trgovinu i usluge zastupanog po punomoćniku Slobodan Valent</item>
    </izvorni_sadrzaj>
    <derivirana_varijabla naziv="DomainObject.Predmet.ProtuStrankaListFormated_1">
      <item>ZELENI BRIJEG j.d.o.o. za trgovinu i usluge zastupanog po punomoćniku Slobodan Valent</item>
    </derivirana_varijabla>
  </DomainObject.Predmet.ProtuStrankaListFormated>
  <DomainObject.Predmet.ProtuStrankaListFormatedOIB>
    <izvorni_sadrzaj>
      <item>ZELENI BRIJEG j.d.o.o. za trgovinu i usluge, OIB 71572981276 zastupanog po punomoćniku Slobodan Valent</item>
    </izvorni_sadrzaj>
    <derivirana_varijabla naziv="DomainObject.Predmet.ProtuStrankaListFormatedOIB_1">
      <item>ZELENI BRIJEG j.d.o.o. za trgovinu i usluge, OIB 71572981276 zastupanog po punomoćniku Slobodan Valent</item>
    </derivirana_varijabla>
  </DomainObject.Predmet.ProtuStrankaListFormatedOIB>
  <DomainObject.Predmet.ProtuStrankaListFormatedWithAdress>
    <izvorni_sadrzaj>
      <item>ZELENI BRIJEG j.d.o.o. za trgovinu i usluge, Marijana Celjaka preko nasipa 22, 44000 Strelečko zastupanog po punomoćniku Slobodan Valent</item>
    </izvorni_sadrzaj>
    <derivirana_varijabla naziv="DomainObject.Predmet.ProtuStrankaListFormatedWithAdress_1">
      <item>ZELENI BRIJEG j.d.o.o. za trgovinu i usluge, Marijana Celjaka preko nasipa 22, 44000 Strelečko zastupanog po punomoćniku Slobodan Valent</item>
    </derivirana_varijabla>
  </DomainObject.Predmet.ProtuStrankaListFormatedWithAdress>
  <DomainObject.Predmet.ProtuStrankaListFormatedWithAdressOIB>
    <izvorni_sadrzaj>
      <item>ZELENI BRIJEG j.d.o.o. za trgovinu i usluge, OIB 71572981276, Marijana Celjaka preko nasipa 22, 44000 Strelečko zastupanog po punomoćniku Slobodan Valent</item>
    </izvorni_sadrzaj>
    <derivirana_varijabla naziv="DomainObject.Predmet.ProtuStrankaListFormatedWithAdressOIB_1">
      <item>ZELENI BRIJEG j.d.o.o. za trgovinu i usluge, OIB 71572981276, Marijana Celjaka preko nasipa 22, 44000 Strelečko zastupanog po punomoćniku Slobodan Valent</item>
    </derivirana_varijabla>
  </DomainObject.Predmet.ProtuStrankaListFormatedWithAdressOIB>
  <DomainObject.Predmet.ProtuStrankaListNazivFormated>
    <izvorni_sadrzaj>
      <item>ZELENI BRIJEG j.d.o.o. za trgovinu i usluge</item>
    </izvorni_sadrzaj>
    <derivirana_varijabla naziv="DomainObject.Predmet.ProtuStrankaListNazivFormated_1">
      <item>ZELENI BRIJEG j.d.o.o. za trgovinu i usluge</item>
    </derivirana_varijabla>
  </DomainObject.Predmet.ProtuStrankaListNazivFormated>
  <DomainObject.Predmet.ProtuStrankaListNazivFormatedOIB>
    <izvorni_sadrzaj>
      <item>ZELENI BRIJEG j.d.o.o. za trgovinu i usluge, OIB 71572981276</item>
    </izvorni_sadrzaj>
    <derivirana_varijabla naziv="DomainObject.Predmet.ProtuStrankaListNazivFormatedOIB_1">
      <item>ZELENI BRIJEG j.d.o.o. za trgovinu i usluge, OIB 71572981276</item>
    </derivirana_varijabla>
  </DomainObject.Predmet.ProtuStrankaListNazivFormatedOIB>
  <DomainObject.Predmet.OstaliListFormated>
    <izvorni_sadrzaj>
      <item>Slobodan Valent punomoćnik sudionika u postupku ZELENI BRIJEG j.d.o.o. za trgovinu i usluge</item>
    </izvorni_sadrzaj>
    <derivirana_varijabla naziv="DomainObject.Predmet.OstaliListFormated_1">
      <item>Slobodan Valent punomoćnik sudionika u postupku ZELENI BRIJEG j.d.o.o. za trgovinu i usluge</item>
    </derivirana_varijabla>
  </DomainObject.Predmet.OstaliListFormated>
  <DomainObject.Predmet.OstaliListFormatedOIB>
    <izvorni_sadrzaj>
      <item>Slobodan Valent, OIB 28667266761 punomoćnik sudionika u postupku ZELENI BRIJEG j.d.o.o. za trgovinu i usluge</item>
    </izvorni_sadrzaj>
    <derivirana_varijabla naziv="DomainObject.Predmet.OstaliListFormatedOIB_1">
      <item>Slobodan Valent, OIB 28667266761 punomoćnik sudionika u postupku ZELENI BRIJEG j.d.o.o. za trgovinu i usluge</item>
    </derivirana_varijabla>
  </DomainObject.Predmet.OstaliListFormatedOIB>
  <DomainObject.Predmet.OstaliListFormatedWithAdress>
    <izvorni_sadrzaj>
      <item>Slobodan Valent, Marijana Celjaka Preko Nasipa 22, 44000 Strelečko punomoćnik sudionika u postupku ZELENI BRIJEG j.d.o.o. za trgovinu i usluge</item>
    </izvorni_sadrzaj>
    <derivirana_varijabla naziv="DomainObject.Predmet.OstaliListFormatedWithAdress_1">
      <item>Slobodan Valent, Marijana Celjaka Preko Nasipa 22, 44000 Strelečko punomoćnik sudionika u postupku ZELENI BRIJEG j.d.o.o. za trgovinu i usluge</item>
    </derivirana_varijabla>
  </DomainObject.Predmet.OstaliListFormatedWithAdress>
  <DomainObject.Predmet.OstaliListFormatedWithAdressOIB>
    <izvorni_sadrzaj>
      <item>Slobodan Valent, OIB 28667266761, Marijana Celjaka Preko Nasipa 22, 44000 Strelečko punomoćnik sudionika u postupku ZELENI BRIJEG j.d.o.o. za trgovinu i usluge</item>
    </izvorni_sadrzaj>
    <derivirana_varijabla naziv="DomainObject.Predmet.OstaliListFormatedWithAdressOIB_1">
      <item>Slobodan Valent, OIB 28667266761, Marijana Celjaka Preko Nasipa 22, 44000 Strelečko punomoćnik sudionika u postupku ZELENI BRIJEG j.d.o.o. za trgovinu i usluge</item>
    </derivirana_varijabla>
  </DomainObject.Predmet.OstaliListFormatedWithAdressOIB>
  <DomainObject.Predmet.OstaliListNazivFormated>
    <izvorni_sadrzaj>
      <item>Slobodan Valent</item>
    </izvorni_sadrzaj>
    <derivirana_varijabla naziv="DomainObject.Predmet.OstaliListNazivFormated_1">
      <item>Slobodan Valent</item>
    </derivirana_varijabla>
  </DomainObject.Predmet.OstaliListNazivFormated>
  <DomainObject.Predmet.OstaliListNazivFormatedOIB>
    <izvorni_sadrzaj>
      <item>Slobodan Valent, OIB 28667266761</item>
    </izvorni_sadrzaj>
    <derivirana_varijabla naziv="DomainObject.Predmet.OstaliListNazivFormatedOIB_1">
      <item>Slobodan Valent, OIB 28667266761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ZELENI BRIJEG j.d.o.o. za trgovinu i usluge</izvorni_sadrzaj>
    <derivirana_varijabla naziv="DomainObject.Predmet.ProtustrankaIDrugi_1">ZELENI BRIJEG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ZELENI BRIJEG j.d.o.o. za trgovinu i usluge, OIB 71572981276, Marijana Celjaka preko nasipa 22, 44000 Strelečko</izvorni_sadrzaj>
    <derivirana_varijabla naziv="DomainObject.Predmet.ProtustrankaIDrugiAdressOIB_1">ZELENI BRIJEG j.d.o.o. za trgovinu i usluge, OIB 71572981276, Marijana Celjaka preko nasipa 22, 44000 Strelečko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BRIJEG j.d.o.o. za trgovinu i usluge</item>
      <item>Slobodan Valent</item>
      <item>Slobodan Valent</item>
    </izvorni_sadrzaj>
    <derivirana_varijabla naziv="DomainObject.Predmet.SudioniciListNaziv_1">
      <item>FINA Regionalni centar Zagreb</item>
      <item>ZELENI BRIJEG j.d.o.o. za trgovinu i usluge</item>
      <item>Slobodan Valent</item>
      <item>Slobodan Valent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ZELENI BRIJEG j.d.o.o. za trgovinu i usluge, OIB 71572981276, Marijana Celjaka preko nasipa 22,44000 Strelečko</item>
      <item>Slobodan Valent, OIB 28667266761, Marijana Celjaka Preko Nasipa 22,44000 Strelečko</item>
      <item>Slobodan Valent, OIB 28667266761, Marijana Celjaka Preko Nasipa 22,44000 Strelečko</item>
    </izvorni_sadrzaj>
    <derivirana_varijabla naziv="DomainObject.Predmet.SudioniciListAdressOIB_1">
      <item>FINA Regionalni centar Zagreb, OIB 85821130368, Trg svibanjskih žrtava 1995. br. 1,10000 Zagreb</item>
      <item>ZELENI BRIJEG j.d.o.o. za trgovinu i usluge, OIB 71572981276, Marijana Celjaka preko nasipa 22,44000 Strelečko</item>
      <item>Slobodan Valent, OIB 28667266761, Marijana Celjaka Preko Nasipa 22,44000 Strelečko</item>
      <item>Slobodan Valent, OIB 28667266761, Marijana Celjaka Preko Nasipa 22,44000 Strelečko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71572981276</item>
      <item>, OIB 28667266761</item>
      <item>, OIB 28667266761</item>
    </izvorni_sadrzaj>
    <derivirana_varijabla naziv="DomainObject.Predmet.SudioniciListNazivOIB_1">
      <item>, OIB 85821130368</item>
      <item>, OIB 71572981276</item>
      <item>, OIB 28667266761</item>
      <item>, OIB 28667266761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F9DEA-F600-44A6-8547-55388A267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4501</properties:Characters>
  <properties:Lines>95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2016-05-20T21:13:00Z</dcterms:created>
  <dc:creator>gzubak</dc:creator>
  <cp:lastModifiedBy>Ivana Rogić</cp:lastModifiedBy>
  <cp:lastPrinted>2016-05-24T08:13:00Z</cp:lastPrinted>
  <dcterms:modified xmlns:xsi="http://www.w3.org/2001/XMLSchema-instance" xsi:type="dcterms:W3CDTF">2016-05-24T08:15:00Z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