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355a" w14:paraId="ff0355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714A3C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St-2230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1379F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1379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dužnikom, DIV USLUGE d.o.o. OIB: 16627270661, MBS: 080744156, Bestovje, Kra</w:t>
      </w:r>
      <w:r>
        <w:rPr>
          <w:rFonts w:cs="Times New Roman" w:hAnsi="Times New Roman" w:ascii="Times New Roman"/>
          <w:sz w:val="24"/>
        </w:rPr>
        <w:t>pinska 16, dana 16.ožujka 2017</w:t>
      </w:r>
      <w:r w:rsidR="00474F77">
        <w:rPr>
          <w:rFonts w:cs="Times New Roman" w:hAnsi="Times New Roman" w:ascii="Times New Roman"/>
          <w:sz w:val="24"/>
        </w:rPr>
        <w:t>.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B1379F" w:rsidRPr="00B1379F">
        <w:rPr>
          <w:sz w:val="24"/>
        </w:rPr>
        <w:t>Goranu Benčić, Bestovje, Krapinska 16, OIB:92203516282</w:t>
      </w:r>
      <w:r w:rsidR="00E808A3" w:rsidRPr="00E808A3">
        <w:rPr>
          <w:sz w:val="24"/>
        </w:rPr>
        <w:t>,</w:t>
      </w:r>
      <w:r w:rsidR="00E808A3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51E64">
        <w:rPr>
          <w:sz w:val="24"/>
          <w:szCs w:val="24"/>
        </w:rPr>
        <w:t>-2230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E51E64" w:rsidRPr="00E51E64">
        <w:rPr>
          <w:sz w:val="24"/>
          <w:szCs w:val="24"/>
        </w:rPr>
        <w:t>DIV USLUGE d.o.o. OIB: 16627270661, MBS: 080744156, Bestovje, Krapinska 16</w:t>
      </w:r>
      <w:r w:rsidR="00E51E64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E51E64">
        <w:rPr>
          <w:sz w:val="24"/>
          <w:szCs w:val="24"/>
        </w:rPr>
        <w:t>183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 16.ožujka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5781E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5781E" w:rsidP="00445BA5" w:rsidR="00A5781E">
      <w:pPr>
        <w:jc w:val="right"/>
      </w:pPr>
      <w:r>
        <w:t>Za točnost otpravka-</w:t>
      </w:r>
    </w:p>
    <w:p w:rsidRDefault="00A5781E" w:rsidP="00445BA5" w:rsidR="00A5781E">
      <w:pPr>
        <w:jc w:val="right"/>
      </w:pPr>
      <w:r>
        <w:t>ovlašteni službenik</w:t>
      </w:r>
    </w:p>
    <w:p w:rsidRDefault="00A5781E" w:rsidP="00445BA5" w:rsidR="00A5781E" w:rsidRPr="007B269F">
      <w:pPr>
        <w:jc w:val="right"/>
      </w:pPr>
      <w:r>
        <w:t xml:space="preserve">Mirjana Gašparić </w:t>
      </w:r>
    </w:p>
    <w:p w:rsidRDefault="008979AC" w:rsidP="00A5781E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5781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14A3C">
      <w:rPr>
        <w:sz w:val="24"/>
        <w:szCs w:val="24"/>
      </w:rPr>
      <w:t>2230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A118F5"/>
    <w:rsid w:val="00A221A7"/>
    <w:rsid w:val="00A264BF"/>
    <w:rsid w:val="00A35B1E"/>
    <w:rsid w:val="00A42F2F"/>
    <w:rsid w:val="00A5781E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57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8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81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8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8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57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8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81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8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8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 USLUGE društvo s ograničenom odgovornošću za usluge zastupanog po punomoćniku Goran Benčić</izvorni_sadrzaj>
    <derivirana_varijabla naziv="DomainObject.Predmet.ProtustrankaFormated_1">  DIV USLUGE društvo s ograničenom odgovornošću za usluge zastupanog po punomoćniku Goran Benčić</derivirana_varijabla>
  </DomainObject.Predmet.ProtustrankaFormated>
  <DomainObject.Predmet.ProtustrankaFormatedOIB>
    <izvorni_sadrzaj>  DIV USLUGE društvo s ograničenom odgovornošću za usluge, OIB 16627270661 zastupanog po punomoćniku Goran Benčić</izvorni_sadrzaj>
    <derivirana_varijabla naziv="DomainObject.Predmet.ProtustrankaFormatedOIB_1">  DIV USLUGE društvo s ograničenom odgovornošću za usluge, OIB 16627270661 zastupanog po punomoćniku Goran Benčić</derivirana_varijabla>
  </DomainObject.Predmet.ProtustrankaFormatedOIB>
  <DomainObject.Predmet.ProtustrankaFormatedWithAdress>
    <izvorni_sadrzaj> DIV USLUGE društvo s ograničenom odgovornošću za usluge, Krapinska 16, 10437 Bestovje zastupanog po punomoćniku Goran Benčić</izvorni_sadrzaj>
    <derivirana_varijabla naziv="DomainObject.Predmet.ProtustrankaFormatedWithAdress_1"> DIV USLUGE društvo s ograničenom odgovornošću za usluge, Krapinska 16, 10437 Bestovje zastupanog po punomoćniku Goran Benčić</derivirana_varijabla>
  </DomainObject.Predmet.ProtustrankaFormatedWithAdress>
  <DomainObject.Predmet.ProtustrankaFormatedWithAdressOIB>
    <izvorni_sadrzaj> DIV USLUGE društvo s ograničenom odgovornošću za usluge, OIB 16627270661, Krapinska 16, 10437 Bestovje zastupanog po punomoćniku Goran Benčić</izvorni_sadrzaj>
    <derivirana_varijabla naziv="DomainObject.Predmet.ProtustrankaFormatedWithAdressOIB_1"> DIV USLUGE društvo s ograničenom odgovornošću za usluge, OIB 16627270661, Krapinska 16, 10437 Bestovje zastupanog po punomoćniku Goran Benčić</derivirana_varijabla>
  </DomainObject.Predmet.ProtustrankaFormatedWithAdressOIB>
  <DomainObject.Predmet.ProtustrankaWithAdress>
    <izvorni_sadrzaj>DIV USLUGE društvo s ograničenom odgovornošću za usluge Krapinska 16, 10437 Bestovje</izvorni_sadrzaj>
    <derivirana_varijabla naziv="DomainObject.Predmet.ProtustrankaWithAdress_1">DIV USLUGE društvo s ograničenom odgovornošću za usluge Krapinska 16, 10437 Bestovje</derivirana_varijabla>
  </DomainObject.Predmet.ProtustrankaWithAdress>
  <DomainObject.Predmet.ProtustrankaWithAdressOIB>
    <izvorni_sadrzaj>DIV USLUGE društvo s ograničenom odgovornošću za usluge, OIB 16627270661, Krapinska 16, 10437 Bestovje</izvorni_sadrzaj>
    <derivirana_varijabla naziv="DomainObject.Predmet.ProtustrankaWithAdressOIB_1">DIV USLUGE društvo s ograničenom odgovornošću za usluge, OIB 16627270661, Krapinska 16, 10437 Bestovje</derivirana_varijabla>
  </DomainObject.Predmet.ProtustrankaWithAdressOIB>
  <DomainObject.Predmet.ProtustrankaNazivFormated>
    <izvorni_sadrzaj>DIV USLUGE društvo s ograničenom odgovornošću za usluge</izvorni_sadrzaj>
    <derivirana_varijabla naziv="DomainObject.Predmet.ProtustrankaNazivFormated_1">DIV USLUGE društvo s ograničenom odgovornošću za usluge</derivirana_varijabla>
  </DomainObject.Predmet.ProtustrankaNazivFormated>
  <DomainObject.Predmet.ProtustrankaNazivFormatedOIB>
    <izvorni_sadrzaj>DIV USLUGE društvo s ograničenom odgovornošću za usluge, OIB 16627270661</izvorni_sadrzaj>
    <derivirana_varijabla naziv="DomainObject.Predmet.ProtustrankaNazivFormatedOIB_1">DIV USLUGE društvo s ograničenom odgovornošću za usluge, OIB 16627270661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USLUGE društvo s ograničenom odgovornošću za usluge zastupanog po punomoćniku Goran Benčić</item>
    </izvorni_sadrzaj>
    <derivirana_varijabla naziv="DomainObject.Predmet.ProtuStrankaListFormated_1">
      <item>DIV USLUGE društvo s ograničenom odgovornošću za usluge zastupanog po punomoćniku Goran Benčić</item>
    </derivirana_varijabla>
  </DomainObject.Predmet.ProtuStrankaListFormated>
  <DomainObject.Predmet.ProtuStrankaListFormatedOIB>
    <izvorni_sadrzaj>
      <item>DIV USLUGE društvo s ograničenom odgovornošću za usluge, OIB 16627270661 zastupanog po punomoćniku Goran Benčić</item>
    </izvorni_sadrzaj>
    <derivirana_varijabla naziv="DomainObject.Predmet.ProtuStrankaListFormatedOIB_1">
      <item>DIV USLUGE društvo s ograničenom odgovornošću za usluge, OIB 16627270661 zastupanog po punomoćniku Goran Benčić</item>
    </derivirana_varijabla>
  </DomainObject.Predmet.ProtuStrankaListFormatedOIB>
  <DomainObject.Predmet.ProtuStrankaListFormatedWithAdress>
    <izvorni_sadrzaj>
      <item>DIV USLUGE društvo s ograničenom odgovornošću za usluge, Krapinska 16, 10437 Bestovje zastupanog po punomoćniku Goran Benčić</item>
    </izvorni_sadrzaj>
    <derivirana_varijabla naziv="DomainObject.Predmet.ProtuStrankaListFormatedWithAdress_1">
      <item>DIV USLUGE društvo s ograničenom odgovornošću za usluge, Krapinska 16, 10437 Bestovje zastupanog po punomoćniku Goran Benčić</item>
    </derivirana_varijabla>
  </DomainObject.Predmet.ProtuStrankaListFormatedWithAdress>
  <DomainObject.Predmet.ProtuStrankaListFormatedWithAdressOIB>
    <izvorni_sadrzaj>
      <item>DIV USLUGE društvo s ograničenom odgovornošću za usluge, OIB 16627270661, Krapinska 16, 10437 Bestovje zastupanog po punomoćniku Goran Benčić</item>
    </izvorni_sadrzaj>
    <derivirana_varijabla naziv="DomainObject.Predmet.ProtuStrankaListFormatedWithAdressOIB_1">
      <item>DIV USLUGE društvo s ograničenom odgovornošću za usluge, OIB 16627270661, Krapinska 16, 10437 Bestovje zastupanog po punomoćniku Goran Benčić</item>
    </derivirana_varijabla>
  </DomainObject.Predmet.ProtuStrankaListFormatedWithAdressOIB>
  <DomainObject.Predmet.ProtuStrankaListNazivFormated>
    <izvorni_sadrzaj>
      <item>DIV USLUGE društvo s ograničenom odgovornošću za usluge</item>
    </izvorni_sadrzaj>
    <derivirana_varijabla naziv="DomainObject.Predmet.ProtuStrankaListNazivFormated_1">
      <item>DIV USLUGE društvo s ograničenom odgovornošću za usluge</item>
    </derivirana_varijabla>
  </DomainObject.Predmet.ProtuStrankaListNazivFormated>
  <DomainObject.Predmet.ProtuStrankaListNazivFormatedOIB>
    <izvorni_sadrzaj>
      <item>DIV USLUGE društvo s ograničenom odgovornošću za usluge, OIB 16627270661</item>
    </izvorni_sadrzaj>
    <derivirana_varijabla naziv="DomainObject.Predmet.ProtuStrankaListNazivFormatedOIB_1">
      <item>DIV USLUGE društvo s ograničenom odgovornošću za usluge, OIB 16627270661</item>
    </derivirana_varijabla>
  </DomainObject.Predmet.ProtuStrankaListNazivFormatedOIB>
  <DomainObject.Predmet.OstaliListFormated>
    <izvorni_sadrzaj>
      <item>Goran Benčić punomoćnik sudionika u postupku DIV USLUGE društvo s ograničenom odgovornošću za usluge</item>
    </izvorni_sadrzaj>
    <derivirana_varijabla naziv="DomainObject.Predmet.OstaliListFormated_1">
      <item>Goran Benčić punomoćnik sudionika u postupku DIV USLUGE društvo s ograničenom odgovornošću za usluge</item>
    </derivirana_varijabla>
  </DomainObject.Predmet.OstaliListFormated>
  <DomainObject.Predmet.OstaliListFormatedOIB>
    <izvorni_sadrzaj>
      <item>Goran Benčić, OIB 92203516282 punomoćnik sudionika u postupku DIV USLUGE društvo s ograničenom odgovornošću za usluge</item>
    </izvorni_sadrzaj>
    <derivirana_varijabla naziv="DomainObject.Predmet.OstaliListFormatedOIB_1">
      <item>Goran Benčić, OIB 92203516282 punomoćnik sudionika u postupku DIV USLUGE društvo s ograničenom odgovornošću za usluge</item>
    </derivirana_varijabla>
  </DomainObject.Predmet.OstaliListFormatedOIB>
  <DomainObject.Predmet.OstaliListFormatedWithAdress>
    <izvorni_sadrzaj>
      <item>Goran Benčić, Krapinska 16, 10437 Bestovje punomoćnik sudionika u postupku DIV USLUGE društvo s ograničenom odgovornošću za usluge</item>
    </izvorni_sadrzaj>
    <derivirana_varijabla naziv="DomainObject.Predmet.OstaliListFormatedWithAdress_1">
      <item>Goran Benčić, Krapinska 16, 10437 Bestovje punomoćnik sudionika u postupku DIV USLUGE društvo s ograničenom odgovornošću za usluge</item>
    </derivirana_varijabla>
  </DomainObject.Predmet.OstaliListFormatedWithAdress>
  <DomainObject.Predmet.OstaliListFormatedWithAdressOIB>
    <izvorni_sadrzaj>
      <item>Goran Benčić, OIB 92203516282, Krapinska 16, 10437 Bestovje punomoćnik sudionika u postupku DIV USLUGE društvo s ograničenom odgovornošću za usluge</item>
    </izvorni_sadrzaj>
    <derivirana_varijabla naziv="DomainObject.Predmet.OstaliListFormatedWithAdressOIB_1">
      <item>Goran Benčić, OIB 92203516282, Krapinska 16, 10437 Bestovje punomoćnik sudionika u postupku DIV USLUGE društvo s ograničenom odgovornošću za usluge</item>
    </derivirana_varijabla>
  </DomainObject.Predmet.OstaliListFormatedWithAdressOIB>
  <DomainObject.Predmet.OstaliListNazivFormated>
    <izvorni_sadrzaj>
      <item>Goran Benčić</item>
    </izvorni_sadrzaj>
    <derivirana_varijabla naziv="DomainObject.Predmet.OstaliListNazivFormated_1">
      <item>Goran Benčić</item>
    </derivirana_varijabla>
  </DomainObject.Predmet.OstaliListNazivFormated>
  <DomainObject.Predmet.OstaliListNazivFormatedOIB>
    <izvorni_sadrzaj>
      <item>Goran Benčić, OIB 92203516282</item>
    </izvorni_sadrzaj>
    <derivirana_varijabla naziv="DomainObject.Predmet.OstaliListNazivFormatedOIB_1">
      <item>Goran Benčić, OIB 92203516282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USLUGE društvo s ograničenom odgovornošću za usluge</izvorni_sadrzaj>
    <derivirana_varijabla naziv="DomainObject.Predmet.ProtustrankaIDrugi_1">DIV USLUGE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USLUGE društvo s ograničenom odgovornošću za usluge, OIB 16627270661, Krapinska 16, 10437 Bestovje</izvorni_sadrzaj>
    <derivirana_varijabla naziv="DomainObject.Predmet.ProtustrankaIDrugiAdressOIB_1">DIV USLUGE društvo s ograničenom odgovornošću za usluge, OIB 16627270661, Krapinska 16,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 USLUGE društvo s ograničenom odgovornošću za usluge</item>
      <item>Goran Benčić</item>
    </izvorni_sadrzaj>
    <derivirana_varijabla naziv="DomainObject.Predmet.SudioniciListNaziv_1">
      <item>FINA Regionalni centar Zagreb</item>
      <item>DIV USLUGE društvo s ograničenom odgovornošću za usluge</item>
      <item>Goran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</izvorni_sadrzaj>
    <derivirana_varijabla naziv="DomainObject.Predmet.SudioniciListAdressOIB_1"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16627270661</item>
      <item>, OIB 92203516282</item>
    </izvorni_sadrzaj>
    <derivirana_varijabla naziv="DomainObject.Predmet.SudioniciListNazivOIB_1">
      <item>, OIB 85821130368</item>
      <item>, OIB 16627270661</item>
      <item>, OIB 92203516282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2614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2017-03-16T09:39:00Z</dcterms:created>
  <dc:creator>ilukac</dc:creator>
  <cp:lastModifiedBy>Mirjana Gašparić</cp:lastModifiedBy>
  <cp:lastPrinted>2015-10-26T14:06:00Z</cp:lastPrinted>
  <dcterms:modified xmlns:xsi="http://www.w3.org/2001/XMLSchema-instance" xsi:type="dcterms:W3CDTF">2017-03-17T08:00:00Z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