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520D6" w:rsidP="007931AF" w:rsidRDefault="002520D6" w14:paraId="176b03f" w14:textId="176b03f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Pr="00B9015B" w:rsidR="002D60CE">
        <w:t xml:space="preserve">                                           </w:t>
      </w:r>
    </w:p>
    <w:p w:rsidRPr="00B9015B" w:rsidR="00A87824" w:rsidP="00A87824" w:rsidRDefault="00A878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70669B">
        <w:t>-1192</w:t>
      </w:r>
      <w:r w:rsidR="00CB5629">
        <w:t>/</w:t>
      </w:r>
      <w:r>
        <w:t>1</w:t>
      </w:r>
      <w:r w:rsidR="00E92E83">
        <w:t>9</w:t>
      </w:r>
      <w:r>
        <w:t>-</w:t>
      </w:r>
      <w:r w:rsidR="007931AF">
        <w:t>14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59E4" w:rsidR="00A87824" w:rsidP="00A87824" w:rsidRDefault="00A87824">
      <w:pPr>
        <w:jc w:val="both"/>
      </w:pPr>
      <w:r>
        <w:tab/>
      </w:r>
      <w:r w:rsidRPr="00C35164" w:rsidR="0070669B">
        <w:t xml:space="preserve">Trgovački sud u Zagrebu, po sutkinji Nikolini Dorić Hadžisejdić, u stečajnom predmetu u povodu prijedloga predlagatelja FINANCIJSKA AGENCIJA, RC Zagreb, Podružnica Zagreb, Trg svibanjskih žrtava 1995. 1, OIB: 85821130368, za otvaranje stečajnog postupka nad </w:t>
      </w:r>
      <w:r w:rsidRPr="00CC540F" w:rsidR="0070669B">
        <w:t>dužnikom TECHNOFLOOR j.d.o.o., OIB: 33522492840, Zagrebačka cesta 185 A, Zagreb</w:t>
      </w:r>
      <w:r w:rsidRPr="009E59E4">
        <w:t xml:space="preserve">, </w:t>
      </w:r>
      <w:r w:rsidR="0070669B">
        <w:t>6</w:t>
      </w:r>
      <w:r w:rsidRPr="009E59E4">
        <w:t xml:space="preserve">. </w:t>
      </w:r>
      <w:r w:rsidR="00E92E83">
        <w:t>rujna</w:t>
      </w:r>
      <w:r w:rsidRPr="009E59E4">
        <w:t xml:space="preserve"> 2019.,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Pr="00CC540F" w:rsidR="0070669B">
        <w:t>TECHNOFLOOR j.d.o.o., OIB: 33522492840, Zagrebačka cesta 185 A, Zagreb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70669B">
        <w:t>1192</w:t>
      </w:r>
      <w:r w:rsidRPr="00B9015B" w:rsidR="00535D8E">
        <w:t>-</w:t>
      </w:r>
      <w:r w:rsidR="005543BD">
        <w:t>1</w:t>
      </w:r>
      <w:r w:rsidR="00E92E83">
        <w:t>9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CC540F" w:rsidR="0070669B">
        <w:t>TECHNOFLOOR j.d.o.o., OIB: 33522492840, Zagrebačka cesta 185 A, Zagreb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C35164" w:rsidR="0070669B" w:rsidP="0070669B" w:rsidRDefault="0070669B">
      <w:pPr>
        <w:ind w:firstLine="709"/>
        <w:jc w:val="both"/>
        <w:rPr>
          <w:lang w:val="en-GB"/>
        </w:rPr>
      </w:pPr>
      <w:r w:rsidRPr="00C35164">
        <w:t xml:space="preserve">Financijska agencija, kao predlagatelj, navela je u prijedlogu za otvaranje stečajnog postupka kako dužnik na dan </w:t>
      </w:r>
      <w:r>
        <w:t>16</w:t>
      </w:r>
      <w:r w:rsidRPr="00C35164">
        <w:t xml:space="preserve">. svibnja 2019. u Očevidniku redoslijeda osnova za plaćanje ima evidentirane neizvršene osnove za plaćanje u neprekinutom razdoblju od 120 dana, u ukupnom iznosu od </w:t>
      </w:r>
      <w:r>
        <w:t>55.902,96</w:t>
      </w:r>
      <w:r w:rsidRPr="00C35164">
        <w:t xml:space="preserve"> kn, kao i da dužnik ima </w:t>
      </w:r>
      <w:r>
        <w:t>3</w:t>
      </w:r>
      <w:r w:rsidRPr="00C35164">
        <w:t xml:space="preserve"> zaposlenih. </w:t>
      </w:r>
      <w:r w:rsidRPr="00C35164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Pr="00E92E83" w:rsidR="00831212" w:rsidP="0070669B" w:rsidRDefault="0070669B">
      <w:pPr>
        <w:ind w:firstLine="709"/>
        <w:jc w:val="both"/>
      </w:pPr>
      <w:r w:rsidRPr="00C3516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="00575489" w:rsidP="00CE138D" w:rsidRDefault="00CE138D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</w:t>
      </w:r>
      <w:r w:rsidRPr="00D64E86">
        <w:t>uredno je primio</w:t>
      </w:r>
      <w:r w:rsidRPr="00D64E86" w:rsidR="00A87824">
        <w:t xml:space="preserve"> </w:t>
      </w:r>
      <w:r w:rsidRPr="00D64E86">
        <w:t>zaključak</w:t>
      </w:r>
      <w:r w:rsidRPr="0065182A">
        <w:t xml:space="preserve"> od </w:t>
      </w:r>
      <w:r w:rsidR="0070669B">
        <w:t>5</w:t>
      </w:r>
      <w:r>
        <w:t xml:space="preserve">. </w:t>
      </w:r>
      <w:r w:rsidR="0070669B">
        <w:t>lipnja</w:t>
      </w:r>
      <w:r>
        <w:t xml:space="preserve"> 201</w:t>
      </w:r>
      <w:r w:rsidR="00E92E83">
        <w:t>9</w:t>
      </w:r>
      <w:r w:rsidR="00A87824">
        <w:t>., kojim je pozvan na ročište</w:t>
      </w:r>
      <w:r w:rsidRPr="0065182A">
        <w:t>, a na koje ročište nije pristupio te nije osporio predlagateljeve tvrdnje o postojanju stečajnog razloga nesposobnosti za plaćanje.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Pr="00A9775F" w:rsidR="0070669B">
        <w:t>2</w:t>
      </w:r>
      <w:r w:rsidR="0070669B">
        <w:t>2</w:t>
      </w:r>
      <w:r w:rsidRPr="00A9775F" w:rsidR="0070669B">
        <w:t xml:space="preserve">. </w:t>
      </w:r>
      <w:r w:rsidR="0070669B">
        <w:t>svibnja</w:t>
      </w:r>
      <w:r w:rsidRPr="00A9775F" w:rsidR="0070669B">
        <w:t xml:space="preserve"> 201</w:t>
      </w:r>
      <w:r w:rsidR="0070669B">
        <w:t>9. (list 7</w:t>
      </w:r>
      <w:r w:rsidRPr="00A9775F" w:rsidR="0070669B">
        <w:t xml:space="preserve"> spisa)</w:t>
      </w:r>
      <w:r w:rsidR="0070669B">
        <w:t xml:space="preserve"> </w:t>
      </w:r>
      <w:r w:rsidRPr="00AC7999">
        <w:t xml:space="preserve"> utvrdio da dužnik nije vlasnik nekretnina.</w:t>
      </w:r>
    </w:p>
    <w:p w:rsidR="00A87824" w:rsidP="00A87824" w:rsidRDefault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70669B">
        <w:t xml:space="preserve">21. lipnja </w:t>
      </w:r>
      <w:r w:rsidRPr="00A9775F" w:rsidR="0070669B">
        <w:t>201</w:t>
      </w:r>
      <w:r w:rsidR="0070669B">
        <w:t>9</w:t>
      </w:r>
      <w:r w:rsidRPr="00A9775F" w:rsidR="0070669B">
        <w:t>. (list 1</w:t>
      </w:r>
      <w:r w:rsidR="0070669B">
        <w:t>9</w:t>
      </w:r>
      <w:r w:rsidRPr="00A9775F" w:rsidR="0070669B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Pr="00343161" w:rsidR="0085685C" w:rsidP="0085685C" w:rsidRDefault="00A87824">
      <w:pPr>
        <w:jc w:val="both"/>
      </w:pPr>
      <w:r>
        <w:tab/>
      </w:r>
      <w:r w:rsidRPr="0002701E" w:rsidR="00C92AB0">
        <w:t xml:space="preserve">Uvidom u </w:t>
      </w:r>
      <w:r w:rsidR="00C92AB0">
        <w:t>potvrdu Financijske agencije</w:t>
      </w:r>
      <w:r w:rsidR="00E92E83">
        <w:t xml:space="preserve"> od</w:t>
      </w:r>
      <w:r w:rsidR="00C6061B">
        <w:t xml:space="preserve"> </w:t>
      </w:r>
      <w:r w:rsidR="0070669B">
        <w:t>10</w:t>
      </w:r>
      <w:r w:rsidRPr="007529C9" w:rsidR="0070669B">
        <w:t xml:space="preserve">. </w:t>
      </w:r>
      <w:r w:rsidR="0070669B">
        <w:t>lipnja</w:t>
      </w:r>
      <w:r w:rsidRPr="007529C9" w:rsidR="0070669B">
        <w:t xml:space="preserve"> 201</w:t>
      </w:r>
      <w:r w:rsidR="0070669B">
        <w:t>9</w:t>
      </w:r>
      <w:r w:rsidRPr="0082653F" w:rsidR="0070669B">
        <w:t xml:space="preserve">. </w:t>
      </w:r>
      <w:r w:rsidR="0070669B">
        <w:t>(list 14-15</w:t>
      </w:r>
      <w:r w:rsidRPr="0082653F" w:rsidR="0070669B">
        <w:t xml:space="preserve"> spisa)</w:t>
      </w:r>
      <w:r w:rsidRPr="00C72515" w:rsidR="0070669B">
        <w:t xml:space="preserve"> iz koj</w:t>
      </w:r>
      <w:r w:rsidR="0070669B">
        <w:t>ih proizlazi da dužnik na  dan 10</w:t>
      </w:r>
      <w:r w:rsidRPr="007529C9" w:rsidR="0070669B">
        <w:t xml:space="preserve">. </w:t>
      </w:r>
      <w:r w:rsidR="0070669B">
        <w:t>lipnja</w:t>
      </w:r>
      <w:r w:rsidRPr="007529C9" w:rsidR="0070669B">
        <w:t xml:space="preserve"> 201</w:t>
      </w:r>
      <w:r w:rsidR="0070669B">
        <w:t>9</w:t>
      </w:r>
      <w:r w:rsidRPr="00C72515" w:rsidR="0070669B">
        <w:t xml:space="preserve">. u Očevidniku redoslijeda osnova za plaćanje ima evidentirane neizvršene osnove za plaćanje u neprekinutom </w:t>
      </w:r>
      <w:r w:rsidRPr="006B7075" w:rsidR="0070669B">
        <w:t xml:space="preserve">razdoblju </w:t>
      </w:r>
      <w:r w:rsidR="0070669B">
        <w:t>od 144</w:t>
      </w:r>
      <w:r w:rsidRPr="00A9775F" w:rsidR="0070669B">
        <w:t xml:space="preserve"> dan</w:t>
      </w:r>
      <w:r w:rsidR="0070669B">
        <w:t>a u ukupnom iznosu od 56.184,47</w:t>
      </w:r>
      <w:r w:rsidRPr="00A9775F" w:rsidR="0070669B">
        <w:t xml:space="preserve"> kn</w:t>
      </w:r>
      <w:r w:rsidR="0070669B">
        <w:t>.</w:t>
      </w:r>
      <w:r w:rsidRPr="0085685C" w:rsidR="0085685C">
        <w:t xml:space="preserve"> </w:t>
      </w:r>
      <w:r w:rsidRPr="00343161" w:rsidR="0085685C">
        <w:t xml:space="preserve">Sud je obzirom na protek vremena, ponovno zatražio potvrdu od Financijske agencije te je uvidom u </w:t>
      </w:r>
      <w:r w:rsidRPr="007931AF" w:rsidR="0085685C">
        <w:t xml:space="preserve">istu </w:t>
      </w:r>
      <w:r w:rsidRPr="007931AF" w:rsidR="007931AF">
        <w:t xml:space="preserve">(list 22 </w:t>
      </w:r>
      <w:r w:rsidRPr="007931AF" w:rsidR="0085685C">
        <w:t>spisa) utvrđeno da dužnik</w:t>
      </w:r>
      <w:r w:rsidRPr="00343161" w:rsidR="0085685C">
        <w:t xml:space="preserve"> na dan 6. rujna 2019. u Očevidniku redoslijeda osnova za plaćanje ima evidentirane neizvršene osnove za plaćanj</w:t>
      </w:r>
      <w:r w:rsidR="0085685C">
        <w:t>e u neprekinutom razdoblju od 232</w:t>
      </w:r>
      <w:r w:rsidRPr="00343161" w:rsidR="0085685C">
        <w:t xml:space="preserve"> dana u ukupnom iznosu od </w:t>
      </w:r>
      <w:r w:rsidR="0085685C">
        <w:t xml:space="preserve">58.980,14 </w:t>
      </w:r>
      <w:r w:rsidRPr="00343161" w:rsidR="0085685C">
        <w:t>kn.</w:t>
      </w:r>
    </w:p>
    <w:p w:rsidR="00831212" w:rsidP="00C92AB0" w:rsidRDefault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C6061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="00F20F2B" w:rsidP="00FF62A0" w:rsidRDefault="00F20F2B">
      <w:pPr>
        <w:pStyle w:val="Tijeloteksta"/>
        <w:ind w:firstLine="708"/>
      </w:pPr>
    </w:p>
    <w:p w:rsidRPr="009E59E4" w:rsidR="00065B42" w:rsidP="002C3072" w:rsidRDefault="001013EE">
      <w:pPr>
        <w:jc w:val="center"/>
      </w:pPr>
      <w:r w:rsidRPr="00B9015B">
        <w:t xml:space="preserve">U </w:t>
      </w:r>
      <w:r w:rsidRPr="009E59E4" w:rsidR="00065B42">
        <w:t>Zagreb</w:t>
      </w:r>
      <w:r w:rsidRPr="009E59E4" w:rsidR="009B3D51">
        <w:t>u</w:t>
      </w:r>
      <w:r w:rsidRPr="009E59E4" w:rsidR="000E57F1">
        <w:t>,</w:t>
      </w:r>
      <w:r w:rsidRPr="009E59E4" w:rsidR="009B3D51">
        <w:t xml:space="preserve"> </w:t>
      </w:r>
      <w:r w:rsidR="0070669B">
        <w:t>6</w:t>
      </w:r>
      <w:r w:rsidRPr="009E59E4" w:rsidR="00575489">
        <w:t xml:space="preserve">. </w:t>
      </w:r>
      <w:r w:rsidR="00E92E83">
        <w:t>rujna</w:t>
      </w:r>
      <w:r w:rsidRPr="009E59E4" w:rsidR="002C3072">
        <w:t xml:space="preserve"> 201</w:t>
      </w:r>
      <w:r w:rsidRPr="009E59E4" w:rsidR="00192FAF">
        <w:t>9</w:t>
      </w:r>
      <w:r w:rsidRPr="009E59E4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C54917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C54917" w:rsidP="007B64C7" w:rsidRDefault="00C54917">
      <w:pPr>
        <w:ind w:left="3540" w:firstLine="708"/>
        <w:jc w:val="right"/>
      </w:pPr>
      <w:r>
        <w:t>Za točnost otpravka-ovlašteni službenik:</w:t>
      </w:r>
    </w:p>
    <w:p w:rsidR="00C54917" w:rsidP="007B64C7" w:rsidRDefault="00C54917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C54917" w:rsidRDefault="00575489">
      <w:pPr>
        <w:pStyle w:val="Odlomakpopisa"/>
        <w:jc w:val="both"/>
      </w:pPr>
      <w:r>
        <w:t xml:space="preserve"> 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C54917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70669B">
      <w:rPr>
        <w:sz w:val="24"/>
        <w:szCs w:val="24"/>
      </w:rPr>
      <w:t>1192</w:t>
    </w:r>
    <w:r w:rsidR="00E92E83">
      <w:rPr>
        <w:sz w:val="24"/>
        <w:szCs w:val="24"/>
      </w:rPr>
      <w:t>/19</w:t>
    </w:r>
    <w:r w:rsidR="00BE0BAA">
      <w:rPr>
        <w:sz w:val="24"/>
        <w:szCs w:val="24"/>
      </w:rPr>
      <w:t>-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22605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92FA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56FEE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0669B"/>
    <w:rsid w:val="007150E9"/>
    <w:rsid w:val="00733E99"/>
    <w:rsid w:val="00754CF2"/>
    <w:rsid w:val="007931AF"/>
    <w:rsid w:val="007B068E"/>
    <w:rsid w:val="007E35C9"/>
    <w:rsid w:val="007E6A6F"/>
    <w:rsid w:val="00800A21"/>
    <w:rsid w:val="00831212"/>
    <w:rsid w:val="00847BC2"/>
    <w:rsid w:val="0085685C"/>
    <w:rsid w:val="0089764D"/>
    <w:rsid w:val="008B669A"/>
    <w:rsid w:val="008E437D"/>
    <w:rsid w:val="00926841"/>
    <w:rsid w:val="00947BCF"/>
    <w:rsid w:val="009B3D51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54917"/>
    <w:rsid w:val="00C6061B"/>
    <w:rsid w:val="00C905A8"/>
    <w:rsid w:val="00C92AB0"/>
    <w:rsid w:val="00CB5629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92E83"/>
    <w:rsid w:val="00EE45AE"/>
    <w:rsid w:val="00F20F2B"/>
    <w:rsid w:val="00F24250"/>
    <w:rsid w:val="00F324F6"/>
    <w:rsid w:val="00F63878"/>
    <w:rsid w:val="00F97B82"/>
    <w:rsid w:val="00FC7A95"/>
    <w:rsid w:val="00FD2E2A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St-1192/2019</izvorni_sadrzaj>
    <derivirana_varijabla naziv="DomainObject.Predmet.OznakaBroj_1">St-1192/2019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TECHNOFLOOR jednostavno društvo s ograničenom odgovornošću za prodaju, trgovinu i usluge zastupanog po punomoćniku Željko Šarac</izvorni_sadrzaj>
    <derivirana_varijabla naziv="DomainObject.Predmet.ProtustrankaFormated_1">  TECHNOFLOOR jednostavno društvo s ograničenom odgovornošću za prodaju, trgovinu i usluge zastupanog po punomoćniku Željko Šarac</derivirana_varijabla>
  </DomainObject.Predmet.ProtustrankaFormated>
  <DomainObject.Predmet.ProtustrankaFormatedOIB>
    <izvorni_sadrzaj>  TECHNOFLOOR jednostavno društvo s ograničenom odgovornošću za prodaju, trgovinu i usluge, OIB 33522492840 zastupanog po punomoćniku Željko Šarac</izvorni_sadrzaj>
    <derivirana_varijabla naziv="DomainObject.Predmet.ProtustrankaFormatedOIB_1">  TECHNOFLOOR jednostavno društvo s ograničenom odgovornošću za prodaju, trgovinu i usluge, OIB 33522492840 zastupanog po punomoćniku Željko Šarac</derivirana_varijabla>
  </DomainObject.Predmet.ProtustrankaFormatedOIB>
  <DomainObject.Predmet.ProtustrankaFormatedWithAdress>
    <izvorni_sadrzaj> TECHNOFLOOR jednostavno društvo s ograničenom odgovornošću za prodaju, trgovinu i usluge, Zagrebačka cesta 185 A, 10000 Zagreb zastupanog po punomoćniku Željko Šarac</izvorni_sadrzaj>
    <derivirana_varijabla naziv="DomainObject.Predmet.ProtustrankaFormatedWithAdress_1"> TECHNOFLOOR jednostavno društvo s ograničenom odgovornošću za prodaju, trgovinu i usluge, Zagrebačka cesta 185 A, 10000 Zagreb zastupanog po punomoćniku Željko Šarac</derivirana_varijabla>
  </DomainObject.Predmet.ProtustrankaFormatedWithAdress>
  <DomainObject.Predmet.ProtustrankaFormatedWithAdressOIB>
    <izvorni_sadrzaj> TECHNOFLOOR jednostavno društvo s ograničenom odgovornošću za prodaju, trgovinu i usluge, OIB 33522492840, Zagrebačka cesta 185 A, 10000 Zagreb zastupanog po punomoćniku Željko Šarac</izvorni_sadrzaj>
    <derivirana_varijabla naziv="DomainObject.Predmet.ProtustrankaFormatedWithAdressOIB_1"> TECHNOFLOOR jednostavno društvo s ograničenom odgovornošću za prodaju, trgovinu i usluge, OIB 33522492840, Zagrebačka cesta 185 A, 10000 Zagreb zastupanog po punomoćniku Željko Šarac</derivirana_varijabla>
  </DomainObject.Predmet.ProtustrankaFormatedWithAdressOIB>
  <DomainObject.Predmet.ProtustrankaWithAdress>
    <izvorni_sadrzaj>TECHNOFLOOR jednostavno društvo s ograničenom odgovornošću za prodaju, trgovinu i usluge Zagrebačka cesta 185 A, 10000 Zagreb</izvorni_sadrzaj>
    <derivirana_varijabla naziv="DomainObject.Predmet.ProtustrankaWithAdress_1">TECHNOFLOOR jednostavno društvo s ograničenom odgovornošću za prodaju, trgovinu i usluge Zagrebačka cesta 185 A, 10000 Zagreb</derivirana_varijabla>
  </DomainObject.Predmet.ProtustrankaWithAdress>
  <DomainObject.Predmet.ProtustrankaWithAdressOIB>
    <izvorni_sadrzaj>TECHNOFLOOR jednostavno društvo s ograničenom odgovornošću za prodaju, trgovinu i usluge, OIB 33522492840, Zagrebačka cesta 185 A, 10000 Zagreb</izvorni_sadrzaj>
    <derivirana_varijabla naziv="DomainObject.Predmet.ProtustrankaWithAdressOIB_1">TECHNOFLOOR jednostavno društvo s ograničenom odgovornošću za prodaju, trgovinu i usluge, OIB 33522492840, Zagrebačka cesta 185 A, 10000 Zagreb</derivirana_varijabla>
  </DomainObject.Predmet.ProtustrankaWithAdressOIB>
  <DomainObject.Predmet.ProtustrankaNazivFormated>
    <izvorni_sadrzaj>TECHNOFLOOR jednostavno društvo s ograničenom odgovornošću za prodaju, trgovinu i usluge</izvorni_sadrzaj>
    <derivirana_varijabla naziv="DomainObject.Predmet.ProtustrankaNazivFormated_1">TECHNOFLOOR jednostavno društvo s ograničenom odgovornošću za prodaju, trgovinu i usluge</derivirana_varijabla>
  </DomainObject.Predmet.ProtustrankaNazivFormated>
  <DomainObject.Predmet.ProtustrankaNazivFormatedOIB>
    <izvorni_sadrzaj>TECHNOFLOOR jednostavno društvo s ograničenom odgovornošću za prodaju, trgovinu i usluge, OIB 33522492840</izvorni_sadrzaj>
    <derivirana_varijabla naziv="DomainObject.Predmet.ProtustrankaNazivFormatedOIB_1">TECHNOFLOOR jednostavno društvo s ograničenom odgovornošću za prodaju, trgovinu i usluge, OIB 33522492840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TECHNOFLOOR jednostavno društvo s ograničenom odgovornošću za prodaju, trgovinu i usluge zastupanog po punomoćniku Željko Šarac</item>
    </izvorni_sadrzaj>
    <derivirana_varijabla naziv="DomainObject.Predmet.ProtuStrankaListFormated_1">
      <item>TECHNOFLOOR jednostavno društvo s ograničenom odgovornošću za prodaju, trgovinu i usluge zastupanog po punomoćniku Željko Šarac</item>
    </derivirana_varijabla>
  </DomainObject.Predmet.ProtuStrankaListFormated>
  <DomainObject.Predmet.ProtuStrankaListFormatedOIB>
    <izvorni_sadrzaj>
      <item>TECHNOFLOOR jednostavno društvo s ograničenom odgovornošću za prodaju, trgovinu i usluge, OIB 33522492840 zastupanog po punomoćniku Željko Šarac</item>
    </izvorni_sadrzaj>
    <derivirana_varijabla naziv="DomainObject.Predmet.ProtuStrankaListFormatedOIB_1">
      <item>TECHNOFLOOR jednostavno društvo s ograničenom odgovornošću za prodaju, trgovinu i usluge, OIB 33522492840 zastupanog po punomoćniku Željko Šarac</item>
    </derivirana_varijabla>
  </DomainObject.Predmet.ProtuStrankaListFormatedOIB>
  <DomainObject.Predmet.ProtuStrankaListFormatedWithAdress>
    <izvorni_sadrzaj>
      <item>TECHNOFLOOR jednostavno društvo s ograničenom odgovornošću za prodaju, trgovinu i usluge, Zagrebačka cesta 185 A, 10000 Zagreb zastupanog po punomoćniku Željko Šarac</item>
    </izvorni_sadrzaj>
    <derivirana_varijabla naziv="DomainObject.Predmet.ProtuStrankaListFormatedWithAdress_1">
      <item>TECHNOFLOOR jednostavno društvo s ograničenom odgovornošću za prodaju, trgovinu i usluge, Zagrebačka cesta 185 A, 10000 Zagreb zastupanog po punomoćniku Željko Šarac</item>
    </derivirana_varijabla>
  </DomainObject.Predmet.ProtuStrankaListFormatedWithAdress>
  <DomainObject.Predmet.ProtuStrankaListFormatedWithAdressOIB>
    <izvorni_sadrzaj>
      <item>TECHNOFLOOR jednostavno društvo s ograničenom odgovornošću za prodaju, trgovinu i usluge, OIB 33522492840, Zagrebačka cesta 185 A, 10000 Zagreb zastupanog po punomoćniku Željko Šarac</item>
    </izvorni_sadrzaj>
    <derivirana_varijabla naziv="DomainObject.Predmet.ProtuStrankaListFormatedWithAdressOIB_1">
      <item>TECHNOFLOOR jednostavno društvo s ograničenom odgovornošću za prodaju, trgovinu i usluge, OIB 33522492840, Zagrebačka cesta 185 A, 10000 Zagreb zastupanog po punomoćniku Željko Šarac</item>
    </derivirana_varijabla>
  </DomainObject.Predmet.ProtuStrankaListFormatedWithAdressOIB>
  <DomainObject.Predmet.ProtuStrankaListNazivFormated>
    <izvorni_sadrzaj>
      <item>TECHNOFLOOR jednostavno društvo s ograničenom odgovornošću za prodaju, trgovinu i usluge</item>
    </izvorni_sadrzaj>
    <derivirana_varijabla naziv="DomainObject.Predmet.ProtuStrankaListNazivFormated_1">
      <item>TECHNOFLOOR jednostavno društvo s ograničenom odgovornošću za prodaju, trgovinu i usluge</item>
    </derivirana_varijabla>
  </DomainObject.Predmet.ProtuStrankaListNazivFormated>
  <DomainObject.Predmet.ProtuStrankaListNazivFormatedOIB>
    <izvorni_sadrzaj>
      <item>TECHNOFLOOR jednostavno društvo s ograničenom odgovornošću za prodaju, trgovinu i usluge, OIB 33522492840</item>
    </izvorni_sadrzaj>
    <derivirana_varijabla naziv="DomainObject.Predmet.ProtuStrankaListNazivFormatedOIB_1">
      <item>TECHNOFLOOR jednostavno društvo s ograničenom odgovornošću za prodaju, trgovinu i usluge, OIB 33522492840</item>
    </derivirana_varijabla>
  </DomainObject.Predmet.ProtuStrankaListNazivFormatedOIB>
  <DomainObject.Predmet.OstaliListFormated>
    <izvorni_sadrzaj>
      <item>Željko Šarac punomoćnik sudionika u postupku TECHNOFLOOR jednostavno društvo s ograničenom odgovornošću za prodaju, trgovinu i usluge</item>
    </izvorni_sadrzaj>
    <derivirana_varijabla naziv="DomainObject.Predmet.OstaliListFormated_1">
      <item>Željko Šarac punomoćnik sudionika u postupku TECHNOFLOOR jednostavno društvo s ograničenom odgovornošću za prodaju, trgovinu i usluge</item>
    </derivirana_varijabla>
  </DomainObject.Predmet.OstaliListFormated>
  <DomainObject.Predmet.OstaliListFormatedOIB>
    <izvorni_sadrzaj>
      <item>Željko Šarac, OIB 40834618667 punomoćnik sudionika u postupku TECHNOFLOOR jednostavno društvo s ograničenom odgovornošću za prodaju, trgovinu i usluge</item>
    </izvorni_sadrzaj>
    <derivirana_varijabla naziv="DomainObject.Predmet.OstaliListFormatedOIB_1">
      <item>Željko Šarac, OIB 40834618667 punomoćnik sudionika u postupku TECHNOFLOOR jednostavno društvo s ograničenom odgovornošću za prodaju, trgovinu i usluge</item>
    </derivirana_varijabla>
  </DomainObject.Predmet.OstaliListFormatedOIB>
  <DomainObject.Predmet.OstaliListFormatedWithAdress>
    <izvorni_sadrzaj>
      <item>Željko Šarac, Zagrebačka Cesta 185 A, 10000 Zagreb punomoćnik sudionika u postupku TECHNOFLOOR jednostavno društvo s ograničenom odgovornošću za prodaju, trgovinu i usluge</item>
    </izvorni_sadrzaj>
    <derivirana_varijabla naziv="DomainObject.Predmet.OstaliListFormatedWithAdress_1">
      <item>Željko Šarac, Zagrebačka Cesta 185 A, 10000 Zagreb punomoćnik sudionika u postupku TECHNOFLOOR jednostavno društvo s ograničenom odgovornošću za prodaju, trgovinu i usluge</item>
    </derivirana_varijabla>
  </DomainObject.Predmet.OstaliListFormatedWithAdress>
  <DomainObject.Predmet.OstaliListFormatedWithAdressOIB>
    <izvorni_sadrzaj>
      <item>Željko Šarac, OIB 40834618667, Zagrebačka Cesta 185 A, 10000 Zagreb punomoćnik sudionika u postupku TECHNOFLOOR jednostavno društvo s ograničenom odgovornošću za prodaju, trgovinu i usluge</item>
    </izvorni_sadrzaj>
    <derivirana_varijabla naziv="DomainObject.Predmet.OstaliListFormatedWithAdressOIB_1">
      <item>Željko Šarac, OIB 40834618667, Zagrebačka Cesta 185 A, 10000 Zagreb punomoćnik sudionika u postupku TECHNOFLOOR jednostavno društvo s ograničenom odgovornošću za prodaju, trgovinu i usluge</item>
    </derivirana_varijabla>
  </DomainObject.Predmet.OstaliListFormatedWithAdressOIB>
  <DomainObject.Predmet.OstaliListNazivFormated>
    <izvorni_sadrzaj>
      <item>Željko Šarac</item>
    </izvorni_sadrzaj>
    <derivirana_varijabla naziv="DomainObject.Predmet.OstaliListNazivFormated_1">
      <item>Željko Šarac</item>
    </derivirana_varijabla>
  </DomainObject.Predmet.OstaliListNazivFormated>
  <DomainObject.Predmet.OstaliListNazivFormatedOIB>
    <izvorni_sadrzaj>
      <item>Željko Šarac, OIB 40834618667</item>
    </izvorni_sadrzaj>
    <derivirana_varijabla naziv="DomainObject.Predmet.OstaliListNazivFormatedOIB_1">
      <item>Željko Šarac, OIB 40834618667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TECHNOFLOOR jednostavno društvo s ograničenom odgovornošću za prodaju, trgovinu i usluge</izvorni_sadrzaj>
    <derivirana_varijabla naziv="DomainObject.Predmet.ProtustrankaIDrugi_1">TECHNOFLOOR jednostavno društvo s ograničenom odgovornošću za prodaju,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TECHNOFLOOR jednostavno društvo s ograničenom odgovornošću za prodaju, trgovinu i usluge, OIB 33522492840, Zagrebačka cesta 185 A, 10000 Zagreb</izvorni_sadrzaj>
    <derivirana_varijabla naziv="DomainObject.Predmet.ProtustrankaIDrugiAdressOIB_1">TECHNOFLOOR jednostavno društvo s ograničenom odgovornošću za prodaju, trgovinu i usluge, OIB 33522492840, Zagrebačka cesta 185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TECHNOFLOOR jednostavno društvo s ograničenom odgovornošću za prodaju, trgovinu i usluge</item>
      <item>FINA Regionalni centar Zagreb</item>
      <item>Željko Šarac</item>
    </izvorni_sadrzaj>
    <derivirana_varijabla naziv="DomainObject.Predmet.SudioniciListNaziv_1">
      <item>TECHNOFLOOR jednostavno društvo s ograničenom odgovornošću za prodaju, trgovinu i usluge</item>
      <item>FINA Regionalni centar Zagreb</item>
      <item>Željko Šarac</item>
    </derivirana_varijabla>
  </DomainObject.Predmet.SudioniciListNaziv>
  <DomainObject.Predmet.SudioniciListAdressOIB>
    <izvorni_sadrzaj>
      <item>TECHNOFLOOR jednostavno društvo s ograničenom odgovornošću za prodaju, trgovinu i usluge, OIB 33522492840, Zagrebačka cesta 185 A,10000 Zagreb</item>
      <item>FINA Regionalni centar Zagreb, OIB 85821130368, Trg svibanjskih žrtava 1995. 1,10000 Zagreb</item>
      <item>Željko Šarac, OIB 40834618667, Zagrebačka Cesta 185 A,10000 Zagreb</item>
    </izvorni_sadrzaj>
    <derivirana_varijabla naziv="DomainObject.Predmet.SudioniciListAdressOIB_1">
      <item>TECHNOFLOOR jednostavno društvo s ograničenom odgovornošću za prodaju, trgovinu i usluge, OIB 33522492840, Zagrebačka cesta 185 A,10000 Zagreb</item>
      <item>FINA Regionalni centar Zagreb, OIB 85821130368, Trg svibanjskih žrtava 1995. 1,10000 Zagreb</item>
      <item>Željko Šarac, OIB 40834618667, Zagrebačka Cesta 185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33522492840</item>
      <item>, OIB 85821130368</item>
      <item>, OIB 40834618667</item>
    </izvorni_sadrzaj>
    <derivirana_varijabla naziv="DomainObject.Predmet.SudioniciListNazivOIB_1">
      <item>, OIB 33522492840</item>
      <item>, OIB 85821130368</item>
      <item>, OIB 40834618667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B59B3-BD99-4A6A-8861-4208CCEFA0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820</properties:Words>
  <properties:Characters>4515</properties:Characters>
  <properties:Lines>90</properties:Lines>
  <properties:Paragraphs>27</properties:Paragraphs>
  <properties:TotalTime>407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2019-09-06T09:43:00Z</cp:lastPrinted>
  <dcterms:modified xmlns:xsi="http://www.w3.org/2001/XMLSchema-instance" xsi:type="dcterms:W3CDTF">2019-09-06T09:44:00Z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(5. poziv vjerovnicima-čl.110.docx)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