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feba" w14:paraId="c1efeba" w:rsidRDefault="000B2F52" w:rsidP="000B2F52" w:rsidR="000B2F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F52" w:rsidP="000B2F52" w:rsidR="000B2F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B2F52" w:rsidP="000B2F52" w:rsidR="000B2F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B2F52" w:rsidP="000B2F52" w:rsidR="000B2F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B2F52" w:rsidP="000B2F52" w:rsidR="000B2F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B2F52" w:rsidP="000B2F52" w:rsidR="000B2F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B2F52" w:rsidP="000B2F52" w:rsidR="000B2F52" w:rsidRPr="005D578C">
      <w:pPr>
        <w:jc w:val="center"/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TENIS KLUB „ISTRATURIST UMAG“, Umag, Savudrijska cesta 0, OIB </w:t>
      </w:r>
      <w:r w:rsidRPr="000B2F52">
        <w:rPr>
          <w:rFonts w:cs="Times New Roman" w:eastAsia="Times New Roman"/>
          <w:szCs w:val="24"/>
        </w:rPr>
        <w:t>24300760620</w:t>
      </w:r>
      <w:r>
        <w:rPr>
          <w:rFonts w:cs="Times New Roman" w:eastAsia="Times New Roman"/>
          <w:szCs w:val="24"/>
        </w:rPr>
        <w:t>, reg. br. 18000284, 30. kolovoza 2017.</w:t>
      </w: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TENIS KLUB „ISTRATURIST UMAG“, Umag, Savudrijska cesta 0, OIB </w:t>
      </w:r>
      <w:r w:rsidRPr="000B2F52">
        <w:rPr>
          <w:rFonts w:cs="Times New Roman" w:eastAsia="Times New Roman"/>
          <w:szCs w:val="24"/>
        </w:rPr>
        <w:t>24300760620</w:t>
      </w:r>
      <w:r>
        <w:rPr>
          <w:rFonts w:cs="Times New Roman" w:eastAsia="Times New Roman"/>
          <w:szCs w:val="24"/>
        </w:rPr>
        <w:t>, reg. br. 18000284.</w:t>
      </w: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TENIS KLUB „ISTRATURIST UMAG“, Umag, Savudrijska cesta 0, OIB </w:t>
      </w:r>
      <w:r w:rsidRPr="000B2F52">
        <w:rPr>
          <w:rFonts w:cs="Times New Roman" w:eastAsia="Times New Roman"/>
          <w:szCs w:val="24"/>
        </w:rPr>
        <w:t>24300760620</w:t>
      </w:r>
      <w:r>
        <w:rPr>
          <w:rFonts w:cs="Times New Roman" w:eastAsia="Times New Roman"/>
          <w:szCs w:val="24"/>
        </w:rPr>
        <w:t>, reg. br. 18000284.</w:t>
      </w:r>
    </w:p>
    <w:p w:rsidRDefault="000B2F52" w:rsidP="000B2F52" w:rsidR="000B2F52">
      <w:pPr>
        <w:ind w:firstLine="709"/>
        <w:rPr>
          <w:rFonts w:cs="Times New Roman" w:eastAsia="Times New Roman"/>
          <w:szCs w:val="24"/>
        </w:rPr>
      </w:pPr>
    </w:p>
    <w:p w:rsidRDefault="000B2F52" w:rsidP="000B2F52" w:rsidR="000B2F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TENIS KLUB „ISTRATURIST UMAG“, Umag, Savudrijska cesta 0, OIB </w:t>
      </w:r>
      <w:r w:rsidRPr="000B2F52">
        <w:rPr>
          <w:rFonts w:cs="Times New Roman" w:eastAsia="Times New Roman"/>
          <w:szCs w:val="24"/>
        </w:rPr>
        <w:t>24300760620</w:t>
      </w:r>
      <w:r>
        <w:rPr>
          <w:rFonts w:cs="Times New Roman" w:eastAsia="Times New Roman"/>
          <w:szCs w:val="24"/>
        </w:rPr>
        <w:t>, reg. br. 18000284, iz Registra udruga u Republici Hrvatskoj.</w:t>
      </w:r>
    </w:p>
    <w:p w:rsidRDefault="000B2F52" w:rsidP="000B2F52" w:rsidR="000B2F52">
      <w:pPr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B2F52" w:rsidP="000B2F52" w:rsidR="000B2F52">
      <w:pPr>
        <w:ind w:firstLine="708"/>
        <w:rPr>
          <w:rFonts w:cs="Times New Roman" w:eastAsia="Times New Roman"/>
          <w:szCs w:val="24"/>
        </w:rPr>
      </w:pPr>
    </w:p>
    <w:p w:rsidRDefault="000B2F52" w:rsidP="000B2F52" w:rsidR="000B2F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TENIS KLUB „ISTRATURIST UMAG“, Umag.</w:t>
      </w:r>
    </w:p>
    <w:p w:rsidRDefault="000B2F52" w:rsidP="000B2F52" w:rsidR="000B2F5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lipnja 2017. imao neizvršene osnove za plaćanje u neprekinutom razdoblju od 120 dana u ukupnom iznosu 54.747,86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21.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St-359/2017-3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</w:t>
      </w:r>
      <w:r w:rsidRPr="00354134">
        <w:rPr>
          <w:rFonts w:cs="Times New Roman" w:eastAsia="Times New Roman"/>
          <w:szCs w:val="24"/>
        </w:rPr>
        <w:lastRenderedPageBreak/>
        <w:t>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B2F52" w:rsidP="000B2F52" w:rsidR="000B2F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B2F52" w:rsidP="000B2F52" w:rsidR="000B2F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0B2F52" w:rsidP="000B2F52" w:rsidR="000B2F52" w:rsidRPr="005D578C">
      <w:pPr>
        <w:ind w:firstLine="708"/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B2F52" w:rsidP="000B2F52" w:rsidR="000B2F52">
      <w:pPr>
        <w:rPr>
          <w:rFonts w:cs="Times New Roman" w:eastAsia="Times New Roman"/>
          <w:szCs w:val="24"/>
        </w:rPr>
      </w:pPr>
    </w:p>
    <w:p w:rsidRDefault="000B2F52" w:rsidP="000B2F52" w:rsidR="000B2F5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B2F52" w:rsidP="000B2F52" w:rsidR="000B2F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728F0">
        <w:rPr>
          <w:rFonts w:cs="Times New Roman" w:eastAsia="Times New Roman"/>
          <w:szCs w:val="24"/>
        </w:rPr>
        <w:t xml:space="preserve">, v. r. </w:t>
      </w:r>
    </w:p>
    <w:p w:rsidRDefault="000B2F52" w:rsidP="000B2F52" w:rsidR="000B2F52">
      <w:pPr>
        <w:jc w:val="left"/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jc w:val="left"/>
        <w:rPr>
          <w:rFonts w:cs="Times New Roman" w:eastAsia="Times New Roman"/>
          <w:szCs w:val="24"/>
        </w:rPr>
      </w:pPr>
    </w:p>
    <w:p w:rsidRDefault="000B2F52" w:rsidP="000B2F52" w:rsidR="000B2F5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B2F52" w:rsidP="000B2F52" w:rsidR="000B2F5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B2F52" w:rsidP="000B2F52" w:rsidR="000B2F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B2F52" w:rsidP="000B2F52" w:rsidR="000B2F52">
      <w:pPr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rPr>
          <w:rFonts w:cs="Times New Roman" w:eastAsia="Times New Roman"/>
          <w:szCs w:val="24"/>
        </w:rPr>
      </w:pPr>
    </w:p>
    <w:p w:rsidRDefault="000B2F52" w:rsidP="000B2F52" w:rsidR="000B2F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B2F52" w:rsidP="000B2F52" w:rsidR="000B2F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B2F52" w:rsidP="000B2F52" w:rsidR="000B2F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TENIS KLUB „ISTRATURIST UMAG“, Umag, Savudrijska cesta 0,</w:t>
      </w:r>
    </w:p>
    <w:p w:rsidRDefault="000B2F52" w:rsidP="000B2F52" w:rsidR="000B2F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B2F52" w:rsidP="000B2F52" w:rsidR="000B2F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B2F52" w:rsidP="000B2F52" w:rsidR="000B2F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Igor Lukačić, Zagreb, VII. Požarinje 2 A,</w:t>
      </w:r>
    </w:p>
    <w:p w:rsidRDefault="000B2F52" w:rsidP="000B2F52" w:rsidR="000B2F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B2F52" w:rsidP="000B2F52" w:rsidR="000B2F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0B2F52" w:rsidP="000B2F52" w:rsidR="000B2F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0B2F52" w:rsidP="000B2F52" w:rsidR="000B2F52"/>
    <w:p w:rsidRDefault="000B2F52" w:rsidP="000B2F52" w:rsidR="000B2F52"/>
    <w:p w:rsidRDefault="000B2F52" w:rsidP="000B2F52" w:rsidR="000B2F52"/>
    <w:p w:rsidRDefault="000B2F52" w:rsidP="000B2F52" w:rsidR="000B2F52"/>
    <w:p w:rsidRDefault="00AF7323" w:rsidR="00AF7323"/>
    <w:sectPr w:rsidSect="0090575F" w:rsidR="00AF73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F52" w:rsidP="000B2F52" w:rsidR="000B2F52">
      <w:r>
        <w:separator/>
      </w:r>
    </w:p>
  </w:endnote>
  <w:endnote w:id="0" w:type="continuationSeparator">
    <w:p w:rsidRDefault="000B2F52" w:rsidP="000B2F52" w:rsidR="000B2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F52" w:rsidP="000B2F52" w:rsidR="000B2F52">
      <w:r>
        <w:separator/>
      </w:r>
    </w:p>
  </w:footnote>
  <w:footnote w:id="0" w:type="continuationSeparator">
    <w:p w:rsidRDefault="000B2F52" w:rsidP="000B2F52" w:rsidR="000B2F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F52" w:rsidP="0090575F" w:rsidR="0090575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28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F52" w:rsidP="0090575F" w:rsidR="0090575F" w:rsidRPr="00970AE0">
    <w:pPr>
      <w:pStyle w:val="Zaglavlje"/>
      <w:jc w:val="right"/>
    </w:pPr>
    <w:r>
      <w:rPr>
        <w:szCs w:val="24"/>
      </w:rPr>
      <w:t>11 St-359/2017-4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56B"/>
    <w:rsid w:val="000B2F52"/>
    <w:rsid w:val="0043356B"/>
    <w:rsid w:val="00AF7323"/>
    <w:rsid w:val="00D7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F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2F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B2F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2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2F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2F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F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8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8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8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8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F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2F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B2F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2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2F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2F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F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8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8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8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8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"ISTRATURIST UMAG" UMAG</izvorni_sadrzaj>
    <derivirana_varijabla naziv="DomainObject.Predmet.ProtustrankaFormated_1">  TENIS KLUB "ISTRATURIST UMAG" UMAG</derivirana_varijabla>
  </DomainObject.Predmet.ProtustrankaFormated>
  <DomainObject.Predmet.ProtustrankaFormatedOIB>
    <izvorni_sadrzaj>  TENIS KLUB "ISTRATURIST UMAG" UMAG, OIB 24300760620</izvorni_sadrzaj>
    <derivirana_varijabla naziv="DomainObject.Predmet.ProtustrankaFormatedOIB_1">  TENIS KLUB "ISTRATURIST UMAG" UMAG, OIB 24300760620</derivirana_varijabla>
  </DomainObject.Predmet.ProtustrankaFormatedOIB>
  <DomainObject.Predmet.ProtustrankaFormatedWithAdress>
    <izvorni_sadrzaj> TENIS KLUB "ISTRATURIST UMAG" UMAG, Savudrijska cesta 0, 52470 Umag</izvorni_sadrzaj>
    <derivirana_varijabla naziv="DomainObject.Predmet.ProtustrankaFormatedWithAdress_1"> TENIS KLUB "ISTRATURIST UMAG" UMAG, Savudrijska cesta 0, 52470 Umag</derivirana_varijabla>
  </DomainObject.Predmet.ProtustrankaFormatedWithAdress>
  <DomainObject.Predmet.ProtustrankaFormatedWithAdressOIB>
    <izvorni_sadrzaj> TENIS KLUB "ISTRATURIST UMAG" UMAG, OIB 24300760620, Savudrijska cesta 0, 52470 Umag</izvorni_sadrzaj>
    <derivirana_varijabla naziv="DomainObject.Predmet.ProtustrankaFormatedWithAdressOIB_1"> TENIS KLUB "ISTRATURIST UMAG" UMAG, OIB 24300760620, Savudrijska cesta 0, 52470 Umag</derivirana_varijabla>
  </DomainObject.Predmet.ProtustrankaFormatedWithAdressOIB>
  <DomainObject.Predmet.ProtustrankaWithAdress>
    <izvorni_sadrzaj>TENIS KLUB "ISTRATURIST UMAG" UMAG Savudrijska cesta 0, 52470 Umag</izvorni_sadrzaj>
    <derivirana_varijabla naziv="DomainObject.Predmet.ProtustrankaWithAdress_1">TENIS KLUB "ISTRATURIST UMAG" UMAG Savudrijska cesta 0, 52470 Umag</derivirana_varijabla>
  </DomainObject.Predmet.ProtustrankaWithAdress>
  <DomainObject.Predmet.ProtustrankaWithAdressOIB>
    <izvorni_sadrzaj>TENIS KLUB "ISTRATURIST UMAG" UMAG, OIB 24300760620, Savudrijska cesta 0, 52470 Umag</izvorni_sadrzaj>
    <derivirana_varijabla naziv="DomainObject.Predmet.ProtustrankaWithAdressOIB_1">TENIS KLUB "ISTRATURIST UMAG" UMAG, OIB 24300760620, Savudrijska cesta 0, 52470 Umag</derivirana_varijabla>
  </DomainObject.Predmet.ProtustrankaWithAdressOIB>
  <DomainObject.Predmet.ProtustrankaNazivFormated>
    <izvorni_sadrzaj>TENIS KLUB "ISTRATURIST UMAG" UMAG</izvorni_sadrzaj>
    <derivirana_varijabla naziv="DomainObject.Predmet.ProtustrankaNazivFormated_1">TENIS KLUB "ISTRATURIST UMAG" UMAG</derivirana_varijabla>
  </DomainObject.Predmet.ProtustrankaNazivFormated>
  <DomainObject.Predmet.ProtustrankaNazivFormatedOIB>
    <izvorni_sadrzaj>TENIS KLUB "ISTRATURIST UMAG" UMAG, OIB 24300760620</izvorni_sadrzaj>
    <derivirana_varijabla naziv="DomainObject.Predmet.ProtustrankaNazivFormatedOIB_1">TENIS KLUB "ISTRATURIST UMAG" UMAG, OIB 24300760620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54747.86</izvorni_sadrzaj>
    <derivirana_varijabla naziv="DomainObject.Predmet.TrenutnaVrijednost_1">54747.86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 KLUB "ISTRATURIST UMAG" UMAG</item>
    </izvorni_sadrzaj>
    <derivirana_varijabla naziv="DomainObject.Predmet.ProtuStrankaListFormated_1">
      <item>TENIS KLUB "ISTRATURIST UMAG" UMAG</item>
    </derivirana_varijabla>
  </DomainObject.Predmet.ProtuStrankaListFormated>
  <DomainObject.Predmet.ProtuStrankaListFormatedOIB>
    <izvorni_sadrzaj>
      <item>TENIS KLUB "ISTRATURIST UMAG" UMAG, OIB 24300760620</item>
    </izvorni_sadrzaj>
    <derivirana_varijabla naziv="DomainObject.Predmet.ProtuStrankaListFormatedOIB_1">
      <item>TENIS KLUB "ISTRATURIST UMAG" UMAG, OIB 24300760620</item>
    </derivirana_varijabla>
  </DomainObject.Predmet.ProtuStrankaListFormatedOIB>
  <DomainObject.Predmet.ProtuStrankaListFormatedWithAdress>
    <izvorni_sadrzaj>
      <item>TENIS KLUB "ISTRATURIST UMAG" UMAG, Savudrijska cesta 0, 52470 Umag</item>
    </izvorni_sadrzaj>
    <derivirana_varijabla naziv="DomainObject.Predmet.ProtuStrankaListFormatedWithAdress_1">
      <item>TENIS KLUB "ISTRATURIST UMAG" UMAG, Savudrijska cesta 0, 52470 Umag</item>
    </derivirana_varijabla>
  </DomainObject.Predmet.ProtuStrankaListFormatedWithAdress>
  <DomainObject.Predmet.ProtuStrankaListFormatedWithAdressOIB>
    <izvorni_sadrzaj>
      <item>TENIS KLUB "ISTRATURIST UMAG" UMAG, OIB 24300760620, Savudrijska cesta 0, 52470 Umag</item>
    </izvorni_sadrzaj>
    <derivirana_varijabla naziv="DomainObject.Predmet.ProtuStrankaListFormatedWithAdressOIB_1">
      <item>TENIS KLUB "ISTRATURIST UMAG" UMAG, OIB 24300760620, Savudrijska cesta 0, 52470 Umag</item>
    </derivirana_varijabla>
  </DomainObject.Predmet.ProtuStrankaListFormatedWithAdressOIB>
  <DomainObject.Predmet.ProtuStrankaListNazivFormated>
    <izvorni_sadrzaj>
      <item>TENIS KLUB "ISTRATURIST UMAG" UMAG</item>
    </izvorni_sadrzaj>
    <derivirana_varijabla naziv="DomainObject.Predmet.ProtuStrankaListNazivFormated_1">
      <item>TENIS KLUB "ISTRATURIST UMAG" UMAG</item>
    </derivirana_varijabla>
  </DomainObject.Predmet.ProtuStrankaListNazivFormated>
  <DomainObject.Predmet.ProtuStrankaListNazivFormatedOIB>
    <izvorni_sadrzaj>
      <item>TENIS KLUB "ISTRATURIST UMAG" UMAG, OIB 24300760620</item>
    </izvorni_sadrzaj>
    <derivirana_varijabla naziv="DomainObject.Predmet.ProtuStrankaListNazivFormatedOIB_1">
      <item>TENIS KLUB "ISTRATURIST UMAG" UMAG, OIB 24300760620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 KLUB "ISTRATURIST UMAG" UMAG</izvorni_sadrzaj>
    <derivirana_varijabla naziv="DomainObject.Predmet.ProtustrankaIDrugi_1">TENIS KLUB "ISTRATURIST UMAG"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TENIS KLUB "ISTRATURIST UMAG" UMAG, OIB 24300760620, Savudrijska cesta 0, 52470 Umag</izvorni_sadrzaj>
    <derivirana_varijabla naziv="DomainObject.Predmet.ProtustrankaIDrugiAdressOIB_1">TENIS KLUB "ISTRATURIST UMAG" UMAG, OIB 24300760620, Savudrijska cesta 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 KLUB "ISTRATURIST UMAG" UMAG</item>
    </izvorni_sadrzaj>
    <derivirana_varijabla naziv="DomainObject.Predmet.SudioniciListNaziv_1">
      <item>FINANCIJSKA AGENCIJA, RC RIJEKA, PODRUŽNICA PULA, PULA</item>
      <item>TENIS KLUB "ISTRATURIST UMAG"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TENIS KLUB "ISTRATURIST UMAG" UMAG, OIB 24300760620, Savudrijska cesta 0,52470 Umag</item>
    </izvorni_sadrzaj>
    <derivirana_varijabla naziv="DomainObject.Predmet.SudioniciListAdressOIB_1">
      <item>FINANCIJSKA AGENCIJA, RC RIJEKA, PODRUŽNICA PULA, PULA, OIB 85821130368, Giardini 5,52100 Pula</item>
      <item>TENIS KLUB "ISTRATURIST UMAG" UMAG, OIB 24300760620, Savudrijska cesta 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24300760620</item>
    </izvorni_sadrzaj>
    <derivirana_varijabla naziv="DomainObject.Predmet.SudioniciListNazivOIB_1">
      <item>, OIB 85821130368</item>
      <item>, OIB 24300760620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3973</properties:Characters>
  <properties:Lines>94</properties:Lines>
  <properties:Paragraphs>31</properties:Paragraphs>
  <properties:TotalTime>8</properties:TotalTime>
  <properties:ScaleCrop>false</properties:ScaleCrop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2017-08-29T12:43:00Z</dcterms:created>
  <dc:creator>Morena Brajuha</dc:creator>
  <dc:description/>
  <cp:keywords/>
  <cp:lastModifiedBy>Morena Brajuha</cp:lastModifiedBy>
  <cp:lastPrinted>2017-08-30T05:55:00Z</cp:lastPrinted>
  <dcterms:modified xmlns:xsi="http://www.w3.org/2001/XMLSchema-instance" xsi:type="dcterms:W3CDTF">2017-08-30T05:55:00Z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