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8f59" w14:paraId="2598f59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>Zagreb, Amruševa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FC5C1A">
        <w:t>3765</w:t>
      </w:r>
      <w:r w:rsidR="00FE7084">
        <w:t>/2015</w:t>
      </w:r>
      <w:r w:rsidR="00CD240C">
        <w:t>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FE7084">
        <w:t>3</w:t>
      </w:r>
      <w:r w:rsidR="00FC5C1A">
        <w:t>765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 xml:space="preserve">(N.N.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FE7084">
        <w:t>22</w:t>
      </w:r>
      <w:r w:rsidR="00CD240C">
        <w:t>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FC5C1A">
        <w:t>DIVA STIL d.o.o. za trgovinu i usluge, OIB 97803799806, Zagreb, Miramarska 20.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FC5C1A">
        <w:t>29.381.506,74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FE7084">
        <w:t>22</w:t>
      </w:r>
      <w:r w:rsidR="00CD240C">
        <w:t>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039D"/>
    <w:rsid w:val="000B6498"/>
    <w:rsid w:val="000E3190"/>
    <w:rsid w:val="001149B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82F18"/>
    <w:rsid w:val="00C2303F"/>
    <w:rsid w:val="00C36BCC"/>
    <w:rsid w:val="00C836B9"/>
    <w:rsid w:val="00C86ABF"/>
    <w:rsid w:val="00C958E9"/>
    <w:rsid w:val="00CB12E1"/>
    <w:rsid w:val="00CD240C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70253"/>
    <w:rsid w:val="00FC5C1A"/>
    <w:rsid w:val="00FD78CF"/>
    <w:rsid w:val="00FE0A42"/>
    <w:rsid w:val="00FE3E00"/>
    <w:rsid w:val="00FE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B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B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B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B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B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B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B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B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3765</izvorni_sadrzaj>
    <derivirana_varijabla naziv="DomainObject.Predmet.Broj_1">3765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St-3765/2015</izvorni_sadrzaj>
    <derivirana_varijabla naziv="DomainObject.Predmet.OznakaBroj_1">St-3765/2015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DIVA STIL d.o.o. zastupanog po punomoćniku DAVORIN HOJAN</izvorni_sadrzaj>
    <derivirana_varijabla naziv="DomainObject.Predmet.ProtustrankaFormated_1">  DIVA STIL d.o.o. zastupanog po punomoćniku DAVORIN HOJAN</derivirana_varijabla>
  </DomainObject.Predmet.ProtustrankaFormated>
  <DomainObject.Predmet.ProtustrankaFormatedOIB>
    <izvorni_sadrzaj>  DIVA STIL d.o.o., OIB 97803799806 zastupanog po punomoćniku DAVORIN HOJAN</izvorni_sadrzaj>
    <derivirana_varijabla naziv="DomainObject.Predmet.ProtustrankaFormatedOIB_1">  DIVA STIL d.o.o., OIB 97803799806 zastupanog po punomoćniku DAVORIN HOJAN</derivirana_varijabla>
  </DomainObject.Predmet.ProtustrankaFormatedOIB>
  <DomainObject.Predmet.ProtustrankaFormatedWithAdress>
    <izvorni_sadrzaj> DIVA STIL d.o.o., Miramarska 20, 10000 Zagreb zastupanog po punomoćniku DAVORIN HOJAN</izvorni_sadrzaj>
    <derivirana_varijabla naziv="DomainObject.Predmet.ProtustrankaFormatedWithAdress_1"> DIVA STIL d.o.o., Miramarska 20, 10000 Zagreb zastupanog po punomoćniku DAVORIN HOJAN</derivirana_varijabla>
  </DomainObject.Predmet.ProtustrankaFormatedWithAdress>
  <DomainObject.Predmet.ProtustrankaFormatedWithAdressOIB>
    <izvorni_sadrzaj> DIVA STIL d.o.o., OIB 97803799806, Miramarska 20, 10000 Zagreb zastupanog po punomoćniku DAVORIN HOJAN</izvorni_sadrzaj>
    <derivirana_varijabla naziv="DomainObject.Predmet.ProtustrankaFormatedWithAdressOIB_1"> DIVA STIL d.o.o., OIB 97803799806, Miramarska 20, 10000 Zagreb zastupanog po punomoćniku DAVORIN HOJAN</derivirana_varijabla>
  </DomainObject.Predmet.ProtustrankaFormatedWithAdressOIB>
  <DomainObject.Predmet.ProtustrankaWithAdress>
    <izvorni_sadrzaj>DIVA STIL d.o.o. Miramarska 20, 10000 Zagreb</izvorni_sadrzaj>
    <derivirana_varijabla naziv="DomainObject.Predmet.ProtustrankaWithAdress_1">DIVA STIL d.o.o. Miramarska 20, 10000 Zagreb</derivirana_varijabla>
  </DomainObject.Predmet.ProtustrankaWithAdress>
  <DomainObject.Predmet.ProtustrankaWithAdressOIB>
    <izvorni_sadrzaj>DIVA STIL d.o.o., OIB 97803799806, Miramarska 20, 10000 Zagreb</izvorni_sadrzaj>
    <derivirana_varijabla naziv="DomainObject.Predmet.ProtustrankaWithAdressOIB_1">DIVA STIL d.o.o., OIB 97803799806, Miramarska 20, 10000 Zagreb</derivirana_varijabla>
  </DomainObject.Predmet.ProtustrankaWithAdressOIB>
  <DomainObject.Predmet.ProtustrankaNazivFormated>
    <izvorni_sadrzaj>DIVA STIL d.o.o.</izvorni_sadrzaj>
    <derivirana_varijabla naziv="DomainObject.Predmet.ProtustrankaNazivFormated_1">DIVA STIL d.o.o.</derivirana_varijabla>
  </DomainObject.Predmet.ProtustrankaNazivFormated>
  <DomainObject.Predmet.ProtustrankaNazivFormatedOIB>
    <izvorni_sadrzaj>DIVA STIL d.o.o., OIB 97803799806</izvorni_sadrzaj>
    <derivirana_varijabla naziv="DomainObject.Predmet.ProtustrankaNazivFormatedOIB_1">DIVA STIL d.o.o., OIB 97803799806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 STIL d.o.o. zastupanog po punomoćniku DAVORIN HOJAN</item>
    </izvorni_sadrzaj>
    <derivirana_varijabla naziv="DomainObject.Predmet.ProtuStrankaListFormated_1">
      <item>DIVA STIL d.o.o. zastupanog po punomoćniku DAVORIN HOJAN</item>
    </derivirana_varijabla>
  </DomainObject.Predmet.ProtuStrankaListFormated>
  <DomainObject.Predmet.ProtuStrankaListFormatedOIB>
    <izvorni_sadrzaj>
      <item>DIVA STIL d.o.o., OIB 97803799806 zastupanog po punomoćniku DAVORIN HOJAN</item>
    </izvorni_sadrzaj>
    <derivirana_varijabla naziv="DomainObject.Predmet.ProtuStrankaListFormatedOIB_1">
      <item>DIVA STIL d.o.o., OIB 97803799806 zastupanog po punomoćniku DAVORIN HOJAN</item>
    </derivirana_varijabla>
  </DomainObject.Predmet.ProtuStrankaListFormatedOIB>
  <DomainObject.Predmet.ProtuStrankaListFormatedWithAdress>
    <izvorni_sadrzaj>
      <item>DIVA STIL d.o.o., Miramarska 20, 10000 Zagreb zastupanog po punomoćniku DAVORIN HOJAN</item>
    </izvorni_sadrzaj>
    <derivirana_varijabla naziv="DomainObject.Predmet.ProtuStrankaListFormatedWithAdress_1">
      <item>DIVA STIL d.o.o., Miramarska 20, 10000 Zagreb zastupanog po punomoćniku DAVORIN HOJAN</item>
    </derivirana_varijabla>
  </DomainObject.Predmet.ProtuStrankaListFormatedWithAdress>
  <DomainObject.Predmet.ProtuStrankaListFormatedWithAdressOIB>
    <izvorni_sadrzaj>
      <item>DIVA STIL d.o.o., OIB 97803799806, Miramarska 20, 10000 Zagreb zastupanog po punomoćniku DAVORIN HOJAN</item>
    </izvorni_sadrzaj>
    <derivirana_varijabla naziv="DomainObject.Predmet.ProtuStrankaListFormatedWithAdressOIB_1">
      <item>DIVA STIL d.o.o., OIB 97803799806, Miramarska 20, 10000 Zagreb zastupanog po punomoćniku DAVORIN HOJAN</item>
    </derivirana_varijabla>
  </DomainObject.Predmet.ProtuStrankaListFormatedWithAdressOIB>
  <DomainObject.Predmet.ProtuStrankaListNazivFormated>
    <izvorni_sadrzaj>
      <item>DIVA STIL d.o.o.</item>
    </izvorni_sadrzaj>
    <derivirana_varijabla naziv="DomainObject.Predmet.ProtuStrankaListNazivFormated_1">
      <item>DIVA STIL d.o.o.</item>
    </derivirana_varijabla>
  </DomainObject.Predmet.ProtuStrankaListNazivFormated>
  <DomainObject.Predmet.ProtuStrankaListNazivFormatedOIB>
    <izvorni_sadrzaj>
      <item>DIVA STIL d.o.o., OIB 97803799806</item>
    </izvorni_sadrzaj>
    <derivirana_varijabla naziv="DomainObject.Predmet.ProtuStrankaListNazivFormatedOIB_1">
      <item>DIVA STIL d.o.o., OIB 97803799806</item>
    </derivirana_varijabla>
  </DomainObject.Predmet.ProtuStrankaListNazivFormatedOIB>
  <DomainObject.Predmet.OstaliListFormated>
    <izvorni_sadrzaj>
      <item>DAVORIN HOJAN punomoćnik sudionika u postupku DIVA STIL d.o.o.</item>
    </izvorni_sadrzaj>
    <derivirana_varijabla naziv="DomainObject.Predmet.OstaliListFormated_1">
      <item>DAVORIN HOJAN punomoćnik sudionika u postupku DIVA STIL d.o.o.</item>
    </derivirana_varijabla>
  </DomainObject.Predmet.OstaliListFormated>
  <DomainObject.Predmet.OstaliListFormatedOIB>
    <izvorni_sadrzaj>
      <item>DAVORIN HOJAN, OIB 29108703225 punomoćnik sudionika u postupku DIVA STIL d.o.o.</item>
    </izvorni_sadrzaj>
    <derivirana_varijabla naziv="DomainObject.Predmet.OstaliListFormatedOIB_1">
      <item>DAVORIN HOJAN, OIB 29108703225 punomoćnik sudionika u postupku DIVA STIL d.o.o.</item>
    </derivirana_varijabla>
  </DomainObject.Predmet.OstaliListFormatedOIB>
  <DomainObject.Predmet.OstaliListFormatedWithAdress>
    <izvorni_sadrzaj>
      <item>DAVORIN HOJAN, Trakošćanska ulica 4, 10000 Zagreb punomoćnik sudionika u postupku DIVA STIL d.o.o.</item>
    </izvorni_sadrzaj>
    <derivirana_varijabla naziv="DomainObject.Predmet.OstaliListFormatedWithAdress_1">
      <item>DAVORIN HOJAN, Trakošćanska ulica 4, 10000 Zagreb punomoćnik sudionika u postupku DIVA STIL d.o.o.</item>
    </derivirana_varijabla>
  </DomainObject.Predmet.OstaliListFormatedWithAdress>
  <DomainObject.Predmet.OstaliListFormatedWithAdressOIB>
    <izvorni_sadrzaj>
      <item>DAVORIN HOJAN, OIB 29108703225, Trakošćanska ulica 4, 10000 Zagreb punomoćnik sudionika u postupku DIVA STIL d.o.o.</item>
    </izvorni_sadrzaj>
    <derivirana_varijabla naziv="DomainObject.Predmet.OstaliListFormatedWithAdressOIB_1">
      <item>DAVORIN HOJAN, OIB 29108703225, Trakošćanska ulica 4, 10000 Zagreb punomoćnik sudionika u postupku DIVA STIL d.o.o.</item>
    </derivirana_varijabla>
  </DomainObject.Predmet.OstaliListFormatedWithAdressOIB>
  <DomainObject.Predmet.OstaliListNazivFormated>
    <izvorni_sadrzaj>
      <item>DAVORIN HOJAN</item>
    </izvorni_sadrzaj>
    <derivirana_varijabla naziv="DomainObject.Predmet.OstaliListNazivFormated_1">
      <item>DAVORIN HOJAN</item>
    </derivirana_varijabla>
  </DomainObject.Predmet.OstaliListNazivFormated>
  <DomainObject.Predmet.OstaliListNazivFormatedOIB>
    <izvorni_sadrzaj>
      <item>DAVORIN HOJAN, OIB 29108703225</item>
    </izvorni_sadrzaj>
    <derivirana_varijabla naziv="DomainObject.Predmet.OstaliListNazivFormatedOIB_1">
      <item>DAVORIN HOJAN, OIB 29108703225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 STIL d.o.o.</izvorni_sadrzaj>
    <derivirana_varijabla naziv="DomainObject.Predmet.ProtustrankaIDrugi_1">DIVA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DIVA STIL d.o.o., OIB 97803799806, Miramarska 20, 10000 Zagreb</izvorni_sadrzaj>
    <derivirana_varijabla naziv="DomainObject.Predmet.ProtustrankaIDrugiAdressOIB_1">DIVA STIL d.o.o., OIB 97803799806, Miramarska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DIVA STIL d.o.o.</item>
      <item>FINA Regionalni centar Zagreb</item>
      <item>DAVORIN HOJAN</item>
    </izvorni_sadrzaj>
    <derivirana_varijabla naziv="DomainObject.Predmet.SudioniciListNaziv_1">
      <item>DIVA STIL d.o.o.</item>
      <item>FINA Regionalni centar Zagreb</item>
      <item>DAVORIN HOJAN</item>
    </derivirana_varijabla>
  </DomainObject.Predmet.SudioniciListNaziv>
  <DomainObject.Predmet.SudioniciListAdressOIB>
    <izvorni_sadrzaj>
      <item>DIVA STIL d.o.o., OIB 97803799806, Miramarska 20,10000 Zagreb</item>
      <item>FINA Regionalni centar Zagreb, OIB 85821130368, Trg svibanjskih žrtava 1995. 1,10000 Zagreb</item>
      <item>DAVORIN HOJAN, OIB 29108703225, Trakošćanska ulica 4,10000 Zagreb</item>
    </izvorni_sadrzaj>
    <derivirana_varijabla naziv="DomainObject.Predmet.SudioniciListAdressOIB_1">
      <item>DIVA STIL d.o.o., OIB 97803799806, Miramarska 20,10000 Zagreb</item>
      <item>FINA Regionalni centar Zagreb, OIB 85821130368, Trg svibanjskih žrtava 1995. 1,10000 Zagreb</item>
      <item>DAVORIN HOJAN, OIB 29108703225, Trakošćanska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97803799806</item>
      <item>, OIB 85821130368</item>
      <item>, OIB 29108703225</item>
    </izvorni_sadrzaj>
    <derivirana_varijabla naziv="DomainObject.Predmet.SudioniciListNazivOIB_1">
      <item>, OIB 97803799806</item>
      <item>, OIB 85821130368</item>
      <item>, OIB 29108703225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1302</properties:Characters>
  <properties:Lines>44</properties:Lines>
  <properties:Paragraphs>15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2015-12-22T12:38:00Z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