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3bcd" w14:paraId="cc13bcd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5374A1">
        <w:rPr>
          <w:b/>
          <w:sz w:val="22"/>
          <w:szCs w:val="22"/>
        </w:rPr>
        <w:t>819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0D2594" w:rsidR="00466230">
      <w:pPr>
        <w:ind w:left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5374A1">
        <w:rPr>
          <w:sz w:val="22"/>
          <w:szCs w:val="22"/>
        </w:rPr>
        <w:t xml:space="preserve"> KONJIČKI KLUB "NARONA", OIB: 51635441784, Metković, Petra Svačića 9 1</w:t>
      </w:r>
      <w:r w:rsidR="00F450E9">
        <w:rPr>
          <w:sz w:val="22"/>
          <w:szCs w:val="22"/>
        </w:rPr>
        <w:t>,</w:t>
      </w:r>
      <w:r w:rsidR="00597E8B">
        <w:rPr>
          <w:sz w:val="22"/>
          <w:szCs w:val="22"/>
        </w:rPr>
        <w:t xml:space="preserve"> </w:t>
      </w:r>
      <w:r w:rsidR="0037729F">
        <w:rPr>
          <w:sz w:val="22"/>
          <w:szCs w:val="22"/>
        </w:rPr>
        <w:t xml:space="preserve">dana </w:t>
      </w:r>
      <w:r w:rsidR="006A704B">
        <w:rPr>
          <w:sz w:val="22"/>
          <w:szCs w:val="22"/>
        </w:rPr>
        <w:t xml:space="preserve"> </w:t>
      </w:r>
      <w:r w:rsidR="00E04947">
        <w:rPr>
          <w:sz w:val="22"/>
          <w:szCs w:val="22"/>
        </w:rPr>
        <w:t>30. ožujka</w:t>
      </w:r>
      <w:r w:rsidR="003E41BB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 </w:t>
      </w:r>
      <w:r w:rsidR="00531A30" w:rsidRPr="00531A30">
        <w:rPr>
          <w:sz w:val="22"/>
          <w:szCs w:val="22"/>
        </w:rPr>
        <w:t>KONJIČKI KLUB "NARONA", OIB: 51635441784, Metković, Petra Svačića 9 1</w:t>
      </w:r>
      <w:r w:rsidR="00531A30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665BE0">
        <w:rPr>
          <w:sz w:val="22"/>
          <w:szCs w:val="22"/>
        </w:rPr>
        <w:t xml:space="preserve"> </w:t>
      </w:r>
      <w:r w:rsidR="00001A0C" w:rsidRPr="00001A0C">
        <w:rPr>
          <w:sz w:val="22"/>
          <w:szCs w:val="22"/>
        </w:rPr>
        <w:t>KONJIČKI KLUB "NARONA", OIB: 51635441784, Metković, Petra Svačića 9 1</w:t>
      </w:r>
      <w:r w:rsidR="007148F2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65BE0">
        <w:rPr>
          <w:sz w:val="22"/>
          <w:szCs w:val="22"/>
        </w:rPr>
        <w:t>od</w:t>
      </w:r>
      <w:r w:rsidR="00F66C2F">
        <w:rPr>
          <w:sz w:val="22"/>
          <w:szCs w:val="22"/>
        </w:rPr>
        <w:t xml:space="preserve"> </w:t>
      </w:r>
      <w:r w:rsidR="00001A0C">
        <w:rPr>
          <w:sz w:val="22"/>
          <w:szCs w:val="22"/>
        </w:rPr>
        <w:t xml:space="preserve">10.775,95 </w:t>
      </w:r>
      <w:r w:rsidR="00665BE0">
        <w:rPr>
          <w:sz w:val="22"/>
          <w:szCs w:val="22"/>
        </w:rPr>
        <w:t>kuna</w:t>
      </w:r>
      <w:r w:rsidR="001319DB">
        <w:rPr>
          <w:sz w:val="22"/>
          <w:szCs w:val="22"/>
        </w:rPr>
        <w:t>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2945A6">
        <w:rPr>
          <w:b/>
        </w:rPr>
        <w:t>30. ožujka</w:t>
      </w:r>
      <w:r w:rsidR="003E41BB">
        <w:rPr>
          <w:b/>
        </w:rPr>
        <w:t xml:space="preserve">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FF62CA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01A0C"/>
    <w:rsid w:val="00010F35"/>
    <w:rsid w:val="00021DDC"/>
    <w:rsid w:val="00050800"/>
    <w:rsid w:val="00067D6D"/>
    <w:rsid w:val="000702E2"/>
    <w:rsid w:val="000A2583"/>
    <w:rsid w:val="000A42C5"/>
    <w:rsid w:val="000D2594"/>
    <w:rsid w:val="00111F1F"/>
    <w:rsid w:val="001319DB"/>
    <w:rsid w:val="0019435B"/>
    <w:rsid w:val="001D154C"/>
    <w:rsid w:val="001E5487"/>
    <w:rsid w:val="001E59CC"/>
    <w:rsid w:val="00225528"/>
    <w:rsid w:val="00274B2B"/>
    <w:rsid w:val="00281EA2"/>
    <w:rsid w:val="00285897"/>
    <w:rsid w:val="002945A6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B5296"/>
    <w:rsid w:val="003E41BB"/>
    <w:rsid w:val="003E77A3"/>
    <w:rsid w:val="004129D9"/>
    <w:rsid w:val="00417D45"/>
    <w:rsid w:val="00424BB4"/>
    <w:rsid w:val="00433801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31A30"/>
    <w:rsid w:val="005374A1"/>
    <w:rsid w:val="00564E20"/>
    <w:rsid w:val="0059710E"/>
    <w:rsid w:val="00597E8B"/>
    <w:rsid w:val="005C3CC8"/>
    <w:rsid w:val="005F4C0E"/>
    <w:rsid w:val="006046E7"/>
    <w:rsid w:val="006373AA"/>
    <w:rsid w:val="00642867"/>
    <w:rsid w:val="00643ABC"/>
    <w:rsid w:val="00665BE0"/>
    <w:rsid w:val="00671EF6"/>
    <w:rsid w:val="006A704B"/>
    <w:rsid w:val="006B59F5"/>
    <w:rsid w:val="006E40A7"/>
    <w:rsid w:val="006F47F2"/>
    <w:rsid w:val="0070382E"/>
    <w:rsid w:val="00706F7F"/>
    <w:rsid w:val="007148F2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507AD"/>
    <w:rsid w:val="00880078"/>
    <w:rsid w:val="008954A7"/>
    <w:rsid w:val="008B461C"/>
    <w:rsid w:val="008D33F7"/>
    <w:rsid w:val="008D5313"/>
    <w:rsid w:val="00901BFB"/>
    <w:rsid w:val="00914163"/>
    <w:rsid w:val="00916878"/>
    <w:rsid w:val="00942D0D"/>
    <w:rsid w:val="00947E3F"/>
    <w:rsid w:val="00964E1A"/>
    <w:rsid w:val="00995AEC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81DA6"/>
    <w:rsid w:val="00E04947"/>
    <w:rsid w:val="00E056B1"/>
    <w:rsid w:val="00E243A9"/>
    <w:rsid w:val="00E26F6E"/>
    <w:rsid w:val="00E50118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1C08"/>
    <w:rsid w:val="00F32AEB"/>
    <w:rsid w:val="00F337F6"/>
    <w:rsid w:val="00F43A08"/>
    <w:rsid w:val="00F450E9"/>
    <w:rsid w:val="00F55AB9"/>
    <w:rsid w:val="00F6309B"/>
    <w:rsid w:val="00F641EB"/>
    <w:rsid w:val="00F66C2F"/>
    <w:rsid w:val="00F83303"/>
    <w:rsid w:val="00F90193"/>
    <w:rsid w:val="00F943E0"/>
    <w:rsid w:val="00F96FB9"/>
    <w:rsid w:val="00FA3F74"/>
    <w:rsid w:val="00FB7920"/>
    <w:rsid w:val="00FE3361"/>
    <w:rsid w:val="00FF1571"/>
    <w:rsid w:val="00FF3855"/>
    <w:rsid w:val="00FF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FF6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2C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2C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2C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2C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FF6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2C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2C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2C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2C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"Narona"</izvorni_sadrzaj>
    <derivirana_varijabla naziv="DomainObject.Predmet.ProtustrankaFormated_1">  Konjički klub "Narona"</derivirana_varijabla>
  </DomainObject.Predmet.ProtustrankaFormated>
  <DomainObject.Predmet.ProtustrankaFormatedOIB>
    <izvorni_sadrzaj>  Konjički klub "Narona", OIB 51635441784</izvorni_sadrzaj>
    <derivirana_varijabla naziv="DomainObject.Predmet.ProtustrankaFormatedOIB_1">  Konjički klub "Narona", OIB 51635441784</derivirana_varijabla>
  </DomainObject.Predmet.ProtustrankaFormatedOIB>
  <DomainObject.Predmet.ProtustrankaFormatedWithAdress>
    <izvorni_sadrzaj> Konjički klub "Narona", Petra Svačića 91, 20350 Metković</izvorni_sadrzaj>
    <derivirana_varijabla naziv="DomainObject.Predmet.ProtustrankaFormatedWithAdress_1"> Konjički klub "Narona", Petra Svačića 91, 20350 Metković</derivirana_varijabla>
  </DomainObject.Predmet.ProtustrankaFormatedWithAdress>
  <DomainObject.Predmet.ProtustrankaFormatedWithAdressOIB>
    <izvorni_sadrzaj> Konjički klub "Narona", OIB 51635441784, Petra Svačića 91, 20350 Metković</izvorni_sadrzaj>
    <derivirana_varijabla naziv="DomainObject.Predmet.ProtustrankaFormatedWithAdressOIB_1"> Konjički klub "Narona", OIB 51635441784, Petra Svačića 91, 20350 Metković</derivirana_varijabla>
  </DomainObject.Predmet.ProtustrankaFormatedWithAdressOIB>
  <DomainObject.Predmet.ProtustrankaWithAdress>
    <izvorni_sadrzaj>Konjički klub "Narona" Petra Svačića 91, 20350 Metković</izvorni_sadrzaj>
    <derivirana_varijabla naziv="DomainObject.Predmet.ProtustrankaWithAdress_1">Konjički klub "Narona" Petra Svačića 91, 20350 Metković</derivirana_varijabla>
  </DomainObject.Predmet.ProtustrankaWithAdress>
  <DomainObject.Predmet.ProtustrankaWithAdressOIB>
    <izvorni_sadrzaj>Konjički klub "Narona", OIB 51635441784, Petra Svačića 91, 20350 Metković</izvorni_sadrzaj>
    <derivirana_varijabla naziv="DomainObject.Predmet.ProtustrankaWithAdressOIB_1">Konjički klub "Narona", OIB 51635441784, Petra Svačića 91, 20350 Metković</derivirana_varijabla>
  </DomainObject.Predmet.ProtustrankaWithAdressOIB>
  <DomainObject.Predmet.ProtustrankaNazivFormated>
    <izvorni_sadrzaj>Konjički klub "Narona"</izvorni_sadrzaj>
    <derivirana_varijabla naziv="DomainObject.Predmet.ProtustrankaNazivFormated_1">Konjički klub "Narona"</derivirana_varijabla>
  </DomainObject.Predmet.ProtustrankaNazivFormated>
  <DomainObject.Predmet.ProtustrankaNazivFormatedOIB>
    <izvorni_sadrzaj>Konjički klub "Narona", OIB 51635441784</izvorni_sadrzaj>
    <derivirana_varijabla naziv="DomainObject.Predmet.ProtustrankaNazivFormatedOIB_1">Konjički klub "Narona", OIB 51635441784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10775.95</izvorni_sadrzaj>
    <derivirana_varijabla naziv="DomainObject.Predmet.TrenutnaVrijednost_1">10775.95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Konjički klub "Narona"</item>
    </izvorni_sadrzaj>
    <derivirana_varijabla naziv="DomainObject.Predmet.ProtuStrankaListFormated_1">
      <item>Konjički klub "Narona"</item>
    </derivirana_varijabla>
  </DomainObject.Predmet.ProtuStrankaListFormated>
  <DomainObject.Predmet.ProtuStrankaListFormatedOIB>
    <izvorni_sadrzaj>
      <item>Konjički klub "Narona", OIB 51635441784</item>
    </izvorni_sadrzaj>
    <derivirana_varijabla naziv="DomainObject.Predmet.ProtuStrankaListFormatedOIB_1">
      <item>Konjički klub "Narona", OIB 51635441784</item>
    </derivirana_varijabla>
  </DomainObject.Predmet.ProtuStrankaListFormatedOIB>
  <DomainObject.Predmet.ProtuStrankaListFormatedWithAdress>
    <izvorni_sadrzaj>
      <item>Konjički klub "Narona", Petra Svačića 91, 20350 Metković</item>
    </izvorni_sadrzaj>
    <derivirana_varijabla naziv="DomainObject.Predmet.ProtuStrankaListFormatedWithAdress_1">
      <item>Konjički klub "Narona", Petra Svačića 91, 20350 Metković</item>
    </derivirana_varijabla>
  </DomainObject.Predmet.ProtuStrankaListFormatedWithAdress>
  <DomainObject.Predmet.ProtuStrankaListFormatedWithAdressOIB>
    <izvorni_sadrzaj>
      <item>Konjički klub "Narona", OIB 51635441784, Petra Svačića 91, 20350 Metković</item>
    </izvorni_sadrzaj>
    <derivirana_varijabla naziv="DomainObject.Predmet.ProtuStrankaListFormatedWithAdressOIB_1">
      <item>Konjički klub "Narona", OIB 51635441784, Petra Svačića 91, 20350 Metković</item>
    </derivirana_varijabla>
  </DomainObject.Predmet.ProtuStrankaListFormatedWithAdressOIB>
  <DomainObject.Predmet.ProtuStrankaListNazivFormated>
    <izvorni_sadrzaj>
      <item>Konjički klub "Narona"</item>
    </izvorni_sadrzaj>
    <derivirana_varijabla naziv="DomainObject.Predmet.ProtuStrankaListNazivFormated_1">
      <item>Konjički klub "Narona"</item>
    </derivirana_varijabla>
  </DomainObject.Predmet.ProtuStrankaListNazivFormated>
  <DomainObject.Predmet.ProtuStrankaListNazivFormatedOIB>
    <izvorni_sadrzaj>
      <item>Konjički klub "Narona", OIB 51635441784</item>
    </izvorni_sadrzaj>
    <derivirana_varijabla naziv="DomainObject.Predmet.ProtuStrankaListNazivFormatedOIB_1">
      <item>Konjički klub "Narona", OIB 51635441784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Konjički klub "Narona"</izvorni_sadrzaj>
    <derivirana_varijabla naziv="DomainObject.Predmet.ProtustrankaIDrugi_1">Konjički klub "Narona"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Konjički klub "Narona", OIB 51635441784, Petra Svačića 91, 20350 Metković</izvorni_sadrzaj>
    <derivirana_varijabla naziv="DomainObject.Predmet.ProtustrankaIDrugiAdressOIB_1">Konjički klub "Narona", OIB 51635441784, Petra Svačića 91,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Konjički klub "Narona"</item>
    </izvorni_sadrzaj>
    <derivirana_varijabla naziv="DomainObject.Predmet.SudioniciListNaziv_1">
      <item>Financijska agencija, RC SPLIT, PODRUŽNICA DUBROVNIK</item>
      <item>Konjički klub "Narona"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Konjički klub "Narona", OIB 51635441784, Petra Svačića 91,20350 Metković</item>
    </izvorni_sadrzaj>
    <derivirana_varijabla naziv="DomainObject.Predmet.SudioniciListAdressOIB_1">
      <item>Financijska agencija, RC SPLIT, PODRUŽNICA DUBROVNIK, OIB 85821130368, VUKOVARSKA 2,20000 Dubrovnik</item>
      <item>Konjički klub "Narona", OIB 51635441784, Petra Svačića 91,20350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51635441784</item>
    </izvorni_sadrzaj>
    <derivirana_varijabla naziv="DomainObject.Predmet.SudioniciListNazivOIB_1">
      <item>, OIB 85821130368</item>
      <item>, OIB 51635441784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B5D64-431B-410F-80C4-1B5FCF1BDA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344</properties:Words>
  <properties:Characters>1971</properties:Characters>
  <properties:Lines>50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2328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2016-03-30T07:04:00Z</dcterms:created>
  <dc:creator>Ante Kačić</dc:creator>
  <cp:lastModifiedBy>Augustina Majčica</cp:lastModifiedBy>
  <cp:lastPrinted>2016-03-30T07:01:00Z</cp:lastPrinted>
  <dcterms:modified xmlns:xsi="http://www.w3.org/2001/XMLSchema-instance" xsi:type="dcterms:W3CDTF">2016-03-30T10:46:00Z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