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5c44" w14:paraId="c1f5c44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Zagreb, Amruševa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177D9E">
        <w:rPr>
          <w:rFonts w:cs="Times New Roman" w:eastAsia="Times New Roman"/>
          <w:lang w:eastAsia="hr-HR"/>
        </w:rPr>
        <w:t>1</w:t>
      </w:r>
      <w:r w:rsidR="00C53D2A">
        <w:rPr>
          <w:rFonts w:cs="Times New Roman" w:eastAsia="Times New Roman"/>
          <w:lang w:eastAsia="hr-HR"/>
        </w:rPr>
        <w:t>2</w:t>
      </w:r>
      <w:r w:rsidR="00105685">
        <w:rPr>
          <w:rFonts w:cs="Times New Roman" w:eastAsia="Times New Roman"/>
          <w:lang w:eastAsia="hr-HR"/>
        </w:rPr>
        <w:t>60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105685">
        <w:t>NOVALIUS usluge d.o.o.</w:t>
      </w:r>
      <w:r w:rsidR="00FE70CF">
        <w:t>,</w:t>
      </w:r>
      <w:r w:rsidR="00427A42">
        <w:t xml:space="preserve"> </w:t>
      </w:r>
      <w:r w:rsidR="004A79AE">
        <w:t>Zagreb</w:t>
      </w:r>
      <w:r w:rsidR="00427A42">
        <w:t>,</w:t>
      </w:r>
      <w:r w:rsidR="00F0296A">
        <w:t xml:space="preserve"> </w:t>
      </w:r>
      <w:r w:rsidR="00105685">
        <w:t>Radnička cesta 80</w:t>
      </w:r>
      <w:r w:rsidR="00427A42">
        <w:t xml:space="preserve">, OIB: </w:t>
      </w:r>
      <w:r w:rsidR="00105685">
        <w:t>00846243097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FC270F">
        <w:rPr>
          <w:rFonts w:cs="Times New Roman" w:eastAsia="Times New Roman"/>
          <w:lang w:eastAsia="hr-HR"/>
        </w:rPr>
        <w:t>2</w:t>
      </w:r>
      <w:r w:rsidR="004A3111">
        <w:rPr>
          <w:rFonts w:cs="Times New Roman" w:eastAsia="Times New Roman"/>
          <w:lang w:eastAsia="hr-HR"/>
        </w:rPr>
        <w:t>9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C87A1F" w:rsidR="00F05E81">
      <w:pPr>
        <w:ind w:firstLine="708"/>
        <w:jc w:val="both"/>
      </w:pPr>
      <w:r w:rsidRPr="00907AB4">
        <w:rPr>
          <w:rFonts w:cs="Times New Roman" w:eastAsia="Times New Roman"/>
          <w:lang w:eastAsia="hr-HR"/>
        </w:rPr>
        <w:t xml:space="preserve">I </w:t>
      </w:r>
      <w:r w:rsidR="004A3111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886BEE">
        <w:t>NOVALIUS usluge d.o.o., Zagreb, Radnička cesta 80, OIB: 00846243097</w:t>
      </w:r>
      <w:r w:rsidR="00F05E81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</w:t>
      </w:r>
      <w:r w:rsidR="00BF30D7">
        <w:rPr>
          <w:rFonts w:cs="Times New Roman" w:eastAsia="Times New Roman"/>
          <w:lang w:eastAsia="hr-HR"/>
        </w:rPr>
        <w:t xml:space="preserve"> </w:t>
      </w:r>
      <w:r w:rsidR="004A3111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>Iznos duga evidentiran na temelju neizvršenih osnova za plaćanje</w:t>
      </w:r>
      <w:r w:rsidR="00105685">
        <w:rPr>
          <w:rFonts w:cs="Times New Roman" w:eastAsia="Times New Roman"/>
          <w:lang w:eastAsia="hr-HR"/>
        </w:rPr>
        <w:t xml:space="preserve"> 227</w:t>
      </w:r>
      <w:r w:rsidR="006C7000">
        <w:rPr>
          <w:rFonts w:cs="Times New Roman" w:eastAsia="Times New Roman"/>
          <w:lang w:eastAsia="hr-HR"/>
        </w:rPr>
        <w:t>.</w:t>
      </w:r>
      <w:r w:rsidR="00105685">
        <w:rPr>
          <w:rFonts w:cs="Times New Roman" w:eastAsia="Times New Roman"/>
          <w:lang w:eastAsia="hr-HR"/>
        </w:rPr>
        <w:t>267</w:t>
      </w:r>
      <w:r w:rsidR="00BF30D7">
        <w:rPr>
          <w:rFonts w:cs="Times New Roman" w:eastAsia="Times New Roman"/>
          <w:lang w:eastAsia="hr-HR"/>
        </w:rPr>
        <w:t>,</w:t>
      </w:r>
      <w:r w:rsidR="00105685">
        <w:rPr>
          <w:rFonts w:cs="Times New Roman" w:eastAsia="Times New Roman"/>
          <w:lang w:eastAsia="hr-HR"/>
        </w:rPr>
        <w:t>35</w:t>
      </w:r>
      <w:r w:rsidR="006B6789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</w:t>
      </w:r>
      <w:r w:rsidR="004A3111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C270F">
        <w:rPr>
          <w:rFonts w:cs="Times New Roman" w:eastAsia="Times New Roman"/>
          <w:lang w:eastAsia="hr-HR"/>
        </w:rPr>
        <w:t>2</w:t>
      </w:r>
      <w:r w:rsidR="004A3111">
        <w:rPr>
          <w:rFonts w:cs="Times New Roman" w:eastAsia="Times New Roman"/>
          <w:lang w:eastAsia="hr-HR"/>
        </w:rPr>
        <w:t>9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</w:t>
      </w:r>
      <w:r w:rsidR="00640D1E">
        <w:rPr>
          <w:rFonts w:cs="Times New Roman" w:eastAsia="Times New Roman"/>
          <w:lang w:eastAsia="hr-HR"/>
        </w:rPr>
        <w:t>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7104ED">
        <w:rPr>
          <w:rFonts w:cs="Times New Roman" w:eastAsia="Times New Roman"/>
          <w:lang w:eastAsia="hr-HR"/>
        </w:rPr>
        <w:t xml:space="preserve">, v. r. </w:t>
      </w:r>
    </w:p>
    <w:p w:rsidRDefault="007104ED" w:rsidP="00907AB4" w:rsidR="007104ED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7104ED" w:rsidP="004A36CD" w:rsidR="007104ED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>Za točnost otpravka:</w:t>
      </w:r>
    </w:p>
    <w:p w:rsidRDefault="007104ED" w:rsidP="00907AB4" w:rsidR="007104ED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 </w:t>
      </w:r>
      <w:r>
        <w:rPr>
          <w:rFonts w:cs="Times New Roman" w:eastAsia="Times New Roman"/>
          <w:color w:val="000000"/>
          <w:szCs w:val="24"/>
          <w:lang w:eastAsia="hr-HR"/>
        </w:rPr>
        <w:tab/>
        <w:t xml:space="preserve">      Marijana Blažun</w:t>
      </w: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070AA"/>
    <w:rsid w:val="00010F22"/>
    <w:rsid w:val="00065710"/>
    <w:rsid w:val="0007516D"/>
    <w:rsid w:val="000A015C"/>
    <w:rsid w:val="000B4FB4"/>
    <w:rsid w:val="00105685"/>
    <w:rsid w:val="00106A3E"/>
    <w:rsid w:val="00177D9E"/>
    <w:rsid w:val="00185AF0"/>
    <w:rsid w:val="001A5804"/>
    <w:rsid w:val="001D5C88"/>
    <w:rsid w:val="001F1DA7"/>
    <w:rsid w:val="00230EAC"/>
    <w:rsid w:val="002450E7"/>
    <w:rsid w:val="00270A2F"/>
    <w:rsid w:val="00281D6B"/>
    <w:rsid w:val="002A509B"/>
    <w:rsid w:val="002B275E"/>
    <w:rsid w:val="002C5206"/>
    <w:rsid w:val="002D342A"/>
    <w:rsid w:val="002E18AC"/>
    <w:rsid w:val="00310370"/>
    <w:rsid w:val="0031697E"/>
    <w:rsid w:val="003A1A9C"/>
    <w:rsid w:val="003A46E2"/>
    <w:rsid w:val="003A77FC"/>
    <w:rsid w:val="003C51F8"/>
    <w:rsid w:val="003D7233"/>
    <w:rsid w:val="003E0C83"/>
    <w:rsid w:val="004059EB"/>
    <w:rsid w:val="00427A42"/>
    <w:rsid w:val="00461428"/>
    <w:rsid w:val="0048042E"/>
    <w:rsid w:val="004A3111"/>
    <w:rsid w:val="004A3F8A"/>
    <w:rsid w:val="004A79AE"/>
    <w:rsid w:val="004B2DE6"/>
    <w:rsid w:val="004C7061"/>
    <w:rsid w:val="004E4F16"/>
    <w:rsid w:val="004E7324"/>
    <w:rsid w:val="004F106F"/>
    <w:rsid w:val="00512644"/>
    <w:rsid w:val="00541E11"/>
    <w:rsid w:val="00543AB4"/>
    <w:rsid w:val="005A2661"/>
    <w:rsid w:val="005C7BEC"/>
    <w:rsid w:val="0061338A"/>
    <w:rsid w:val="00631442"/>
    <w:rsid w:val="00640D1E"/>
    <w:rsid w:val="00682189"/>
    <w:rsid w:val="006B6789"/>
    <w:rsid w:val="006B7119"/>
    <w:rsid w:val="006C7000"/>
    <w:rsid w:val="007104ED"/>
    <w:rsid w:val="007132BB"/>
    <w:rsid w:val="007329B5"/>
    <w:rsid w:val="00747E47"/>
    <w:rsid w:val="00754891"/>
    <w:rsid w:val="007A49D8"/>
    <w:rsid w:val="007B3A0C"/>
    <w:rsid w:val="007F2201"/>
    <w:rsid w:val="00807761"/>
    <w:rsid w:val="00841FE7"/>
    <w:rsid w:val="00856FA6"/>
    <w:rsid w:val="008758CC"/>
    <w:rsid w:val="00882D51"/>
    <w:rsid w:val="00886BEE"/>
    <w:rsid w:val="00907AB4"/>
    <w:rsid w:val="00992706"/>
    <w:rsid w:val="009B2898"/>
    <w:rsid w:val="009D1C66"/>
    <w:rsid w:val="009F26F0"/>
    <w:rsid w:val="00A02F0B"/>
    <w:rsid w:val="00A1720E"/>
    <w:rsid w:val="00A454AD"/>
    <w:rsid w:val="00A80E54"/>
    <w:rsid w:val="00A95834"/>
    <w:rsid w:val="00B2793F"/>
    <w:rsid w:val="00B37838"/>
    <w:rsid w:val="00B47457"/>
    <w:rsid w:val="00B9067A"/>
    <w:rsid w:val="00BD0E3E"/>
    <w:rsid w:val="00BD3B48"/>
    <w:rsid w:val="00BD4211"/>
    <w:rsid w:val="00BF0A6A"/>
    <w:rsid w:val="00BF30D7"/>
    <w:rsid w:val="00C275BC"/>
    <w:rsid w:val="00C3281E"/>
    <w:rsid w:val="00C44639"/>
    <w:rsid w:val="00C53427"/>
    <w:rsid w:val="00C53D2A"/>
    <w:rsid w:val="00C83325"/>
    <w:rsid w:val="00C87A1F"/>
    <w:rsid w:val="00CF2305"/>
    <w:rsid w:val="00D040B6"/>
    <w:rsid w:val="00D165AC"/>
    <w:rsid w:val="00D2232D"/>
    <w:rsid w:val="00D445DE"/>
    <w:rsid w:val="00D62A59"/>
    <w:rsid w:val="00D83B7C"/>
    <w:rsid w:val="00DF0D66"/>
    <w:rsid w:val="00E34E42"/>
    <w:rsid w:val="00E77974"/>
    <w:rsid w:val="00E9568D"/>
    <w:rsid w:val="00EC0067"/>
    <w:rsid w:val="00ED653B"/>
    <w:rsid w:val="00F0296A"/>
    <w:rsid w:val="00F05E81"/>
    <w:rsid w:val="00F16860"/>
    <w:rsid w:val="00F26428"/>
    <w:rsid w:val="00F3008C"/>
    <w:rsid w:val="00F60B02"/>
    <w:rsid w:val="00F6143F"/>
    <w:rsid w:val="00F742AC"/>
    <w:rsid w:val="00F95E52"/>
    <w:rsid w:val="00FB5452"/>
    <w:rsid w:val="00FC0A06"/>
    <w:rsid w:val="00FC270F"/>
    <w:rsid w:val="00FD003D"/>
    <w:rsid w:val="00FE3D72"/>
    <w:rsid w:val="00FE70CF"/>
    <w:rsid w:val="00FE72BA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0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4E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104ED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104E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104E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0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4E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104ED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104E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104E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St-1260/2018</izvorni_sadrzaj>
    <derivirana_varijabla naziv="DomainObject.Predmet.OznakaBroj_1">St-1260/2018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NOVALIUS usluge d.o.o. zastupanog po punomoćniku Tihomir Pupovac</izvorni_sadrzaj>
    <derivirana_varijabla naziv="DomainObject.Predmet.ProtustrankaFormated_1">  NOVALIUS usluge d.o.o. zastupanog po punomoćniku Tihomir Pupovac</derivirana_varijabla>
  </DomainObject.Predmet.ProtustrankaFormated>
  <DomainObject.Predmet.ProtustrankaFormatedOIB>
    <izvorni_sadrzaj>  NOVALIUS usluge d.o.o., OIB 00846243097 zastupanog po punomoćniku Tihomir Pupovac</izvorni_sadrzaj>
    <derivirana_varijabla naziv="DomainObject.Predmet.ProtustrankaFormatedOIB_1">  NOVALIUS usluge d.o.o., OIB 00846243097 zastupanog po punomoćniku Tihomir Pupovac</derivirana_varijabla>
  </DomainObject.Predmet.ProtustrankaFormatedOIB>
  <DomainObject.Predmet.ProtustrankaFormatedWithAdress>
    <izvorni_sadrzaj> NOVALIUS usluge d.o.o., Radnička cesta 80, 10000 Zagreb zastupanog po punomoćniku Tihomir Pupovac</izvorni_sadrzaj>
    <derivirana_varijabla naziv="DomainObject.Predmet.ProtustrankaFormatedWithAdress_1"> NOVALIUS usluge d.o.o., Radnička cesta 80, 10000 Zagreb zastupanog po punomoćniku Tihomir Pupovac</derivirana_varijabla>
  </DomainObject.Predmet.ProtustrankaFormatedWithAdress>
  <DomainObject.Predmet.ProtustrankaFormatedWithAdressOIB>
    <izvorni_sadrzaj> NOVALIUS usluge d.o.o., OIB 00846243097, Radnička cesta 80, 10000 Zagreb zastupanog po punomoćniku Tihomir Pupovac</izvorni_sadrzaj>
    <derivirana_varijabla naziv="DomainObject.Predmet.ProtustrankaFormatedWithAdressOIB_1"> NOVALIUS usluge d.o.o., OIB 00846243097, Radnička cesta 80, 10000 Zagreb zastupanog po punomoćniku Tihomir Pupovac</derivirana_varijabla>
  </DomainObject.Predmet.ProtustrankaFormatedWithAdressOIB>
  <DomainObject.Predmet.ProtustrankaWithAdress>
    <izvorni_sadrzaj>NOVALIUS usluge d.o.o. Radnička cesta 80, 10000 Zagreb</izvorni_sadrzaj>
    <derivirana_varijabla naziv="DomainObject.Predmet.ProtustrankaWithAdress_1">NOVALIUS usluge d.o.o. Radnička cesta 80, 10000 Zagreb</derivirana_varijabla>
  </DomainObject.Predmet.ProtustrankaWithAdress>
  <DomainObject.Predmet.ProtustrankaWithAdressOIB>
    <izvorni_sadrzaj>NOVALIUS usluge d.o.o., OIB 00846243097, Radnička cesta 80, 10000 Zagreb</izvorni_sadrzaj>
    <derivirana_varijabla naziv="DomainObject.Predmet.ProtustrankaWithAdressOIB_1">NOVALIUS usluge d.o.o., OIB 00846243097, Radnička cesta 80, 10000 Zagreb</derivirana_varijabla>
  </DomainObject.Predmet.ProtustrankaWithAdressOIB>
  <DomainObject.Predmet.ProtustrankaNazivFormated>
    <izvorni_sadrzaj>NOVALIUS usluge d.o.o.</izvorni_sadrzaj>
    <derivirana_varijabla naziv="DomainObject.Predmet.ProtustrankaNazivFormated_1">NOVALIUS usluge d.o.o.</derivirana_varijabla>
  </DomainObject.Predmet.ProtustrankaNazivFormated>
  <DomainObject.Predmet.ProtustrankaNazivFormatedOIB>
    <izvorni_sadrzaj>NOVALIUS usluge d.o.o., OIB 00846243097</izvorni_sadrzaj>
    <derivirana_varijabla naziv="DomainObject.Predmet.ProtustrankaNazivFormatedOIB_1">NOVALIUS usluge d.o.o., OIB 00846243097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NOVALIUS usluge d.o.o. zastupanog po punomoćniku Tihomir Pupovac</item>
    </izvorni_sadrzaj>
    <derivirana_varijabla naziv="DomainObject.Predmet.ProtuStrankaListFormated_1">
      <item>NOVALIUS usluge d.o.o. zastupanog po punomoćniku Tihomir Pupovac</item>
    </derivirana_varijabla>
  </DomainObject.Predmet.ProtuStrankaListFormated>
  <DomainObject.Predmet.ProtuStrankaListFormatedOIB>
    <izvorni_sadrzaj>
      <item>NOVALIUS usluge d.o.o., OIB 00846243097 zastupanog po punomoćniku Tihomir Pupovac</item>
    </izvorni_sadrzaj>
    <derivirana_varijabla naziv="DomainObject.Predmet.ProtuStrankaListFormatedOIB_1">
      <item>NOVALIUS usluge d.o.o., OIB 00846243097 zastupanog po punomoćniku Tihomir Pupovac</item>
    </derivirana_varijabla>
  </DomainObject.Predmet.ProtuStrankaListFormatedOIB>
  <DomainObject.Predmet.ProtuStrankaListFormatedWithAdress>
    <izvorni_sadrzaj>
      <item>NOVALIUS usluge d.o.o., Radnička cesta 80, 10000 Zagreb zastupanog po punomoćniku Tihomir Pupovac</item>
    </izvorni_sadrzaj>
    <derivirana_varijabla naziv="DomainObject.Predmet.ProtuStrankaListFormatedWithAdress_1">
      <item>NOVALIUS usluge d.o.o., Radnička cesta 80, 10000 Zagreb zastupanog po punomoćniku Tihomir Pupovac</item>
    </derivirana_varijabla>
  </DomainObject.Predmet.ProtuStrankaListFormatedWithAdress>
  <DomainObject.Predmet.ProtuStrankaListFormatedWithAdressOIB>
    <izvorni_sadrzaj>
      <item>NOVALIUS usluge d.o.o., OIB 00846243097, Radnička cesta 80, 10000 Zagreb zastupanog po punomoćniku Tihomir Pupovac</item>
    </izvorni_sadrzaj>
    <derivirana_varijabla naziv="DomainObject.Predmet.ProtuStrankaListFormatedWithAdressOIB_1">
      <item>NOVALIUS usluge d.o.o., OIB 00846243097, Radnička cesta 80, 10000 Zagreb zastupanog po punomoćniku Tihomir Pupovac</item>
    </derivirana_varijabla>
  </DomainObject.Predmet.ProtuStrankaListFormatedWithAdressOIB>
  <DomainObject.Predmet.ProtuStrankaListNazivFormated>
    <izvorni_sadrzaj>
      <item>NOVALIUS usluge d.o.o.</item>
    </izvorni_sadrzaj>
    <derivirana_varijabla naziv="DomainObject.Predmet.ProtuStrankaListNazivFormated_1">
      <item>NOVALIUS usluge d.o.o.</item>
    </derivirana_varijabla>
  </DomainObject.Predmet.ProtuStrankaListNazivFormated>
  <DomainObject.Predmet.ProtuStrankaListNazivFormatedOIB>
    <izvorni_sadrzaj>
      <item>NOVALIUS usluge d.o.o., OIB 00846243097</item>
    </izvorni_sadrzaj>
    <derivirana_varijabla naziv="DomainObject.Predmet.ProtuStrankaListNazivFormatedOIB_1">
      <item>NOVALIUS usluge d.o.o., OIB 00846243097</item>
    </derivirana_varijabla>
  </DomainObject.Predmet.ProtuStrankaListNazivFormatedOIB>
  <DomainObject.Predmet.OstaliListFormated>
    <izvorni_sadrzaj>
      <item>Tihomir Pupovac punomoćnik sudionika u postupku NOVALIUS usluge d.o.o.</item>
    </izvorni_sadrzaj>
    <derivirana_varijabla naziv="DomainObject.Predmet.OstaliListFormated_1">
      <item>Tihomir Pupovac punomoćnik sudionika u postupku NOVALIUS usluge d.o.o.</item>
    </derivirana_varijabla>
  </DomainObject.Predmet.OstaliListFormated>
  <DomainObject.Predmet.OstaliListFormatedOIB>
    <izvorni_sadrzaj>
      <item>Tihomir Pupovac, OIB 45781924635 punomoćnik sudionika u postupku NOVALIUS usluge d.o.o.</item>
    </izvorni_sadrzaj>
    <derivirana_varijabla naziv="DomainObject.Predmet.OstaliListFormatedOIB_1">
      <item>Tihomir Pupovac, OIB 45781924635 punomoćnik sudionika u postupku NOVALIUS usluge d.o.o.</item>
    </derivirana_varijabla>
  </DomainObject.Predmet.OstaliListFormatedOIB>
  <DomainObject.Predmet.OstaliListFormatedWithAdress>
    <izvorni_sadrzaj>
      <item>Tihomir Pupovac, Save Jugo Bujkove 34, 51000 Rijeka punomoćnik sudionika u postupku NOVALIUS usluge d.o.o.</item>
    </izvorni_sadrzaj>
    <derivirana_varijabla naziv="DomainObject.Predmet.OstaliListFormatedWithAdress_1">
      <item>Tihomir Pupovac, Save Jugo Bujkove 34, 51000 Rijeka punomoćnik sudionika u postupku NOVALIUS usluge d.o.o.</item>
    </derivirana_varijabla>
  </DomainObject.Predmet.OstaliListFormatedWithAdress>
  <DomainObject.Predmet.OstaliListFormatedWithAdressOIB>
    <izvorni_sadrzaj>
      <item>Tihomir Pupovac, OIB 45781924635, Save Jugo Bujkove 34, 51000 Rijeka punomoćnik sudionika u postupku NOVALIUS usluge d.o.o.</item>
    </izvorni_sadrzaj>
    <derivirana_varijabla naziv="DomainObject.Predmet.OstaliListFormatedWithAdressOIB_1">
      <item>Tihomir Pupovac, OIB 45781924635, Save Jugo Bujkove 34, 51000 Rijeka punomoćnik sudionika u postupku NOVALIUS usluge d.o.o.</item>
    </derivirana_varijabla>
  </DomainObject.Predmet.OstaliListFormatedWithAdressOIB>
  <DomainObject.Predmet.OstaliListNazivFormated>
    <izvorni_sadrzaj>
      <item>Tihomir Pupovac</item>
    </izvorni_sadrzaj>
    <derivirana_varijabla naziv="DomainObject.Predmet.OstaliListNazivFormated_1">
      <item>Tihomir Pupovac</item>
    </derivirana_varijabla>
  </DomainObject.Predmet.OstaliListNazivFormated>
  <DomainObject.Predmet.OstaliListNazivFormatedOIB>
    <izvorni_sadrzaj>
      <item>Tihomir Pupovac, OIB 45781924635</item>
    </izvorni_sadrzaj>
    <derivirana_varijabla naziv="DomainObject.Predmet.OstaliListNazivFormatedOIB_1">
      <item>Tihomir Pupovac, OIB 45781924635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NOVALIUS usluge d.o.o.</izvorni_sadrzaj>
    <derivirana_varijabla naziv="DomainObject.Predmet.ProtustrankaIDrugi_1">NOVALIUS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NOVALIUS usluge d.o.o., OIB 00846243097, Radnička cesta 80, 10000 Zagreb</izvorni_sadrzaj>
    <derivirana_varijabla naziv="DomainObject.Predmet.ProtustrankaIDrugiAdressOIB_1">NOVALIUS usluge d.o.o., OIB 00846243097,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NOVALIUS usluge d.o.o.</item>
      <item>Tihomir Pupovac</item>
    </izvorni_sadrzaj>
    <derivirana_varijabla naziv="DomainObject.Predmet.SudioniciListNaziv_1">
      <item>FINA Regionalni centar Zagreb</item>
      <item>NOVALIUS usluge d.o.o.</item>
      <item>Tihomir Pupovac</item>
    </derivirana_varijabla>
  </DomainObject.Predmet.SudioniciListNaziv>
  <DomainObject.Predmet.SudioniciListAdressOIB>
    <izvorni_sadrzaj>
      <item>FINA Regionalni centar Zagreb, OIB 85821130368, Trg svibanjskih žrtava 1995. 1,10000 Zagreb</item>
      <item>NOVALIUS usluge d.o.o., OIB 00846243097, Radnička cesta 80,10000 Zagreb</item>
      <item>Tihomir Pupovac, OIB 45781924635, Save Jugo Bujkove 34,51000 Rijeka</item>
    </izvorni_sadrzaj>
    <derivirana_varijabla naziv="DomainObject.Predmet.SudioniciListAdressOIB_1">
      <item>FINA Regionalni centar Zagreb, OIB 85821130368, Trg svibanjskih žrtava 1995. 1,10000 Zagreb</item>
      <item>NOVALIUS usluge d.o.o., OIB 00846243097, Radnička cesta 80,10000 Zagreb</item>
      <item>Tihomir Pupovac, OIB 45781924635, Save Jugo Bujkove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00846243097</item>
      <item>, OIB 45781924635</item>
    </izvorni_sadrzaj>
    <derivirana_varijabla naziv="DomainObject.Predmet.SudioniciListNazivOIB_1">
      <item>, OIB 85821130368</item>
      <item>, OIB 00846243097</item>
      <item>, OIB 45781924635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581E72-F1C4-4AA2-A0E9-FD00888D6B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1485</properties:Characters>
  <properties:Lines>43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2018-08-24T06:39:00Z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2018-08-29T08:11:00Z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(St-1260-18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