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b567" w14:paraId="19fb567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7FF3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E6327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B7FF3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87F45-0125-453F-961A-201051A27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2017-05-22T11:08:00Z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RH, PREKRŠAJNI SUD OSIJEK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