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dd5f" w14:paraId="262dd5f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14BA3">
        <w:rPr>
          <w:b/>
        </w:rPr>
        <w:t>1051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D61362">
        <w:t>BUŽANČIĆ j.d.o.o. za usluge, Split, Kralja Zvonimira 67, OIB: 83171025662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D61362">
        <w:t xml:space="preserve">BUŽANČIĆ j.d.o.o. za usluge, Split, Kralja Zvonimira 67, OIB: 83171025662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D14BA3">
        <w:t>1051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D14BA3">
        <w:t>22</w:t>
      </w:r>
      <w:r w:rsidR="00E67B41">
        <w:t xml:space="preserve">. </w:t>
      </w:r>
      <w:r w:rsidR="00D14BA3">
        <w:t>studenog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D61362">
        <w:t>BUŽANČIĆ j.d.o.o. za usluge, Split, Kralja Zvonimira 67, OIB: 83171025662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73BE">
        <w:t>06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D14BA3">
        <w:t>302</w:t>
      </w:r>
      <w:r w:rsidR="00502899">
        <w:t>.</w:t>
      </w:r>
      <w:r w:rsidR="00D14BA3">
        <w:t>519</w:t>
      </w:r>
      <w:r w:rsidR="00F96FFD">
        <w:t>,</w:t>
      </w:r>
      <w:r w:rsidR="00D14BA3">
        <w:t>89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="00D14BA3">
        <w:t>6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D14BA3">
        <w:t>335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8B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14BA3">
          <w:t>1051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111F60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A28B1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916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500C8"/>
    <w:rsid w:val="00C67953"/>
    <w:rsid w:val="00C77C15"/>
    <w:rsid w:val="00C83C9B"/>
    <w:rsid w:val="00CC5486"/>
    <w:rsid w:val="00CD2208"/>
    <w:rsid w:val="00CD6654"/>
    <w:rsid w:val="00CF562F"/>
    <w:rsid w:val="00D14BA3"/>
    <w:rsid w:val="00D2067C"/>
    <w:rsid w:val="00D22EF5"/>
    <w:rsid w:val="00D450CD"/>
    <w:rsid w:val="00D6056F"/>
    <w:rsid w:val="00D60A6C"/>
    <w:rsid w:val="00D60B22"/>
    <w:rsid w:val="00D6136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8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8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8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8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8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8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8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8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St-1051/2017</izvorni_sadrzaj>
    <derivirana_varijabla naziv="DomainObject.Predmet.OznakaBroj_1">St-1051/2017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
Čl. 110. st. 1. SZ-a</izvorni_sadrzaj>
    <derivirana_varijabla naziv="DomainObject.Predmet.PrimjedbaSuca_1">1 zaposlenih
Čl. 110. st. 1. SZ-a</derivirana_varijabla>
  </DomainObject.Predmet.PrimjedbaSuca>
  <DomainObject.Predmet.ProtustrankaFormated>
    <izvorni_sadrzaj>  BUŽANČIĆ j.d.o.o. za usluge</izvorni_sadrzaj>
    <derivirana_varijabla naziv="DomainObject.Predmet.ProtustrankaFormated_1">  BUŽANČIĆ j.d.o.o. za usluge</derivirana_varijabla>
  </DomainObject.Predmet.ProtustrankaFormated>
  <DomainObject.Predmet.ProtustrankaFormatedOIB>
    <izvorni_sadrzaj>  BUŽANČIĆ j.d.o.o. za usluge, OIB 83171025662</izvorni_sadrzaj>
    <derivirana_varijabla naziv="DomainObject.Predmet.ProtustrankaFormatedOIB_1">  BUŽANČIĆ j.d.o.o. za usluge, OIB 83171025662</derivirana_varijabla>
  </DomainObject.Predmet.ProtustrankaFormatedOIB>
  <DomainObject.Predmet.ProtustrankaFormatedWithAdress>
    <izvorni_sadrzaj> BUŽANČIĆ j.d.o.o. za usluge, Kralja Zvonimira 67, 21000 Split</izvorni_sadrzaj>
    <derivirana_varijabla naziv="DomainObject.Predmet.ProtustrankaFormatedWithAdress_1"> BUŽANČIĆ j.d.o.o. za usluge, Kralja Zvonimira 67, 21000 Split</derivirana_varijabla>
  </DomainObject.Predmet.ProtustrankaFormatedWithAdress>
  <DomainObject.Predmet.ProtustrankaFormatedWithAdressOIB>
    <izvorni_sadrzaj> BUŽANČIĆ j.d.o.o. za usluge, OIB 83171025662, Kralja Zvonimira 67, 21000 Split</izvorni_sadrzaj>
    <derivirana_varijabla naziv="DomainObject.Predmet.ProtustrankaFormatedWithAdressOIB_1"> BUŽANČIĆ j.d.o.o. za usluge, OIB 83171025662, Kralja Zvonimira 67, 21000 Split</derivirana_varijabla>
  </DomainObject.Predmet.ProtustrankaFormatedWithAdressOIB>
  <DomainObject.Predmet.ProtustrankaWithAdress>
    <izvorni_sadrzaj>BUŽANČIĆ j.d.o.o. za usluge Kralja Zvonimira 67, 21000 Split</izvorni_sadrzaj>
    <derivirana_varijabla naziv="DomainObject.Predmet.ProtustrankaWithAdress_1">BUŽANČIĆ j.d.o.o. za usluge Kralja Zvonimira 67, 21000 Split</derivirana_varijabla>
  </DomainObject.Predmet.ProtustrankaWithAdress>
  <DomainObject.Predmet.ProtustrankaWithAdressOIB>
    <izvorni_sadrzaj>BUŽANČIĆ j.d.o.o. za usluge, OIB 83171025662, Kralja Zvonimira 67, 21000 Split</izvorni_sadrzaj>
    <derivirana_varijabla naziv="DomainObject.Predmet.ProtustrankaWithAdressOIB_1">BUŽANČIĆ j.d.o.o. za usluge, OIB 83171025662, Kralja Zvonimira 67, 21000 Split</derivirana_varijabla>
  </DomainObject.Predmet.ProtustrankaWithAdressOIB>
  <DomainObject.Predmet.ProtustrankaNazivFormated>
    <izvorni_sadrzaj>BUŽANČIĆ j.d.o.o. za usluge</izvorni_sadrzaj>
    <derivirana_varijabla naziv="DomainObject.Predmet.ProtustrankaNazivFormated_1">BUŽANČIĆ j.d.o.o. za usluge</derivirana_varijabla>
  </DomainObject.Predmet.ProtustrankaNazivFormated>
  <DomainObject.Predmet.ProtustrankaNazivFormatedOIB>
    <izvorni_sadrzaj>BUŽANČIĆ j.d.o.o. za usluge, OIB 83171025662</izvorni_sadrzaj>
    <derivirana_varijabla naziv="DomainObject.Predmet.ProtustrankaNazivFormatedOIB_1">BUŽANČIĆ j.d.o.o. za usluge, OIB 83171025662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269006.33</izvorni_sadrzaj>
    <derivirana_varijabla naziv="DomainObject.Predmet.TrenutnaVrijednost_1">269006.33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BUŽANČIĆ j.d.o.o. za usluge</item>
    </izvorni_sadrzaj>
    <derivirana_varijabla naziv="DomainObject.Predmet.ProtuStrankaListFormated_1">
      <item>BUŽANČIĆ j.d.o.o. za usluge</item>
    </derivirana_varijabla>
  </DomainObject.Predmet.ProtuStrankaListFormated>
  <DomainObject.Predmet.ProtuStrankaListFormatedOIB>
    <izvorni_sadrzaj>
      <item>BUŽANČIĆ j.d.o.o. za usluge, OIB 83171025662</item>
    </izvorni_sadrzaj>
    <derivirana_varijabla naziv="DomainObject.Predmet.ProtuStrankaListFormatedOIB_1">
      <item>BUŽANČIĆ j.d.o.o. za usluge, OIB 83171025662</item>
    </derivirana_varijabla>
  </DomainObject.Predmet.ProtuStrankaListFormatedOIB>
  <DomainObject.Predmet.ProtuStrankaListFormatedWithAdress>
    <izvorni_sadrzaj>
      <item>BUŽANČIĆ j.d.o.o. za usluge, Kralja Zvonimira 67, 21000 Split</item>
    </izvorni_sadrzaj>
    <derivirana_varijabla naziv="DomainObject.Predmet.ProtuStrankaListFormatedWithAdress_1">
      <item>BUŽANČIĆ j.d.o.o. za usluge, Kralja Zvonimira 67, 21000 Split</item>
    </derivirana_varijabla>
  </DomainObject.Predmet.ProtuStrankaListFormatedWithAdress>
  <DomainObject.Predmet.ProtuStrankaListFormatedWithAdressOIB>
    <izvorni_sadrzaj>
      <item>BUŽANČIĆ j.d.o.o. za usluge, OIB 83171025662, Kralja Zvonimira 67, 21000 Split</item>
    </izvorni_sadrzaj>
    <derivirana_varijabla naziv="DomainObject.Predmet.ProtuStrankaListFormatedWithAdressOIB_1">
      <item>BUŽANČIĆ j.d.o.o. za usluge, OIB 83171025662, Kralja Zvonimira 67, 21000 Split</item>
    </derivirana_varijabla>
  </DomainObject.Predmet.ProtuStrankaListFormatedWithAdressOIB>
  <DomainObject.Predmet.ProtuStrankaListNazivFormated>
    <izvorni_sadrzaj>
      <item>BUŽANČIĆ j.d.o.o. za usluge</item>
    </izvorni_sadrzaj>
    <derivirana_varijabla naziv="DomainObject.Predmet.ProtuStrankaListNazivFormated_1">
      <item>BUŽANČIĆ j.d.o.o. za usluge</item>
    </derivirana_varijabla>
  </DomainObject.Predmet.ProtuStrankaListNazivFormated>
  <DomainObject.Predmet.ProtuStrankaListNazivFormatedOIB>
    <izvorni_sadrzaj>
      <item>BUŽANČIĆ j.d.o.o. za usluge, OIB 83171025662</item>
    </izvorni_sadrzaj>
    <derivirana_varijabla naziv="DomainObject.Predmet.ProtuStrankaListNazivFormatedOIB_1">
      <item>BUŽANČIĆ j.d.o.o. za usluge, OIB 83171025662</item>
    </derivirana_varijabla>
  </DomainObject.Predmet.ProtuStrankaListNazivFormatedOIB>
  <DomainObject.Predmet.OstaliListFormated>
    <izvorni_sadrzaj>
      <item>Marko Bužančić</item>
    </izvorni_sadrzaj>
    <derivirana_varijabla naziv="DomainObject.Predmet.OstaliListFormated_1">
      <item>Marko Bužančić</item>
    </derivirana_varijabla>
  </DomainObject.Predmet.OstaliListFormated>
  <DomainObject.Predmet.OstaliListFormatedOIB>
    <izvorni_sadrzaj>
      <item>Marko Bužančić, OIB 19966983740</item>
    </izvorni_sadrzaj>
    <derivirana_varijabla naziv="DomainObject.Predmet.OstaliListFormatedOIB_1">
      <item>Marko Bužančić, OIB 19966983740</item>
    </derivirana_varijabla>
  </DomainObject.Predmet.OstaliListFormatedOIB>
  <DomainObject.Predmet.OstaliListFormatedWithAdress>
    <izvorni_sadrzaj>
      <item>Marko Bužančić, Kralja Zvonimira 67, 21000 Split</item>
    </izvorni_sadrzaj>
    <derivirana_varijabla naziv="DomainObject.Predmet.OstaliListFormatedWithAdress_1">
      <item>Marko Bužančić, Kralja Zvonimira 67, 21000 Split</item>
    </derivirana_varijabla>
  </DomainObject.Predmet.OstaliListFormatedWithAdress>
  <DomainObject.Predmet.OstaliListFormatedWithAdressOIB>
    <izvorni_sadrzaj>
      <item>Marko Bužančić, OIB 19966983740, Kralja Zvonimira 67, 21000 Split</item>
    </izvorni_sadrzaj>
    <derivirana_varijabla naziv="DomainObject.Predmet.OstaliListFormatedWithAdressOIB_1">
      <item>Marko Bužančić, OIB 19966983740, Kralja Zvonimira 67, 21000 Split</item>
    </derivirana_varijabla>
  </DomainObject.Predmet.OstaliListFormatedWithAdressOIB>
  <DomainObject.Predmet.OstaliListNazivFormated>
    <izvorni_sadrzaj>
      <item>Marko Bužančić</item>
    </izvorni_sadrzaj>
    <derivirana_varijabla naziv="DomainObject.Predmet.OstaliListNazivFormated_1">
      <item>Marko Bužančić</item>
    </derivirana_varijabla>
  </DomainObject.Predmet.OstaliListNazivFormated>
  <DomainObject.Predmet.OstaliListNazivFormatedOIB>
    <izvorni_sadrzaj>
      <item>Marko Bužančić, OIB 19966983740</item>
    </izvorni_sadrzaj>
    <derivirana_varijabla naziv="DomainObject.Predmet.OstaliListNazivFormatedOIB_1">
      <item>Marko Bužančić, OIB 19966983740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BUŽANČIĆ j.d.o.o. za usluge</izvorni_sadrzaj>
    <derivirana_varijabla naziv="DomainObject.Predmet.ProtustrankaIDrugi_1">BUŽANČIĆ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BUŽANČIĆ j.d.o.o. za usluge, OIB 83171025662, Kralja Zvonimira 67, 21000 Split</izvorni_sadrzaj>
    <derivirana_varijabla naziv="DomainObject.Predmet.ProtustrankaIDrugiAdressOIB_1">BUŽANČIĆ j.d.o.o. za usluge, OIB 83171025662, Kralja Zvonimira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BUŽANČIĆ j.d.o.o. za usluge</item>
      <item>FINANCIJSKA AGENCIJA, RC SPLIT</item>
      <item>Marko Bužančić</item>
    </izvorni_sadrzaj>
    <derivirana_varijabla naziv="DomainObject.Predmet.SudioniciListNaziv_1">
      <item>BUŽANČIĆ j.d.o.o. za usluge</item>
      <item>FINANCIJSKA AGENCIJA, RC SPLIT</item>
      <item>Marko Bužančić</item>
    </derivirana_varijabla>
  </DomainObject.Predmet.SudioniciListNaziv>
  <DomainObject.Predmet.SudioniciListAdressOIB>
    <izvorni_sadrzaj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izvorni_sadrzaj>
    <derivirana_varijabla naziv="DomainObject.Predmet.SudioniciListAdressOIB_1"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83171025662</item>
      <item>, OIB 85821130368</item>
      <item>, OIB 19966983740</item>
    </izvorni_sadrzaj>
    <derivirana_varijabla naziv="DomainObject.Predmet.SudioniciListNazivOIB_1">
      <item>, OIB 83171025662</item>
      <item>, OIB 85821130368</item>
      <item>, OIB 19966983740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35C6B-F1A5-4DCA-9325-F49BAC804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3533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2018-07-03T12:40:00Z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(1051-17 -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