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3810" w14:paraId="d083810" w:rsidRDefault="00122148" w:rsidP="00122148" w:rsidR="001221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148" w:rsidP="00122148" w:rsidR="001221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22148" w:rsidP="00122148" w:rsidR="001221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22148" w:rsidP="00122148" w:rsidR="001221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22148" w:rsidP="00122148" w:rsidR="001221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22148" w:rsidP="00122148" w:rsidR="001221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22148" w:rsidP="00122148" w:rsidR="00122148" w:rsidRPr="005D578C">
      <w:pPr>
        <w:jc w:val="center"/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B74930" w:rsidP="00122148" w:rsidR="00122148">
      <w:pPr>
        <w:ind w:firstLine="708"/>
        <w:rPr>
          <w:rFonts w:cs="Times New Roman" w:eastAsia="Times New Roman"/>
          <w:szCs w:val="24"/>
        </w:rPr>
      </w:pPr>
      <w:r w:rsidRPr="00B74930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122148" w:rsidRPr="00B74930">
        <w:rPr>
          <w:rFonts w:cs="Times New Roman" w:eastAsia="Times New Roman"/>
          <w:szCs w:val="24"/>
        </w:rPr>
        <w:t>,</w:t>
      </w:r>
      <w:r w:rsidR="00122148" w:rsidRPr="00B74930">
        <w:t xml:space="preserve"> </w:t>
      </w:r>
      <w:r w:rsidR="00122148" w:rsidRPr="00B74930">
        <w:rPr>
          <w:rFonts w:cs="Times New Roman" w:eastAsia="Times New Roman"/>
          <w:szCs w:val="24"/>
        </w:rPr>
        <w:t>u skraćenom</w:t>
      </w:r>
      <w:r w:rsidR="00122148">
        <w:rPr>
          <w:rFonts w:cs="Times New Roman" w:eastAsia="Times New Roman"/>
          <w:szCs w:val="24"/>
        </w:rPr>
        <w:t xml:space="preserve"> stečajnom postupku nad </w:t>
      </w:r>
      <w:r w:rsidR="00122148" w:rsidRPr="005D578C">
        <w:rPr>
          <w:rFonts w:cs="Times New Roman" w:eastAsia="Times New Roman"/>
          <w:szCs w:val="24"/>
        </w:rPr>
        <w:t>pravnom osobom (dužnikom)</w:t>
      </w:r>
      <w:r w:rsidR="00122148">
        <w:rPr>
          <w:rFonts w:cs="Times New Roman" w:eastAsia="Times New Roman"/>
          <w:szCs w:val="24"/>
        </w:rPr>
        <w:t xml:space="preserve"> HEMMING d. o. o. Kanfanar, Draguzeti 13 B, OIB 03803513693, MBS 040215561, povodom zahtjeva </w:t>
      </w:r>
      <w:r w:rsidR="00122148" w:rsidRPr="008C0525">
        <w:rPr>
          <w:rFonts w:cs="Times New Roman" w:eastAsia="Times New Roman"/>
          <w:szCs w:val="24"/>
        </w:rPr>
        <w:t xml:space="preserve">Financijske agencije, </w:t>
      </w:r>
      <w:r w:rsidR="00122148">
        <w:rPr>
          <w:rFonts w:cs="Times New Roman" w:eastAsia="Times New Roman"/>
          <w:szCs w:val="24"/>
        </w:rPr>
        <w:t xml:space="preserve">OIB 85821130368, </w:t>
      </w:r>
      <w:r w:rsidR="0012214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122148">
        <w:rPr>
          <w:rFonts w:cs="Times New Roman" w:eastAsia="Times New Roman"/>
          <w:szCs w:val="24"/>
        </w:rPr>
        <w:t xml:space="preserve">Pula, </w:t>
      </w:r>
      <w:r w:rsidR="00122148" w:rsidRPr="008C0525">
        <w:rPr>
          <w:rFonts w:cs="Times New Roman" w:eastAsia="Times New Roman"/>
          <w:szCs w:val="24"/>
        </w:rPr>
        <w:t>Giardini 5,</w:t>
      </w:r>
      <w:r w:rsidR="0012214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122148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122148">
        <w:rPr>
          <w:rFonts w:cs="Times New Roman" w:eastAsia="Times New Roman"/>
          <w:szCs w:val="24"/>
        </w:rPr>
        <w:t xml:space="preserve"> 2016.</w:t>
      </w: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HEMMING d. o. o. Kanfanar, Draguzeti 13 B,</w:t>
      </w:r>
      <w:r w:rsidR="00FA501D">
        <w:rPr>
          <w:rFonts w:cs="Times New Roman" w:eastAsia="Times New Roman"/>
          <w:szCs w:val="24"/>
        </w:rPr>
        <w:t xml:space="preserve"> OIB 03803513693, MBS 040215561</w:t>
      </w:r>
      <w:r>
        <w:rPr>
          <w:rFonts w:cs="Times New Roman" w:eastAsia="Times New Roman"/>
          <w:szCs w:val="24"/>
        </w:rPr>
        <w:t>.</w:t>
      </w: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122148" w:rsidP="00122148" w:rsidR="0012214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Damir Debeljuh iz Pule, Laginjina 6, OIB 29203139768. </w:t>
      </w:r>
    </w:p>
    <w:p w:rsidRDefault="00122148" w:rsidP="00122148" w:rsidR="00122148">
      <w:pPr>
        <w:ind w:firstLine="708"/>
        <w:rPr>
          <w:rFonts w:cs="Times New Roman" w:eastAsia="Times New Roman"/>
          <w:szCs w:val="20"/>
        </w:rPr>
      </w:pPr>
    </w:p>
    <w:p w:rsidRDefault="00122148" w:rsidP="00122148" w:rsidR="001221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HEMMING d. o. o. Kanfanar, Draguzeti 13 B, OIB 03803513693, MBS 040215561.</w:t>
      </w:r>
    </w:p>
    <w:p w:rsidRDefault="00122148" w:rsidP="00122148" w:rsidR="00122148">
      <w:pPr>
        <w:rPr>
          <w:rFonts w:cs="Times New Roman" w:eastAsia="Times New Roman"/>
          <w:szCs w:val="24"/>
        </w:rPr>
      </w:pPr>
    </w:p>
    <w:p w:rsidRDefault="00122148" w:rsidP="00122148" w:rsidR="001221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HEMMING d. o. o. Kanfanar, Draguzeti 13 B, OIB 03803513693, MBS 040215561.</w:t>
      </w:r>
    </w:p>
    <w:p w:rsidRDefault="00122148" w:rsidP="00122148" w:rsidR="00122148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22148" w:rsidP="00122148" w:rsidR="00122148">
      <w:pPr>
        <w:ind w:firstLine="708"/>
        <w:rPr>
          <w:rFonts w:cs="Times New Roman" w:eastAsia="Times New Roman"/>
          <w:szCs w:val="24"/>
        </w:rPr>
      </w:pPr>
    </w:p>
    <w:p w:rsidRDefault="00122148" w:rsidP="00122148" w:rsidR="001221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HEMMING d. o. o. Kanfanar.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St-792/2015-3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22148" w:rsidP="00122148" w:rsidR="0012214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D917F2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D917F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56612" w:rsidP="00256612" w:rsidR="00256612">
      <w:pPr>
        <w:rPr>
          <w:rFonts w:cs="Times New Roman" w:eastAsia="Times New Roman"/>
          <w:szCs w:val="24"/>
        </w:rPr>
      </w:pPr>
    </w:p>
    <w:p w:rsidRDefault="00122148" w:rsidP="00256612" w:rsidR="001221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22148" w:rsidP="00256612" w:rsidR="001221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0427F">
        <w:rPr>
          <w:rFonts w:cs="Times New Roman" w:eastAsia="Times New Roman"/>
          <w:szCs w:val="24"/>
        </w:rPr>
        <w:t>, v.r.</w:t>
      </w:r>
    </w:p>
    <w:p w:rsidRDefault="00122148" w:rsidP="00122148" w:rsidR="00122148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22148" w:rsidP="00122148" w:rsidR="00122148" w:rsidRPr="005D578C">
      <w:pPr>
        <w:jc w:val="left"/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22148" w:rsidP="00122148" w:rsidR="0012214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22148" w:rsidP="00122148" w:rsidR="00122148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rPr>
          <w:rFonts w:cs="Times New Roman" w:eastAsia="Times New Roman"/>
          <w:szCs w:val="24"/>
        </w:rPr>
      </w:pPr>
    </w:p>
    <w:p w:rsidRDefault="00122148" w:rsidP="00122148" w:rsidR="001221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HEMMING d. o. o. Kanfanar, Draguzeti 13 B, 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Helen Irene Hemming, Velika Britanija i Sj. Irska, Oakhayes, Higher Blannicombe,Honiton, Devon EX14 9TS, </w:t>
      </w:r>
    </w:p>
    <w:p w:rsidRDefault="00122148" w:rsidP="00122148" w:rsidR="001221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22148" w:rsidP="00122148" w:rsidR="00122148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22148" w:rsidP="00122148" w:rsidR="001221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22148" w:rsidP="00122148" w:rsidR="00122148"/>
    <w:p w:rsidRDefault="00122148" w:rsidP="00122148" w:rsidR="00122148"/>
    <w:p w:rsidRDefault="00122148" w:rsidP="00122148" w:rsidR="00122148"/>
    <w:p w:rsidRDefault="00122148" w:rsidP="00122148" w:rsidR="00122148"/>
    <w:p w:rsidRDefault="00122148" w:rsidP="00122148" w:rsidR="00122148"/>
    <w:p w:rsidRDefault="00122148" w:rsidP="00122148" w:rsidR="00122148"/>
    <w:p w:rsidRDefault="00122148" w:rsidP="00122148" w:rsidR="00122148"/>
    <w:p w:rsidRDefault="00122148" w:rsidP="00122148" w:rsidR="00122148"/>
    <w:p w:rsidRDefault="00122148" w:rsidP="00122148" w:rsidR="00122148"/>
    <w:p w:rsidRDefault="0050427F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148" w:rsidP="00122148" w:rsidR="00122148">
      <w:r>
        <w:separator/>
      </w:r>
    </w:p>
  </w:endnote>
  <w:endnote w:id="0" w:type="continuationSeparator">
    <w:p w:rsidRDefault="00122148" w:rsidP="00122148" w:rsidR="00122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148" w:rsidP="00122148" w:rsidR="00122148">
      <w:r>
        <w:separator/>
      </w:r>
    </w:p>
  </w:footnote>
  <w:footnote w:id="0" w:type="continuationSeparator">
    <w:p w:rsidRDefault="00122148" w:rsidP="00122148" w:rsidR="00122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48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427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St-792/2015-5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48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St-792/2015-5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21C"/>
    <w:rsid w:val="00122148"/>
    <w:rsid w:val="00256612"/>
    <w:rsid w:val="0050427F"/>
    <w:rsid w:val="0050721C"/>
    <w:rsid w:val="0075528E"/>
    <w:rsid w:val="0079403F"/>
    <w:rsid w:val="00AC0F44"/>
    <w:rsid w:val="00B74930"/>
    <w:rsid w:val="00D917F2"/>
    <w:rsid w:val="00FA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1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21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221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1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1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1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21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427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42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42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1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21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221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1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1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1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21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427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42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42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HEMMING d.o.o. KANFANAR</izvorni_sadrzaj>
    <derivirana_varijabla naziv="DomainObject.Predmet.ProtustrankaFormated_1">  HEMMING d.o.o. KANFANAR</derivirana_varijabla>
  </DomainObject.Predmet.ProtustrankaFormated>
  <DomainObject.Predmet.ProtustrankaFormatedOIB>
    <izvorni_sadrzaj>  HEMMING d.o.o. KANFANAR, OIB 03803513693</izvorni_sadrzaj>
    <derivirana_varijabla naziv="DomainObject.Predmet.ProtustrankaFormatedOIB_1">  HEMMING d.o.o. KANFANAR, OIB 03803513693</derivirana_varijabla>
  </DomainObject.Predmet.ProtustrankaFormatedOIB>
  <DomainObject.Predmet.ProtustrankaFormatedWithAdress>
    <izvorni_sadrzaj> HEMMING d.o.o. KANFANAR, Draguzeti 13 B, 52341 Kanfanar</izvorni_sadrzaj>
    <derivirana_varijabla naziv="DomainObject.Predmet.ProtustrankaFormatedWithAdress_1"> HEMMING d.o.o. KANFANAR, Draguzeti 13 B, 52341 Kanfanar</derivirana_varijabla>
  </DomainObject.Predmet.ProtustrankaFormatedWithAdress>
  <DomainObject.Predmet.ProtustrankaFormatedWithAdressOIB>
    <izvorni_sadrzaj> HEMMING d.o.o. KANFANAR, OIB 03803513693, Draguzeti 13 B, 52341 Kanfanar</izvorni_sadrzaj>
    <derivirana_varijabla naziv="DomainObject.Predmet.ProtustrankaFormatedWithAdressOIB_1"> HEMMING d.o.o. KANFANAR, OIB 03803513693, Draguzeti 13 B, 52341 Kanfanar</derivirana_varijabla>
  </DomainObject.Predmet.ProtustrankaFormatedWithAdressOIB>
  <DomainObject.Predmet.ProtustrankaWithAdress>
    <izvorni_sadrzaj>HEMMING d.o.o. KANFANAR Draguzeti 13 B, 52341 Kanfanar</izvorni_sadrzaj>
    <derivirana_varijabla naziv="DomainObject.Predmet.ProtustrankaWithAdress_1">HEMMING d.o.o. KANFANAR Draguzeti 13 B, 52341 Kanfanar</derivirana_varijabla>
  </DomainObject.Predmet.ProtustrankaWithAdress>
  <DomainObject.Predmet.ProtustrankaWithAdressOIB>
    <izvorni_sadrzaj>HEMMING d.o.o. KANFANAR, OIB 03803513693, Draguzeti 13 B, 52341 Kanfanar</izvorni_sadrzaj>
    <derivirana_varijabla naziv="DomainObject.Predmet.ProtustrankaWithAdressOIB_1">HEMMING d.o.o. KANFANAR, OIB 03803513693, Draguzeti 13 B, 52341 Kanfanar</derivirana_varijabla>
  </DomainObject.Predmet.ProtustrankaWithAdressOIB>
  <DomainObject.Predmet.ProtustrankaNazivFormated>
    <izvorni_sadrzaj>HEMMING d.o.o. KANFANAR</izvorni_sadrzaj>
    <derivirana_varijabla naziv="DomainObject.Predmet.ProtustrankaNazivFormated_1">HEMMING d.o.o. KANFANAR</derivirana_varijabla>
  </DomainObject.Predmet.ProtustrankaNazivFormated>
  <DomainObject.Predmet.ProtustrankaNazivFormatedOIB>
    <izvorni_sadrzaj>HEMMING d.o.o. KANFANAR, OIB 03803513693</izvorni_sadrzaj>
    <derivirana_varijabla naziv="DomainObject.Predmet.ProtustrankaNazivFormatedOIB_1">HEMMING d.o.o. KANFANAR, OIB 03803513693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HEMMING d.o.o. KANFANAR</item>
    </izvorni_sadrzaj>
    <derivirana_varijabla naziv="DomainObject.Predmet.ProtuStrankaListFormated_1">
      <item>HEMMING d.o.o. KANFANAR</item>
    </derivirana_varijabla>
  </DomainObject.Predmet.ProtuStrankaListFormated>
  <DomainObject.Predmet.ProtuStrankaListFormatedOIB>
    <izvorni_sadrzaj>
      <item>HEMMING d.o.o. KANFANAR, OIB 03803513693</item>
    </izvorni_sadrzaj>
    <derivirana_varijabla naziv="DomainObject.Predmet.ProtuStrankaListFormatedOIB_1">
      <item>HEMMING d.o.o. KANFANAR, OIB 03803513693</item>
    </derivirana_varijabla>
  </DomainObject.Predmet.ProtuStrankaListFormatedOIB>
  <DomainObject.Predmet.ProtuStrankaListFormatedWithAdress>
    <izvorni_sadrzaj>
      <item>HEMMING d.o.o. KANFANAR, Draguzeti 13 B, 52341 Kanfanar</item>
    </izvorni_sadrzaj>
    <derivirana_varijabla naziv="DomainObject.Predmet.ProtuStrankaListFormatedWithAdress_1">
      <item>HEMMING d.o.o. KANFANAR, Draguzeti 13 B, 52341 Kanfanar</item>
    </derivirana_varijabla>
  </DomainObject.Predmet.ProtuStrankaListFormatedWithAdress>
  <DomainObject.Predmet.ProtuStrankaListFormatedWithAdressOIB>
    <izvorni_sadrzaj>
      <item>HEMMING d.o.o. KANFANAR, OIB 03803513693, Draguzeti 13 B, 52341 Kanfanar</item>
    </izvorni_sadrzaj>
    <derivirana_varijabla naziv="DomainObject.Predmet.ProtuStrankaListFormatedWithAdressOIB_1">
      <item>HEMMING d.o.o. KANFANAR, OIB 03803513693, Draguzeti 13 B, 52341 Kanfanar</item>
    </derivirana_varijabla>
  </DomainObject.Predmet.ProtuStrankaListFormatedWithAdressOIB>
  <DomainObject.Predmet.ProtuStrankaListNazivFormated>
    <izvorni_sadrzaj>
      <item>HEMMING d.o.o. KANFANAR</item>
    </izvorni_sadrzaj>
    <derivirana_varijabla naziv="DomainObject.Predmet.ProtuStrankaListNazivFormated_1">
      <item>HEMMING d.o.o. KANFANAR</item>
    </derivirana_varijabla>
  </DomainObject.Predmet.ProtuStrankaListNazivFormated>
  <DomainObject.Predmet.ProtuStrankaListNazivFormatedOIB>
    <izvorni_sadrzaj>
      <item>HEMMING d.o.o. KANFANAR, OIB 03803513693</item>
    </izvorni_sadrzaj>
    <derivirana_varijabla naziv="DomainObject.Predmet.ProtuStrankaListNazivFormatedOIB_1">
      <item>HEMMING d.o.o. KANFANAR, OIB 03803513693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HEMMING d.o.o. KANFANAR</izvorni_sadrzaj>
    <derivirana_varijabla naziv="DomainObject.Predmet.ProtustrankaIDrugi_1">HEMMING d.o.o. KANFANAR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HEMMING d.o.o. KANFANAR, OIB 03803513693, Draguzeti 13 B, 52341 Kanfanar</izvorni_sadrzaj>
    <derivirana_varijabla naziv="DomainObject.Predmet.ProtustrankaIDrugiAdressOIB_1">HEMMING d.o.o. KANFANAR, OIB 03803513693, Draguzeti 13 B,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HEMMING d.o.o. KANFANAR</item>
    </izvorni_sadrzaj>
    <derivirana_varijabla naziv="DomainObject.Predmet.SudioniciListNaziv_1">
      <item>FINANCIJSKA AGENCIJA RC RIJEKA PODRUŽNICA PULA, PULA</item>
      <item>HEMMING d.o.o. KANFANAR</item>
    </derivirana_varijabla>
  </DomainObject.Predmet.SudioniciListNaziv>
  <DomainObject.Predmet.SudioniciListAdressOIB>
    <izvorni_sadrzaj>
      <item>FINANCIJSKA AGENCIJA RC RIJEKA PODRUŽNICA PULA, PULA, OIB 85821130368, GIARDINI 5,52100 Pula</item>
      <item>HEMMING d.o.o. KANFANAR, OIB 03803513693, Draguzeti 13 B,52341 Kanfanar</item>
    </izvorni_sadrzaj>
    <derivirana_varijabla naziv="DomainObject.Predmet.SudioniciListAdressOIB_1">
      <item>FINANCIJSKA AGENCIJA RC RIJEKA PODRUŽNICA PULA, PULA, OIB 85821130368, GIARDINI 5,52100 Pula</item>
      <item>HEMMING d.o.o. KANFANAR, OIB 03803513693, Draguzeti 13 B,52341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03803513693</item>
    </izvorni_sadrzaj>
    <derivirana_varijabla naziv="DomainObject.Predmet.SudioniciListNazivOIB_1">
      <item>, OIB 85821130368</item>
      <item>, OIB 03803513693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3115</properties:Characters>
  <properties:Lines>86</properties:Lines>
  <properties:Paragraphs>30</properties:Paragraphs>
  <properties:TotalTime>7</properties:TotalTime>
  <properties:ScaleCrop>false</properties:ScaleCrop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2016-03-17T08:28:00Z</dcterms:created>
  <dc:creator>Mihaela Kaligari</dc:creator>
  <dc:description/>
  <cp:keywords/>
  <cp:lastModifiedBy>Ana Jeromela</cp:lastModifiedBy>
  <cp:lastPrinted>2016-04-11T06:54:00Z</cp:lastPrinted>
  <dcterms:modified xmlns:xsi="http://www.w3.org/2001/XMLSchema-instance" xsi:type="dcterms:W3CDTF">2016-04-11T06:54:00Z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