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329fe" w14:paraId="14329fe" w:rsidRDefault="004636A0" w:rsidP="004636A0" w:rsidR="004636A0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698500" cx="526415"/>
            <wp:effectExtent b="6350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85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36A0" w:rsidP="004636A0" w:rsidR="004636A0">
      <w:pPr>
        <w:rPr>
          <w:b/>
        </w:rPr>
      </w:pPr>
      <w:r>
        <w:rPr>
          <w:b/>
        </w:rPr>
        <w:t>REPUBLIKA HRVATSKA</w:t>
      </w:r>
    </w:p>
    <w:p w:rsidRDefault="004636A0" w:rsidP="004636A0" w:rsidR="004636A0">
      <w:pPr>
        <w:rPr>
          <w:b/>
        </w:rPr>
      </w:pPr>
      <w:r>
        <w:rPr>
          <w:b/>
        </w:rPr>
        <w:t xml:space="preserve">TRGOVAČKI SUD U OSIJEKU </w:t>
      </w:r>
    </w:p>
    <w:p w:rsidRDefault="004636A0" w:rsidP="004636A0" w:rsidR="004636A0">
      <w:pPr>
        <w:rPr>
          <w:b/>
        </w:rPr>
      </w:pPr>
      <w:r>
        <w:rPr>
          <w:b/>
        </w:rPr>
        <w:t>STALNA SLUŽBA U SLAVONSKOM BRODU</w:t>
      </w:r>
    </w:p>
    <w:p w:rsidRDefault="004636A0" w:rsidP="004636A0" w:rsidR="004636A0">
      <w:pPr>
        <w:rPr>
          <w:b/>
        </w:rPr>
      </w:pPr>
      <w:r>
        <w:rPr>
          <w:b/>
        </w:rPr>
        <w:t xml:space="preserve">Trg pobjede 13 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      </w:t>
      </w:r>
      <w:r w:rsidR="003A2103">
        <w:rPr>
          <w:b/>
        </w:rPr>
        <w:t>Broj: 7/St-1028</w:t>
      </w:r>
      <w:r>
        <w:rPr>
          <w:b/>
        </w:rPr>
        <w:t>/201</w:t>
      </w:r>
      <w:r w:rsidR="003A2103">
        <w:rPr>
          <w:b/>
        </w:rPr>
        <w:t>3</w:t>
      </w:r>
      <w:r>
        <w:rPr>
          <w:b/>
        </w:rPr>
        <w:t>-</w:t>
      </w:r>
      <w:r w:rsidR="003A2103">
        <w:rPr>
          <w:b/>
        </w:rPr>
        <w:t>157</w:t>
      </w:r>
    </w:p>
    <w:p w:rsidRDefault="004636A0" w:rsidP="004636A0" w:rsidR="004636A0">
      <w:pPr>
        <w:rPr>
          <w:b/>
        </w:rPr>
      </w:pPr>
      <w:r>
        <w:rPr>
          <w:b/>
        </w:rPr>
        <w:t>Slavonski Brod</w:t>
      </w:r>
    </w:p>
    <w:p w:rsidRDefault="004636A0" w:rsidP="004636A0" w:rsidR="004636A0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4636A0" w:rsidP="004636A0" w:rsidR="004636A0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4636A0" w:rsidP="004636A0" w:rsidR="004636A0">
      <w:pPr>
        <w:jc w:val="center"/>
        <w:rPr>
          <w:b/>
        </w:rPr>
      </w:pPr>
    </w:p>
    <w:p w:rsidRDefault="004636A0" w:rsidP="004636A0" w:rsidR="004636A0">
      <w:pPr>
        <w:jc w:val="center"/>
        <w:rPr>
          <w:b/>
        </w:rPr>
      </w:pPr>
      <w:r>
        <w:rPr>
          <w:b/>
        </w:rPr>
        <w:t>R J E Š E N J E</w:t>
      </w:r>
    </w:p>
    <w:p w:rsidRDefault="004636A0" w:rsidP="004636A0" w:rsidR="004636A0">
      <w:pPr>
        <w:ind w:left="720"/>
        <w:jc w:val="both"/>
      </w:pPr>
    </w:p>
    <w:p w:rsidRDefault="004636A0" w:rsidP="004636A0" w:rsidR="004636A0">
      <w:pPr>
        <w:jc w:val="both"/>
        <w:rPr>
          <w:b/>
        </w:rPr>
      </w:pPr>
      <w:r>
        <w:rPr>
          <w:b/>
        </w:rPr>
        <w:t xml:space="preserve">                       </w:t>
      </w:r>
      <w:r>
        <w:t>TRGOVAČKI SUD U OSIJEKU, STALNA SLUŽBA U SLAVONSKOM BRODU</w:t>
      </w:r>
      <w:r>
        <w:rPr>
          <w:b/>
        </w:rPr>
        <w:t>,</w:t>
      </w:r>
      <w:r>
        <w:t xml:space="preserve">  po stečajnoj sutkinji Mirni Vujčić, u stečajnom postupku nad stečajnim dužnikom </w:t>
      </w:r>
      <w:r w:rsidR="003A2103" w:rsidRPr="003A2103">
        <w:t>GALLIS d.o.o. za proizvodnju, trgovinu i usluge "u stečaju", skraćena tvrtka: GALLIS d.o.o. „u stečaju“, Slavonski Brod, V. Novaka 40, OIB: 26043332440</w:t>
      </w:r>
      <w:r w:rsidR="003A2103">
        <w:t>, dana 17</w:t>
      </w:r>
      <w:r>
        <w:t>.</w:t>
      </w:r>
      <w:r w:rsidR="003A2103">
        <w:t xml:space="preserve"> svibnja</w:t>
      </w:r>
      <w:r>
        <w:t xml:space="preserve"> 2017. godine</w:t>
      </w:r>
    </w:p>
    <w:p w:rsidRDefault="004636A0" w:rsidP="004636A0" w:rsidR="004636A0">
      <w:pPr>
        <w:jc w:val="center"/>
        <w:rPr>
          <w:b/>
        </w:rPr>
      </w:pPr>
      <w:r>
        <w:rPr>
          <w:b/>
        </w:rPr>
        <w:t>r i j e š i o    j e</w:t>
      </w:r>
    </w:p>
    <w:p w:rsidRDefault="004636A0" w:rsidP="004636A0" w:rsidR="004636A0">
      <w:pPr>
        <w:jc w:val="both"/>
        <w:rPr>
          <w:b/>
        </w:rPr>
      </w:pPr>
    </w:p>
    <w:p w:rsidRDefault="004636A0" w:rsidP="004636A0" w:rsidR="004636A0">
      <w:pPr>
        <w:jc w:val="both"/>
      </w:pPr>
      <w:r>
        <w:rPr>
          <w:b/>
        </w:rPr>
        <w:t xml:space="preserve">                           I </w:t>
      </w:r>
      <w:r>
        <w:t xml:space="preserve">Stečajnom upravitelju </w:t>
      </w:r>
      <w:r w:rsidR="003A2103">
        <w:t>Zdravku Grubeša iz Piškorevaca</w:t>
      </w:r>
      <w:r>
        <w:rPr>
          <w:b/>
        </w:rPr>
        <w:t>,</w:t>
      </w:r>
      <w:r>
        <w:t xml:space="preserve"> OIB: </w:t>
      </w:r>
      <w:r w:rsidR="003A2103" w:rsidRPr="003A2103">
        <w:t>38584131681</w:t>
      </w:r>
      <w:r>
        <w:t xml:space="preserve"> određuje se nagrada za obavljene poslove u stečajnom postupku do stupanja na snagu Uredbe o kriterijima i načinu obračuna i plaćanja nagrade stečajnim upraviteljima ( NN 105/15, dalje: Uredba ) u iznosu od </w:t>
      </w:r>
      <w:r w:rsidR="003A2103">
        <w:t>8.622,68</w:t>
      </w:r>
      <w:r>
        <w:t xml:space="preserve">  Kn neto, a za poslove obavljene nakon stupanja na snagu ove Uredbe nagrada u iznosu od  </w:t>
      </w:r>
      <w:r w:rsidR="001A615A">
        <w:t xml:space="preserve">36.146,55 </w:t>
      </w:r>
      <w:r>
        <w:t xml:space="preserve">Kn bruto. </w:t>
      </w:r>
    </w:p>
    <w:p w:rsidRDefault="004636A0" w:rsidP="004636A0" w:rsidR="004636A0">
      <w:pPr>
        <w:jc w:val="both"/>
      </w:pPr>
      <w:r>
        <w:tab/>
      </w:r>
    </w:p>
    <w:p w:rsidRDefault="004636A0" w:rsidP="004636A0" w:rsidR="004636A0">
      <w:pPr>
        <w:ind w:firstLine="1440"/>
        <w:jc w:val="both"/>
      </w:pPr>
      <w:r>
        <w:rPr>
          <w:b/>
        </w:rPr>
        <w:t>II</w:t>
      </w:r>
      <w:r>
        <w:t>. Nagrada iz točke I  izreke ovoga rješenja isplatit će se na teret  troškova stečajnog postupka, a po pravomoćnosti ovoga rješenja.</w:t>
      </w:r>
    </w:p>
    <w:p w:rsidRDefault="004636A0" w:rsidP="004636A0" w:rsidR="004636A0">
      <w:pPr>
        <w:jc w:val="both"/>
      </w:pPr>
    </w:p>
    <w:p w:rsidRDefault="004636A0" w:rsidP="004636A0" w:rsidR="004636A0">
      <w:pPr>
        <w:jc w:val="center"/>
        <w:rPr>
          <w:b/>
        </w:rPr>
      </w:pPr>
      <w:r>
        <w:rPr>
          <w:b/>
        </w:rPr>
        <w:t>Obrazloženje</w:t>
      </w:r>
    </w:p>
    <w:p w:rsidRDefault="004636A0" w:rsidP="004636A0" w:rsidR="004636A0">
      <w:pPr>
        <w:jc w:val="center"/>
      </w:pPr>
    </w:p>
    <w:p w:rsidRDefault="004636A0" w:rsidP="004636A0" w:rsidR="004636A0">
      <w:pPr>
        <w:ind w:firstLine="1440"/>
        <w:jc w:val="both"/>
      </w:pPr>
      <w:r>
        <w:t xml:space="preserve">  Rješenjem posl. br. 7/St-</w:t>
      </w:r>
      <w:r w:rsidR="003A2103">
        <w:t>1028</w:t>
      </w:r>
      <w:r>
        <w:t>/201</w:t>
      </w:r>
      <w:r w:rsidR="003A2103">
        <w:t>3</w:t>
      </w:r>
      <w:r>
        <w:t xml:space="preserve">  od </w:t>
      </w:r>
      <w:r w:rsidR="003A2103">
        <w:t>28</w:t>
      </w:r>
      <w:r>
        <w:t xml:space="preserve">. </w:t>
      </w:r>
      <w:r w:rsidR="003A2103">
        <w:t>ožujka</w:t>
      </w:r>
      <w:r>
        <w:t xml:space="preserve"> 201</w:t>
      </w:r>
      <w:r w:rsidR="003A2103">
        <w:t>4</w:t>
      </w:r>
      <w:r>
        <w:t xml:space="preserve">. godine otvoren je stečajni postupak nad stečajnim dužnikom </w:t>
      </w:r>
      <w:r w:rsidR="003A2103" w:rsidRPr="003A2103">
        <w:t>GALLIS d.o.o. za proizvodnju, trgovinu i usluge "u stečaju", skraćena tvrtka: GALLIS d.o.o. „u stečaju“, Slavonski Brod, V. Novaka 40, OIB: 26043332440</w:t>
      </w:r>
      <w:r>
        <w:t xml:space="preserve">, a za stečajnog upravitelja imenovan je </w:t>
      </w:r>
      <w:r w:rsidR="003A2103">
        <w:t>Zdravko Grubeša dipl.ecc iz Piškorevaca</w:t>
      </w:r>
      <w:r>
        <w:t>, te je stečajni upravitelj izvijestio sud da je unovčio stečajnu masu i predložio odrediti nagradu za njegov rad.</w:t>
      </w:r>
    </w:p>
    <w:p w:rsidRDefault="004636A0" w:rsidP="004636A0" w:rsidR="004636A0">
      <w:pPr>
        <w:ind w:firstLine="1440"/>
        <w:jc w:val="both"/>
      </w:pPr>
      <w:r>
        <w:t xml:space="preserve">Prema Izvješćima o tijeku stečajnog postupka i stanju stečajne mase tijekom stečajnog postupka stečajni upravitelj unovčio je imovinu stečajnog dužnika u ukupnom iznosu od </w:t>
      </w:r>
      <w:r w:rsidR="003A2103">
        <w:t>432.480,54</w:t>
      </w:r>
      <w:r>
        <w:t xml:space="preserve"> Kn, a  na način da je unovčio nepokretnu imovinu ( </w:t>
      </w:r>
      <w:r w:rsidR="003A2103">
        <w:t xml:space="preserve">suvlasnički dio nekretnine od ½ dijela upisane u zk.ul.9957 k.o. </w:t>
      </w:r>
      <w:r w:rsidR="00402D1B">
        <w:t>Slavonski</w:t>
      </w:r>
      <w:r w:rsidR="003A2103">
        <w:t xml:space="preserve"> Brod</w:t>
      </w:r>
      <w:r>
        <w:t xml:space="preserve">) u iznosu od </w:t>
      </w:r>
      <w:r w:rsidR="003A2103">
        <w:t>282.000,00</w:t>
      </w:r>
      <w:r>
        <w:t xml:space="preserve"> Kn, </w:t>
      </w:r>
      <w:r w:rsidR="003A2103">
        <w:t xml:space="preserve">da je </w:t>
      </w:r>
      <w:r w:rsidR="00402D1B">
        <w:t>unovčio</w:t>
      </w:r>
      <w:r w:rsidR="003A2103">
        <w:t xml:space="preserve"> pokretnine u iznosu od 18.875,00 Kn </w:t>
      </w:r>
      <w:r>
        <w:t xml:space="preserve">te ostvario prihod po osnovi zakupnine u iznosu od </w:t>
      </w:r>
      <w:r w:rsidR="003A2103">
        <w:t>80.000,00</w:t>
      </w:r>
      <w:r>
        <w:t xml:space="preserve"> Kn</w:t>
      </w:r>
      <w:r w:rsidR="003A2103">
        <w:t xml:space="preserve"> te naplatio tražbine u iznosu od 51.605,54 Kn.</w:t>
      </w:r>
    </w:p>
    <w:p w:rsidRDefault="004636A0" w:rsidP="004636A0" w:rsidR="004636A0">
      <w:pPr>
        <w:jc w:val="both"/>
      </w:pPr>
    </w:p>
    <w:p w:rsidRDefault="003A2103" w:rsidP="004636A0" w:rsidR="003A2103">
      <w:pPr>
        <w:jc w:val="both"/>
      </w:pPr>
    </w:p>
    <w:p w:rsidRDefault="003A2103" w:rsidP="004636A0" w:rsidR="003A2103">
      <w:pPr>
        <w:jc w:val="both"/>
      </w:pPr>
    </w:p>
    <w:p w:rsidRDefault="00CE307A" w:rsidP="004636A0" w:rsidR="00CE307A">
      <w:pPr>
        <w:jc w:val="both"/>
      </w:pPr>
    </w:p>
    <w:p w:rsidRDefault="003A2103" w:rsidP="004636A0" w:rsidR="003A2103">
      <w:pPr>
        <w:jc w:val="both"/>
      </w:pPr>
    </w:p>
    <w:p w:rsidRDefault="003A2103" w:rsidP="004636A0" w:rsidR="003A2103">
      <w:pPr>
        <w:jc w:val="both"/>
      </w:pPr>
    </w:p>
    <w:p w:rsidRDefault="004636A0" w:rsidP="004636A0" w:rsidR="004636A0">
      <w:pPr>
        <w:jc w:val="both"/>
        <w:rPr>
          <w:b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535C61">
        <w:t xml:space="preserve">      </w:t>
      </w:r>
      <w:r>
        <w:t xml:space="preserve"> </w:t>
      </w:r>
      <w:r w:rsidR="00535C61">
        <w:rPr>
          <w:b/>
        </w:rPr>
        <w:t>Broj: 7/St-1028/2013-157</w:t>
      </w:r>
    </w:p>
    <w:p w:rsidRDefault="004636A0" w:rsidP="004636A0" w:rsidR="004636A0">
      <w:pPr>
        <w:jc w:val="both"/>
      </w:pPr>
      <w:r>
        <w:t xml:space="preserve"> </w:t>
      </w:r>
    </w:p>
    <w:p w:rsidRDefault="004636A0" w:rsidP="004636A0" w:rsidR="004636A0">
      <w:pPr>
        <w:jc w:val="both"/>
      </w:pPr>
      <w:r>
        <w:tab/>
        <w:t xml:space="preserve"> </w:t>
      </w:r>
      <w:r>
        <w:tab/>
        <w:t xml:space="preserve">Stoga je stečajnom upravitelju trebalo odrediti nagradu za rad sukladno odredbi čl. 94 Stečajnog zakona (dalje SZ, NN 71/15) koji se na ovaj odnos treba primijeniti na temelju odredbe čl. </w:t>
      </w:r>
      <w:smartTag w:element="metricconverter" w:uri="urn:schemas-microsoft-com:office:smarttags">
        <w:smartTagPr>
          <w:attr w:val="441. st" w:name="ProductID"/>
        </w:smartTagPr>
        <w:r>
          <w:t>441. st</w:t>
        </w:r>
      </w:smartTag>
      <w:r>
        <w:t>. 1. SZ-a.</w:t>
      </w:r>
    </w:p>
    <w:p w:rsidRDefault="004636A0" w:rsidP="004636A0" w:rsidR="004636A0">
      <w:pPr>
        <w:jc w:val="both"/>
      </w:pPr>
      <w:r>
        <w:t xml:space="preserve">                       Stečajni upravitelj je tijekom stečajnog postupka ukupno unovčio imovinu – stečajnu masu u vrijednosti odnosno u iznosu od </w:t>
      </w:r>
      <w:r w:rsidR="003A2103">
        <w:t>432.480,54</w:t>
      </w:r>
      <w:r>
        <w:t xml:space="preserve"> Kn,  te je unovčio stečajnu masu u vrijednosti od </w:t>
      </w:r>
      <w:r w:rsidR="003A2103">
        <w:t>86.226,84</w:t>
      </w:r>
      <w:r>
        <w:t xml:space="preserve"> Kn do stupanja na snagu Uredbe o kriterijima i načinu obračuna i plaćanja nagrade stečajnim upraviteljima ( NN 105/15, dalje: Uredba ), a u vrijednosti od </w:t>
      </w:r>
      <w:r w:rsidR="003A2103">
        <w:t>346.253,70</w:t>
      </w:r>
      <w:r>
        <w:t xml:space="preserve"> Kn  poslije stupanja na snagu ove Uredbe.</w:t>
      </w:r>
    </w:p>
    <w:p w:rsidRDefault="004636A0" w:rsidP="00D61275" w:rsidR="004636A0">
      <w:pPr>
        <w:ind w:firstLine="1440"/>
        <w:jc w:val="both"/>
      </w:pPr>
      <w:r>
        <w:t xml:space="preserve">Nastavo tome, nagrada za rad stečajnog upravitelja izračunata je na bazi unovčene stečajne mase u vrijednosti odnosno u iznosu od </w:t>
      </w:r>
      <w:r w:rsidR="00535C61">
        <w:t>432.480,54</w:t>
      </w:r>
      <w:r>
        <w:t xml:space="preserve"> Kn. Primjenom Tablice vrijednosti unovčene stečajna mase i </w:t>
      </w:r>
      <w:r>
        <w:rPr>
          <w:b/>
        </w:rPr>
        <w:t xml:space="preserve"> </w:t>
      </w:r>
      <w:r>
        <w:t xml:space="preserve">postotka od 10 % sukladno pravilu iz odredbe čl. </w:t>
      </w:r>
      <w:smartTag w:element="metricconverter" w:uri="urn:schemas-microsoft-com:office:smarttags">
        <w:smartTagPr>
          <w:attr w:val="4. st" w:name="ProductID"/>
        </w:smartTagPr>
        <w:r>
          <w:t>4. st</w:t>
        </w:r>
      </w:smartTag>
      <w:r>
        <w:t xml:space="preserve">. 1. Uredbe o kriterijima i načinu obračuna i plaćanja nagrada stečajnim upraviteljima (NN 189/03) koja se na ovaj postupak treba primijeniti na temelju odredbe čl. </w:t>
      </w:r>
      <w:smartTag w:element="metricconverter" w:uri="urn:schemas-microsoft-com:office:smarttags">
        <w:smartTagPr>
          <w:attr w:val="16. st" w:name="ProductID"/>
        </w:smartTagPr>
        <w:r>
          <w:t>16. st</w:t>
        </w:r>
      </w:smartTag>
      <w:r>
        <w:t xml:space="preserve">.2. Uredbe o kriterijima i načinu obračuna i plaćanja nagrade stečajnim upraviteljima ( NN 105/15) i koji postotak sud smatra primjerenim uloženom angažmanu stečajnog upravitelja na bazi unovčene stečajne mase u iznosu od </w:t>
      </w:r>
      <w:r w:rsidR="00535C61">
        <w:t>86.226,84</w:t>
      </w:r>
      <w:r>
        <w:t xml:space="preserve"> Kn   nagrada  iznosi </w:t>
      </w:r>
      <w:r w:rsidR="00535C61">
        <w:t>8.622,68</w:t>
      </w:r>
      <w:r>
        <w:t xml:space="preserve"> Kn</w:t>
      </w:r>
      <w:r w:rsidR="00535C61">
        <w:t xml:space="preserve"> neto</w:t>
      </w:r>
      <w:r>
        <w:t xml:space="preserve">,  jer iznos od  </w:t>
      </w:r>
      <w:r w:rsidR="00535C61">
        <w:t>86.226,84</w:t>
      </w:r>
      <w:r>
        <w:t xml:space="preserve"> Kn unovčen do stupanja na snagu Uredbe o kriterijima i načinu obračuna i plaćanja nagrade stečajnim upraviteljima ( NN 105/15). Nakon stupanja na snagu Uredbe o kriterijima i načinu obračuna i plaćanja nagrade stečajnim upraviteljima (  NN 105/15) unovčena je imovina u vrijednosti od </w:t>
      </w:r>
      <w:r w:rsidR="00535C61">
        <w:t>346.253,70</w:t>
      </w:r>
      <w:r>
        <w:t xml:space="preserve"> Kn, pa  primjenom postotka iz  Tablice za izračun nagrade stečajnom upravitelju iz čl. 7. Uredbe  od ukupno  unovčene stečajne mase u iznosu od </w:t>
      </w:r>
      <w:r w:rsidR="00535C61">
        <w:t>346.253,70</w:t>
      </w:r>
      <w:r>
        <w:t xml:space="preserve"> Kn dobije se iznos od </w:t>
      </w:r>
      <w:r w:rsidR="00D61275">
        <w:t>44.625,37</w:t>
      </w:r>
      <w:r>
        <w:rPr>
          <w:b/>
        </w:rPr>
        <w:t xml:space="preserve">  </w:t>
      </w:r>
      <w:r>
        <w:t>Kn, pa kako je nakon stupanja na snagu ove Uredbe postotak unovčenja stečajne mase izn</w:t>
      </w:r>
      <w:r w:rsidR="00535C61">
        <w:t>osi 81</w:t>
      </w:r>
      <w:r>
        <w:t>%,</w:t>
      </w:r>
      <w:r w:rsidR="00535C61">
        <w:t xml:space="preserve"> stečajnom upravitelju pripada 81</w:t>
      </w:r>
      <w:r>
        <w:t xml:space="preserve"> % od tako utvrđene nagrade odnosno nagrada u iznosu od </w:t>
      </w:r>
      <w:r w:rsidR="00D61275">
        <w:t>36.146,55</w:t>
      </w:r>
      <w:r>
        <w:t xml:space="preserve"> Kn bruto.   </w:t>
      </w:r>
    </w:p>
    <w:p w:rsidRDefault="004636A0" w:rsidP="004636A0" w:rsidR="004636A0">
      <w:pPr>
        <w:ind w:firstLine="1440"/>
        <w:jc w:val="both"/>
      </w:pPr>
      <w:r>
        <w:t xml:space="preserve"> Stoga je na temelju odredbe čl. 94. SZ-a  i uz primjenu citiranih Uredbi, odlučeno kao u izreci rješenja. </w:t>
      </w:r>
    </w:p>
    <w:p w:rsidRDefault="004636A0" w:rsidP="004636A0" w:rsidR="004636A0">
      <w:pPr>
        <w:jc w:val="both"/>
      </w:pPr>
    </w:p>
    <w:p w:rsidRDefault="004636A0" w:rsidP="004636A0" w:rsidR="004636A0">
      <w:pPr>
        <w:jc w:val="both"/>
      </w:pPr>
    </w:p>
    <w:p w:rsidRDefault="004636A0" w:rsidP="004636A0" w:rsidR="004636A0">
      <w:r>
        <w:tab/>
      </w:r>
      <w:r>
        <w:tab/>
      </w:r>
      <w:r w:rsidR="00535C61">
        <w:t>U Slavonskom Brodu, 17</w:t>
      </w:r>
      <w:r>
        <w:t xml:space="preserve">. </w:t>
      </w:r>
      <w:r w:rsidR="00535C61">
        <w:t xml:space="preserve"> svibnja </w:t>
      </w:r>
      <w:r>
        <w:t xml:space="preserve"> 2017. godine</w:t>
      </w:r>
    </w:p>
    <w:p w:rsidRDefault="004636A0" w:rsidP="004636A0" w:rsidR="004636A0"/>
    <w:p w:rsidRDefault="004636A0" w:rsidP="004636A0" w:rsidR="004636A0"/>
    <w:p w:rsidRDefault="004636A0" w:rsidP="004636A0" w:rsidR="004636A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Stečajna sutkinja</w:t>
      </w:r>
    </w:p>
    <w:p w:rsidRDefault="004636A0" w:rsidP="004636A0" w:rsidR="004636A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Mirna Vujčić</w:t>
      </w:r>
    </w:p>
    <w:p w:rsidRDefault="004636A0" w:rsidP="004636A0" w:rsidR="004636A0">
      <w:pPr>
        <w:ind w:firstLine="720" w:left="3600"/>
      </w:pPr>
      <w:r>
        <w:t xml:space="preserve">     </w:t>
      </w:r>
    </w:p>
    <w:p w:rsidRDefault="004636A0" w:rsidP="004636A0" w:rsidR="004636A0">
      <w:r>
        <w:t xml:space="preserve">                                                                                </w:t>
      </w:r>
    </w:p>
    <w:p w:rsidRDefault="004636A0" w:rsidP="004636A0" w:rsidR="004636A0"/>
    <w:p w:rsidRDefault="004636A0" w:rsidP="004636A0" w:rsidR="004636A0"/>
    <w:p w:rsidRDefault="004636A0" w:rsidP="004636A0" w:rsidR="004636A0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Naputak o pravnom lijeku</w:t>
      </w:r>
      <w:r>
        <w:rPr>
          <w:sz w:val="20"/>
          <w:szCs w:val="20"/>
        </w:rPr>
        <w:t>:</w:t>
      </w:r>
    </w:p>
    <w:p w:rsidRDefault="004636A0" w:rsidP="004636A0" w:rsidR="004636A0">
      <w:pPr>
        <w:jc w:val="both"/>
        <w:rPr>
          <w:sz w:val="20"/>
          <w:szCs w:val="20"/>
        </w:rPr>
      </w:pPr>
      <w:r>
        <w:rPr>
          <w:sz w:val="20"/>
          <w:szCs w:val="20"/>
        </w:rPr>
        <w:t>Protiv ovog rješenja pravo na žalbu ima stečajni upravitelj i svaki stečajni vjerovnik.</w:t>
      </w:r>
    </w:p>
    <w:p w:rsidRDefault="004636A0" w:rsidP="004636A0" w:rsidR="004636A0">
      <w:pPr>
        <w:jc w:val="both"/>
        <w:rPr>
          <w:sz w:val="20"/>
          <w:szCs w:val="20"/>
        </w:rPr>
      </w:pPr>
      <w:r>
        <w:rPr>
          <w:sz w:val="20"/>
          <w:szCs w:val="20"/>
        </w:rPr>
        <w:t>Žalba se podnosi u roku od osam dana od isteka osmog dana od dana objave</w:t>
      </w:r>
    </w:p>
    <w:p w:rsidRDefault="004636A0" w:rsidP="004636A0" w:rsidR="004636A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rješenja na mrežnoj stranici e-Oglasna ploča sudova Visokom trgovačkom sudu </w:t>
      </w:r>
    </w:p>
    <w:p w:rsidRDefault="004636A0" w:rsidP="004636A0" w:rsidR="004636A0">
      <w:pPr>
        <w:jc w:val="both"/>
        <w:rPr>
          <w:sz w:val="20"/>
          <w:szCs w:val="20"/>
        </w:rPr>
      </w:pPr>
      <w:r>
        <w:rPr>
          <w:sz w:val="20"/>
          <w:szCs w:val="20"/>
        </w:rPr>
        <w:t>Republike Hrvatske Zagreb putem ovog suda,a u tri primjerka.</w:t>
      </w:r>
    </w:p>
    <w:p w:rsidRDefault="004636A0" w:rsidP="004636A0" w:rsidR="004636A0"/>
    <w:p w:rsidRDefault="004636A0" w:rsidP="004636A0" w:rsidR="004636A0"/>
    <w:p w:rsidRDefault="004636A0" w:rsidP="004636A0" w:rsidR="004636A0"/>
    <w:p w:rsidRDefault="004636A0" w:rsidP="004636A0" w:rsidR="004636A0">
      <w:r>
        <w:t>DNA:</w:t>
      </w:r>
    </w:p>
    <w:p w:rsidRDefault="004636A0" w:rsidP="004636A0" w:rsidR="004636A0">
      <w:pPr>
        <w:numPr>
          <w:ilvl w:val="0"/>
          <w:numId w:val="1"/>
        </w:numPr>
      </w:pPr>
      <w:r>
        <w:t>Rješenje nepravomoćno</w:t>
      </w:r>
    </w:p>
    <w:p w:rsidRDefault="004636A0" w:rsidP="004636A0" w:rsidR="004636A0">
      <w:pPr>
        <w:ind w:left="360"/>
      </w:pPr>
      <w:r>
        <w:t>2. Objaviti na mrežnoj stranici e –Oglasna ploča sudova</w:t>
      </w:r>
      <w:r>
        <w:tab/>
      </w:r>
      <w:r>
        <w:tab/>
      </w:r>
      <w:r>
        <w:tab/>
      </w:r>
    </w:p>
    <w:p w:rsidRDefault="004636A0" w:rsidP="004636A0" w:rsidR="004636A0">
      <w:r>
        <w:t xml:space="preserve">       3. Dostaviti stečajnom upravitelju</w:t>
      </w:r>
      <w:r>
        <w:tab/>
        <w:t xml:space="preserve">             </w:t>
      </w:r>
    </w:p>
    <w:p w:rsidRDefault="004636A0" w:rsidP="004636A0" w:rsidR="004636A0">
      <w:pPr>
        <w:jc w:val="both"/>
      </w:pPr>
    </w:p>
    <w:p w:rsidRDefault="004636A0" w:rsidP="004636A0" w:rsidR="004636A0">
      <w:pPr>
        <w:jc w:val="both"/>
      </w:pPr>
    </w:p>
    <w:p w:rsidRDefault="00DB052E" w:rsidP="004636A0" w:rsidR="00DB052E" w:rsidRPr="004636A0"/>
    <w:sectPr w:rsidR="00DB052E" w:rsidRPr="004636A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B9F2346"/>
    <w:multiLevelType w:val="hybridMultilevel"/>
    <w:tmpl w:val="785A82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1C041E7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36A0"/>
    <w:rsid w:val="001934D3"/>
    <w:rsid w:val="001A615A"/>
    <w:rsid w:val="003A2103"/>
    <w:rsid w:val="00402D1B"/>
    <w:rsid w:val="004636A0"/>
    <w:rsid w:val="00535C61"/>
    <w:rsid w:val="005F34FA"/>
    <w:rsid w:val="00611353"/>
    <w:rsid w:val="00CE307A"/>
    <w:rsid w:val="00D61275"/>
    <w:rsid w:val="00DB052E"/>
    <w:rsid w:val="00DD7C1A"/>
    <w:rsid w:val="00FB4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636A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636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636A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40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404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404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404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404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636A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636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636A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40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404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404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404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404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2778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1028</izvorni_sadrzaj>
    <derivirana_varijabla naziv="DomainObject.Predmet.Broj_1">1028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2013.</izvorni_sadrzaj>
    <derivirana_varijabla naziv="DomainObject.Predmet.DatumOsnivanja_1">21.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St-1028/2013</izvorni_sadrzaj>
    <derivirana_varijabla naziv="DomainObject.Predmet.OznakaBroj_1">St-1028/2013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GALLIS d.o.o. za proizvodnju, trgovinu i usluge u stečaju</izvorni_sadrzaj>
    <derivirana_varijabla naziv="DomainObject.Predmet.ProtustrankaFormated_1">  GALLIS d.o.o. za proizvodnju, trgovinu i usluge u stečaju</derivirana_varijabla>
  </DomainObject.Predmet.ProtustrankaFormated>
  <DomainObject.Predmet.ProtustrankaFormatedOIB>
    <izvorni_sadrzaj>  GALLIS d.o.o. za proizvodnju, trgovinu i usluge u stečaju, OIB 26043332440</izvorni_sadrzaj>
    <derivirana_varijabla naziv="DomainObject.Predmet.ProtustrankaFormatedOIB_1">  GALLIS d.o.o. za proizvodnju, trgovinu i usluge u stečaju, OIB 26043332440</derivirana_varijabla>
  </DomainObject.Predmet.ProtustrankaFormatedOIB>
  <DomainObject.Predmet.ProtustrankaFormatedWithAdress>
    <izvorni_sadrzaj> GALLIS d.o.o. za proizvodnju, trgovinu i usluge u stečaju, Vjenceslava Novaka 40, 35000 Slavonski Brod</izvorni_sadrzaj>
    <derivirana_varijabla naziv="DomainObject.Predmet.ProtustrankaFormatedWithAdress_1"> GALLIS d.o.o. za proizvodnju, trgovinu i usluge u stečaju, Vjenceslava Novaka 40, 35000 Slavonski Brod</derivirana_varijabla>
  </DomainObject.Predmet.ProtustrankaFormatedWithAdress>
  <DomainObject.Predmet.ProtustrankaFormatedWithAdressOIB>
    <izvorni_sadrzaj> GALLIS d.o.o. za proizvodnju, trgovinu i usluge u stečaju, OIB 26043332440, Vjenceslava Novaka 40, 35000 Slavonski Brod</izvorni_sadrzaj>
    <derivirana_varijabla naziv="DomainObject.Predmet.ProtustrankaFormatedWithAdressOIB_1"> GALLIS d.o.o. za proizvodnju, trgovinu i usluge u stečaju, OIB 26043332440, Vjenceslava Novaka 40, 35000 Slavonski Brod</derivirana_varijabla>
  </DomainObject.Predmet.ProtustrankaFormatedWithAdressOIB>
  <DomainObject.Predmet.ProtustrankaWithAdress>
    <izvorni_sadrzaj>GALLIS d.o.o. za proizvodnju, trgovinu i usluge u stečaju Vjenceslava Novaka 40, 35000 Slavonski Brod</izvorni_sadrzaj>
    <derivirana_varijabla naziv="DomainObject.Predmet.ProtustrankaWithAdress_1">GALLIS d.o.o. za proizvodnju, trgovinu i usluge u stečaju Vjenceslava Novaka 40, 35000 Slavonski Brod</derivirana_varijabla>
  </DomainObject.Predmet.ProtustrankaWithAdress>
  <DomainObject.Predmet.ProtustrankaWithAdressOIB>
    <izvorni_sadrzaj>GALLIS d.o.o. za proizvodnju, trgovinu i usluge u stečaju, OIB 26043332440, Vjenceslava Novaka 40, 35000 Slavonski Brod</izvorni_sadrzaj>
    <derivirana_varijabla naziv="DomainObject.Predmet.ProtustrankaWithAdressOIB_1">GALLIS d.o.o. za proizvodnju, trgovinu i usluge u stečaju, OIB 26043332440, Vjenceslava Novaka 40, 35000 Slavonski Brod</derivirana_varijabla>
  </DomainObject.Predmet.ProtustrankaWithAdressOIB>
  <DomainObject.Predmet.ProtustrankaNazivFormated>
    <izvorni_sadrzaj>GALLIS d.o.o. za proizvodnju, trgovinu i usluge u stečaju</izvorni_sadrzaj>
    <derivirana_varijabla naziv="DomainObject.Predmet.ProtustrankaNazivFormated_1">GALLIS d.o.o. za proizvodnju, trgovinu i usluge u stečaju</derivirana_varijabla>
  </DomainObject.Predmet.ProtustrankaNazivFormated>
  <DomainObject.Predmet.ProtustrankaNazivFormatedOIB>
    <izvorni_sadrzaj>GALLIS d.o.o. za proizvodnju, trgovinu i usluge u stečaju, OIB 26043332440</izvorni_sadrzaj>
    <derivirana_varijabla naziv="DomainObject.Predmet.ProtustrankaNazivFormatedOIB_1">GALLIS d.o.o. za proizvodnju, trgovinu i usluge u stečaju, OIB 26043332440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Osijek</izvorni_sadrzaj>
    <derivirana_varijabla naziv="DomainObject.Predmet.StrankaFormated_1">  FINA - Regionalni centar Osijek</derivirana_varijabla>
  </DomainObject.Predmet.StrankaFormated>
  <DomainObject.Predmet.StrankaFormatedOIB>
    <izvorni_sadrzaj>  FINA - Regionalni centar Osijek, OIB 85821130368</izvorni_sadrzaj>
    <derivirana_varijabla naziv="DomainObject.Predmet.StrankaFormatedOIB_1">  FINA - Regionalni centar Osijek, OIB 85821130368</derivirana_varijabla>
  </DomainObject.Predmet.StrankaFormatedOIB>
  <DomainObject.Predmet.StrankaFormatedWithAdress>
    <izvorni_sadrzaj> FINA - Regionalni centar Osijek, Osijek</izvorni_sadrzaj>
    <derivirana_varijabla naziv="DomainObject.Predmet.StrankaFormatedWithAdress_1"> FINA - Regionalni centar Osijek, Osijek</derivirana_varijabla>
  </DomainObject.Predmet.StrankaFormatedWithAdress>
  <DomainObject.Predmet.StrankaFormatedWithAdressOIB>
    <izvorni_sadrzaj> FINA - Regionalni centar Osijek, OIB 85821130368, Osijek</izvorni_sadrzaj>
    <derivirana_varijabla naziv="DomainObject.Predmet.StrankaFormatedWithAdressOIB_1"> FINA - Regionalni centar Osijek, OIB 85821130368, Osijek</derivirana_varijabla>
  </DomainObject.Predmet.StrankaFormatedWithAdressOIB>
  <DomainObject.Predmet.StrankaWithAdress>
    <izvorni_sadrzaj>FINA - Regionalni centar Osijek Osijek</izvorni_sadrzaj>
    <derivirana_varijabla naziv="DomainObject.Predmet.StrankaWithAdress_1">FINA - Regionalni centar Osijek Osijek</derivirana_varijabla>
  </DomainObject.Predmet.StrankaWithAdress>
  <DomainObject.Predmet.StrankaWithAdressOIB>
    <izvorni_sadrzaj>FINA - Regionalni centar Osijek, OIB 85821130368, Osijek</izvorni_sadrzaj>
    <derivirana_varijabla naziv="DomainObject.Predmet.StrankaWithAdressOIB_1">FINA - Regionalni centar Osijek, OIB 85821130368, Osijek</derivirana_varijabla>
  </DomainObject.Predmet.StrankaWithAdressOIB>
  <DomainObject.Predmet.StrankaNazivFormated>
    <izvorni_sadrzaj>FINA - Regionalni centar Osijek</izvorni_sadrzaj>
    <derivirana_varijabla naziv="DomainObject.Predmet.StrankaNazivFormated_1">FINA - Regionalni centar Osijek</derivirana_varijabla>
  </DomainObject.Predmet.StrankaNazivFormated>
  <DomainObject.Predmet.StrankaNazivFormatedOIB>
    <izvorni_sadrzaj>FINA - Regionalni centar Osijek, OIB 85821130368</izvorni_sadrzaj>
    <derivirana_varijabla naziv="DomainObject.Predmet.StrankaNazivFormatedOIB_1">FINA - Regionalni centar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- Regionalni centar Osijek</item>
    </izvorni_sadrzaj>
    <derivirana_varijabla naziv="DomainObject.Predmet.StrankaListFormated_1">
      <item>FINA - Regionalni centar Osijek</item>
    </derivirana_varijabla>
  </DomainObject.Predmet.StrankaListFormated>
  <DomainObject.Predmet.StrankaListFormatedOIB>
    <izvorni_sadrzaj>
      <item>FINA - Regionalni centar Osijek, OIB 85821130368</item>
    </izvorni_sadrzaj>
    <derivirana_varijabla naziv="DomainObject.Predmet.StrankaListFormatedOIB_1">
      <item>FINA - Regionalni centar Osijek, OIB 85821130368</item>
    </derivirana_varijabla>
  </DomainObject.Predmet.StrankaListFormatedOIB>
  <DomainObject.Predmet.StrankaListFormatedWithAdress>
    <izvorni_sadrzaj>
      <item>FINA - Regionalni centar Osijek, Osijek</item>
    </izvorni_sadrzaj>
    <derivirana_varijabla naziv="DomainObject.Predmet.StrankaListFormatedWithAdress_1">
      <item>FINA - Regionalni centar Osijek, Osijek</item>
    </derivirana_varijabla>
  </DomainObject.Predmet.StrankaListFormatedWithAdress>
  <DomainObject.Predmet.StrankaListFormatedWithAdressOIB>
    <izvorni_sadrzaj>
      <item>FINA - Regionalni centar Osijek, OIB 85821130368, Osijek</item>
    </izvorni_sadrzaj>
    <derivirana_varijabla naziv="DomainObject.Predmet.StrankaListFormatedWithAdressOIB_1">
      <item>FINA - Regionalni centar Osijek, OIB 85821130368, Osijek</item>
    </derivirana_varijabla>
  </DomainObject.Predmet.StrankaListFormatedWithAdressOIB>
  <DomainObject.Predmet.StrankaListNazivFormated>
    <izvorni_sadrzaj>
      <item>FINA - Regionalni centar Osijek</item>
    </izvorni_sadrzaj>
    <derivirana_varijabla naziv="DomainObject.Predmet.StrankaListNazivFormated_1">
      <item>FINA - Regionalni centar Osijek</item>
    </derivirana_varijabla>
  </DomainObject.Predmet.StrankaListNazivFormated>
  <DomainObject.Predmet.StrankaListNazivFormatedOIB>
    <izvorni_sadrzaj>
      <item>FINA - Regionalni centar Osijek, OIB 85821130368</item>
    </izvorni_sadrzaj>
    <derivirana_varijabla naziv="DomainObject.Predmet.StrankaListNazivFormatedOIB_1">
      <item>FINA - Regionalni centar Osijek, OIB 85821130368</item>
    </derivirana_varijabla>
  </DomainObject.Predmet.StrankaListNazivFormatedOIB>
  <DomainObject.Predmet.ProtuStrankaListFormated>
    <izvorni_sadrzaj>
      <item>GALLIS d.o.o. za proizvodnju, trgovinu i usluge u stečaju</item>
    </izvorni_sadrzaj>
    <derivirana_varijabla naziv="DomainObject.Predmet.ProtuStrankaListFormated_1">
      <item>GALLIS d.o.o. za proizvodnju, trgovinu i usluge u stečaju</item>
    </derivirana_varijabla>
  </DomainObject.Predmet.ProtuStrankaListFormated>
  <DomainObject.Predmet.ProtuStrankaListFormatedOIB>
    <izvorni_sadrzaj>
      <item>GALLIS d.o.o. za proizvodnju, trgovinu i usluge u stečaju, OIB 26043332440</item>
    </izvorni_sadrzaj>
    <derivirana_varijabla naziv="DomainObject.Predmet.ProtuStrankaListFormatedOIB_1">
      <item>GALLIS d.o.o. za proizvodnju, trgovinu i usluge u stečaju, OIB 26043332440</item>
    </derivirana_varijabla>
  </DomainObject.Predmet.ProtuStrankaListFormatedOIB>
  <DomainObject.Predmet.ProtuStrankaListFormatedWithAdress>
    <izvorni_sadrzaj>
      <item>GALLIS d.o.o. za proizvodnju, trgovinu i usluge u stečaju, Vjenceslava Novaka 40, 35000 Slavonski Brod</item>
    </izvorni_sadrzaj>
    <derivirana_varijabla naziv="DomainObject.Predmet.ProtuStrankaListFormatedWithAdress_1">
      <item>GALLIS d.o.o. za proizvodnju, trgovinu i usluge u stečaju, Vjenceslava Novaka 40, 35000 Slavonski Brod</item>
    </derivirana_varijabla>
  </DomainObject.Predmet.ProtuStrankaListFormatedWithAdress>
  <DomainObject.Predmet.ProtuStrankaListFormatedWithAdressOIB>
    <izvorni_sadrzaj>
      <item>GALLIS d.o.o. za proizvodnju, trgovinu i usluge u stečaju, OIB 26043332440, Vjenceslava Novaka 40, 35000 Slavonski Brod</item>
    </izvorni_sadrzaj>
    <derivirana_varijabla naziv="DomainObject.Predmet.ProtuStrankaListFormatedWithAdressOIB_1">
      <item>GALLIS d.o.o. za proizvodnju, trgovinu i usluge u stečaju, OIB 26043332440, Vjenceslava Novaka 40, 35000 Slavonski Brod</item>
    </derivirana_varijabla>
  </DomainObject.Predmet.ProtuStrankaListFormatedWithAdressOIB>
  <DomainObject.Predmet.ProtuStrankaListNazivFormated>
    <izvorni_sadrzaj>
      <item>GALLIS d.o.o. za proizvodnju, trgovinu i usluge u stečaju</item>
    </izvorni_sadrzaj>
    <derivirana_varijabla naziv="DomainObject.Predmet.ProtuStrankaListNazivFormated_1">
      <item>GALLIS d.o.o. za proizvodnju, trgovinu i usluge u stečaju</item>
    </derivirana_varijabla>
  </DomainObject.Predmet.ProtuStrankaListNazivFormated>
  <DomainObject.Predmet.ProtuStrankaListNazivFormatedOIB>
    <izvorni_sadrzaj>
      <item>GALLIS d.o.o. za proizvodnju, trgovinu i usluge u stečaju, OIB 26043332440</item>
    </izvorni_sadrzaj>
    <derivirana_varijabla naziv="DomainObject.Predmet.ProtuStrankaListNazivFormatedOIB_1">
      <item>GALLIS d.o.o. za proizvodnju, trgovinu i usluge u stečaju, OIB 26043332440</item>
    </derivirana_varijabla>
  </DomainObject.Predmet.ProtuStrankaListNazivFormatedOIB>
  <DomainObject.Predmet.OstaliListFormated>
    <izvorni_sadrzaj>
      <item>Zvezdan Kičeec</item>
      <item>Zdravko Grubeša</item>
      <item>Mira Jelčić</item>
      <item>Antun Mamić</item>
      <item>Gorana Klepač</item>
      <item>Vesna Lazarić</item>
      <item>Hypo Alpe-Adria-Bank d.d.</item>
      <item>H-abduco</item>
      <item>Gabriel Zovak</item>
      <item>VETO d.o.o. za veterinarstvo, proizvodnju, trgovinu i usluge</item>
      <item>Sanja Šetina</item>
    </izvorni_sadrzaj>
    <derivirana_varijabla naziv="DomainObject.Predmet.OstaliListFormated_1">
      <item>Zvezdan Kičeec</item>
      <item>Zdravko Grubeša</item>
      <item>Mira Jelčić</item>
      <item>Antun Mamić</item>
      <item>Gorana Klepač</item>
      <item>Vesna Lazarić</item>
      <item>Hypo Alpe-Adria-Bank d.d.</item>
      <item>H-abduco</item>
      <item>Gabriel Zovak</item>
      <item>VETO d.o.o. za veterinarstvo, proizvodnju, trgovinu i usluge</item>
      <item>Sanja Šetina</item>
    </derivirana_varijabla>
  </DomainObject.Predmet.OstaliListFormated>
  <DomainObject.Predmet.OstaliListFormatedOIB>
    <izvorni_sadrzaj>
      <item>Zvezdan Kičeec</item>
      <item>Zdravko Grubeša, OIB 38584131681</item>
      <item>Mira Jelčić</item>
      <item>Antun Mamić</item>
      <item>Gorana Klepač</item>
      <item>Vesna Lazarić</item>
      <item>Hypo Alpe-Adria-Bank d.d.</item>
      <item>H-abduco</item>
      <item>Gabriel Zovak</item>
      <item>VETO d.o.o. za veterinarstvo, proizvodnju, trgovinu i usluge, OIB 26056147349</item>
      <item>Sanja Šetina</item>
    </izvorni_sadrzaj>
    <derivirana_varijabla naziv="DomainObject.Predmet.OstaliListFormatedOIB_1">
      <item>Zvezdan Kičeec</item>
      <item>Zdravko Grubeša, OIB 38584131681</item>
      <item>Mira Jelčić</item>
      <item>Antun Mamić</item>
      <item>Gorana Klepač</item>
      <item>Vesna Lazarić</item>
      <item>Hypo Alpe-Adria-Bank d.d.</item>
      <item>H-abduco</item>
      <item>Gabriel Zovak</item>
      <item>VETO d.o.o. za veterinarstvo, proizvodnju, trgovinu i usluge, OIB 26056147349</item>
      <item>Sanja Šetina</item>
    </derivirana_varijabla>
  </DomainObject.Predmet.OstaliListFormatedOIB>
  <DomainObject.Predmet.OstaliListFormatedWithAdress>
    <izvorni_sadrzaj>
      <item>Zvezdan Kičeec, 35000 Slavonski Brod</item>
      <item>Zdravko Grubeša, 31410 Piškorevci</item>
      <item>Mira Jelčić, Porezna, 35000 Slavonski Brod</item>
      <item>Antun Mamić, Porezna, 35000 Slavonski Brod</item>
      <item>Gorana Klepač</item>
      <item>Vesna Lazarić</item>
      <item>Hypo Alpe-Adria-Bank d.d., Alavonska Avenija 6, 10000 Zagreb</item>
      <item>H-abduco, Slavonska avenija 6, 10000 Zagreb</item>
      <item>Gabriel Zovak</item>
      <item>VETO d.o.o. za veterinarstvo, proizvodnju, trgovinu i usluge, Antuna Barca 38, 35000 Slavonski Brod</item>
      <item>Sanja Šetina</item>
    </izvorni_sadrzaj>
    <derivirana_varijabla naziv="DomainObject.Predmet.OstaliListFormatedWithAdress_1">
      <item>Zvezdan Kičeec, 35000 Slavonski Brod</item>
      <item>Zdravko Grubeša, 31410 Piškorevci</item>
      <item>Mira Jelčić, Porezna, 35000 Slavonski Brod</item>
      <item>Antun Mamić, Porezna, 35000 Slavonski Brod</item>
      <item>Gorana Klepač</item>
      <item>Vesna Lazarić</item>
      <item>Hypo Alpe-Adria-Bank d.d., Alavonska Avenija 6, 10000 Zagreb</item>
      <item>H-abduco, Slavonska avenija 6, 10000 Zagreb</item>
      <item>Gabriel Zovak</item>
      <item>VETO d.o.o. za veterinarstvo, proizvodnju, trgovinu i usluge, Antuna Barca 38, 35000 Slavonski Brod</item>
      <item>Sanja Šetina</item>
    </derivirana_varijabla>
  </DomainObject.Predmet.OstaliListFormatedWithAdress>
  <DomainObject.Predmet.OstaliListFormatedWithAdressOIB>
    <izvorni_sadrzaj>
      <item>Zvezdan Kičeec, 35000 Slavonski Brod</item>
      <item>Zdravko Grubeša, OIB 38584131681, 31410 Piškorevci</item>
      <item>Mira Jelčić, Porezna, 35000 Slavonski Brod</item>
      <item>Antun Mamić, Porezna, 35000 Slavonski Brod</item>
      <item>Gorana Klepač</item>
      <item>Vesna Lazarić</item>
      <item>Hypo Alpe-Adria-Bank d.d., Alavonska Avenija 6, 10000 Zagreb</item>
      <item>H-abduco, Slavonska avenija 6, 10000 Zagreb</item>
      <item>Gabriel Zovak</item>
      <item>VETO d.o.o. za veterinarstvo, proizvodnju, trgovinu i usluge, OIB 26056147349, Antuna Barca 38, 35000 Slavonski Brod</item>
      <item>Sanja Šetina</item>
    </izvorni_sadrzaj>
    <derivirana_varijabla naziv="DomainObject.Predmet.OstaliListFormatedWithAdressOIB_1">
      <item>Zvezdan Kičeec, 35000 Slavonski Brod</item>
      <item>Zdravko Grubeša, OIB 38584131681, 31410 Piškorevci</item>
      <item>Mira Jelčić, Porezna, 35000 Slavonski Brod</item>
      <item>Antun Mamić, Porezna, 35000 Slavonski Brod</item>
      <item>Gorana Klepač</item>
      <item>Vesna Lazarić</item>
      <item>Hypo Alpe-Adria-Bank d.d., Alavonska Avenija 6, 10000 Zagreb</item>
      <item>H-abduco, Slavonska avenija 6, 10000 Zagreb</item>
      <item>Gabriel Zovak</item>
      <item>VETO d.o.o. za veterinarstvo, proizvodnju, trgovinu i usluge, OIB 26056147349, Antuna Barca 38, 35000 Slavonski Brod</item>
      <item>Sanja Šetina</item>
    </derivirana_varijabla>
  </DomainObject.Predmet.OstaliListFormatedWithAdressOIB>
  <DomainObject.Predmet.OstaliListNazivFormated>
    <izvorni_sadrzaj>
      <item>Zvezdan Kičeec</item>
      <item>Zdravko Grubeša</item>
      <item>Mira Jelčić</item>
      <item>Antun Mamić</item>
      <item>Gorana Klepač</item>
      <item>Vesna Lazarić</item>
      <item>Hypo Alpe-Adria-Bank d.d.</item>
      <item>H-abduco</item>
      <item>Gabriel Zovak</item>
      <item>VETO d.o.o. za veterinarstvo, proizvodnju, trgovinu i usluge</item>
      <item>Sanja Šetina</item>
    </izvorni_sadrzaj>
    <derivirana_varijabla naziv="DomainObject.Predmet.OstaliListNazivFormated_1">
      <item>Zvezdan Kičeec</item>
      <item>Zdravko Grubeša</item>
      <item>Mira Jelčić</item>
      <item>Antun Mamić</item>
      <item>Gorana Klepač</item>
      <item>Vesna Lazarić</item>
      <item>Hypo Alpe-Adria-Bank d.d.</item>
      <item>H-abduco</item>
      <item>Gabriel Zovak</item>
      <item>VETO d.o.o. za veterinarstvo, proizvodnju, trgovinu i usluge</item>
      <item>Sanja Šetina</item>
    </derivirana_varijabla>
  </DomainObject.Predmet.OstaliListNazivFormated>
  <DomainObject.Predmet.OstaliListNazivFormatedOIB>
    <izvorni_sadrzaj>
      <item>Zvezdan Kičeec</item>
      <item>Zdravko Grubeša, OIB 38584131681</item>
      <item>Mira Jelčić</item>
      <item>Antun Mamić</item>
      <item>Gorana Klepač</item>
      <item>Vesna Lazarić</item>
      <item>Hypo Alpe-Adria-Bank d.d.</item>
      <item>H-abduco</item>
      <item>Gabriel Zovak</item>
      <item>VETO d.o.o. za veterinarstvo, proizvodnju, trgovinu i usluge, OIB 26056147349</item>
      <item>Sanja Šetina</item>
    </izvorni_sadrzaj>
    <derivirana_varijabla naziv="DomainObject.Predmet.OstaliListNazivFormatedOIB_1">
      <item>Zvezdan Kičeec</item>
      <item>Zdravko Grubeša, OIB 38584131681</item>
      <item>Mira Jelčić</item>
      <item>Antun Mamić</item>
      <item>Gorana Klepač</item>
      <item>Vesna Lazarić</item>
      <item>Hypo Alpe-Adria-Bank d.d.</item>
      <item>H-abduco</item>
      <item>Gabriel Zovak</item>
      <item>VETO d.o.o. za veterinarstvo, proizvodnju, trgovinu i usluge, OIB 26056147349</item>
      <item>Sanja Šetina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Regionalni centar Osijek</izvorni_sadrzaj>
    <derivirana_varijabla naziv="DomainObject.Predmet.StrankaIDrugi_1">FINA - Regionalni centar Osijek</derivirana_varijabla>
  </DomainObject.Predmet.StrankaIDrugi>
  <DomainObject.Predmet.ProtustrankaIDrugi>
    <izvorni_sadrzaj>GALLIS d.o.o. za proizvodnju, trgovinu i usluge u stečaju</izvorni_sadrzaj>
    <derivirana_varijabla naziv="DomainObject.Predmet.ProtustrankaIDrugi_1">GALLIS d.o.o. za proizvodnju, trgovinu i usluge u stečaju</derivirana_varijabla>
  </DomainObject.Predmet.ProtustrankaIDrugi>
  <DomainObject.Predmet.StrankaIDrugiAdressOIB>
    <izvorni_sadrzaj>FINA - Regionalni centar Osijek, OIB 85821130368, Osijek</izvorni_sadrzaj>
    <derivirana_varijabla naziv="DomainObject.Predmet.StrankaIDrugiAdressOIB_1">FINA - Regionalni centar Osijek, OIB 85821130368, Osijek</derivirana_varijabla>
  </DomainObject.Predmet.StrankaIDrugiAdressOIB>
  <DomainObject.Predmet.ProtustrankaIDrugiAdressOIB>
    <izvorni_sadrzaj>GALLIS d.o.o. za proizvodnju, trgovinu i usluge u stečaju, OIB 26043332440, Vjenceslava Novaka 40, 35000 Slavonski Brod</izvorni_sadrzaj>
    <derivirana_varijabla naziv="DomainObject.Predmet.ProtustrankaIDrugiAdressOIB_1">GALLIS d.o.o. za proizvodnju, trgovinu i usluge u stečaju, OIB 26043332440, Vjenceslava Novaka 40,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Osijek</item>
      <item>GALLIS d.o.o. za proizvodnju, trgovinu i usluge u stečaju</item>
      <item>Zvezdan Kičeec</item>
      <item>Zdravko Grubeša</item>
      <item>Mira Jelčić</item>
      <item>Antun Mamić</item>
      <item>Gorana Klepač</item>
      <item>Vesna Lazarić</item>
      <item>Hypo Alpe-Adria-Bank d.d.</item>
      <item>H-abduco</item>
      <item>Gabriel Zovak</item>
      <item>VETO d.o.o. za veterinarstvo, proizvodnju, trgovinu i usluge</item>
      <item>Sanja Šetina</item>
    </izvorni_sadrzaj>
    <derivirana_varijabla naziv="DomainObject.Predmet.SudioniciListNaziv_1">
      <item>FINA - Regionalni centar Osijek</item>
      <item>GALLIS d.o.o. za proizvodnju, trgovinu i usluge u stečaju</item>
      <item>Zvezdan Kičeec</item>
      <item>Zdravko Grubeša</item>
      <item>Mira Jelčić</item>
      <item>Antun Mamić</item>
      <item>Gorana Klepač</item>
      <item>Vesna Lazarić</item>
      <item>Hypo Alpe-Adria-Bank d.d.</item>
      <item>H-abduco</item>
      <item>Gabriel Zovak</item>
      <item>VETO d.o.o. za veterinarstvo, proizvodnju, trgovinu i usluge</item>
      <item>Sanja Šetina</item>
    </derivirana_varijabla>
  </DomainObject.Predmet.SudioniciListNaziv>
  <DomainObject.Predmet.SudioniciListAdressOIB>
    <izvorni_sadrzaj>
      <item>FINA - Regionalni centar Osijek, OIB 85821130368, Osijek</item>
      <item>GALLIS d.o.o. za proizvodnju, trgovinu i usluge u stečaju, OIB 26043332440, Vjenceslava Novaka 40,35000 Slavonski Brod</item>
      <item>Zvezdan Kičeec, 35000 Slavonski Brod</item>
      <item>Zdravko Grubeša, OIB 38584131681, 31410 Piškorevci</item>
      <item>Mira Jelčić, Porezna,35000 Slavonski Brod</item>
      <item>Antun Mamić, Porezna,35000 Slavonski Brod</item>
      <item>Gorana Klepač</item>
      <item>Vesna Lazarić</item>
      <item>Hypo Alpe-Adria-Bank d.d., Alavonska Avenija 6,10000 Zagreb</item>
      <item>H-abduco, Slavonska avenija 6,10000 Zagreb</item>
      <item>Gabriel Zovak</item>
      <item>VETO d.o.o. za veterinarstvo, proizvodnju, trgovinu i usluge, OIB 26056147349, Antuna Barca 38,35000 Slavonski Brod</item>
      <item>Sanja Šetina</item>
    </izvorni_sadrzaj>
    <derivirana_varijabla naziv="DomainObject.Predmet.SudioniciListAdressOIB_1">
      <item>FINA - Regionalni centar Osijek, OIB 85821130368, Osijek</item>
      <item>GALLIS d.o.o. za proizvodnju, trgovinu i usluge u stečaju, OIB 26043332440, Vjenceslava Novaka 40,35000 Slavonski Brod</item>
      <item>Zvezdan Kičeec, 35000 Slavonski Brod</item>
      <item>Zdravko Grubeša, OIB 38584131681, 31410 Piškorevci</item>
      <item>Mira Jelčić, Porezna,35000 Slavonski Brod</item>
      <item>Antun Mamić, Porezna,35000 Slavonski Brod</item>
      <item>Gorana Klepač</item>
      <item>Vesna Lazarić</item>
      <item>Hypo Alpe-Adria-Bank d.d., Alavonska Avenija 6,10000 Zagreb</item>
      <item>H-abduco, Slavonska avenija 6,10000 Zagreb</item>
      <item>Gabriel Zovak</item>
      <item>VETO d.o.o. za veterinarstvo, proizvodnju, trgovinu i usluge, OIB 26056147349, Antuna Barca 38,35000 Slavonski Brod</item>
      <item>Sanja Šetina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26043332440</item>
      <item>, OIB null</item>
      <item>, OIB 38584131681</item>
      <item>, OIB null</item>
      <item>, OIB null</item>
      <item>, OIB null</item>
      <item>, OIB null</item>
      <item>, OIB null</item>
      <item>, OIB null</item>
      <item>, OIB null</item>
      <item>, OIB 26056147349</item>
      <item>, OIB null</item>
    </izvorni_sadrzaj>
    <derivirana_varijabla naziv="DomainObject.Predmet.SudioniciListNazivOIB_1">
      <item>, OIB 85821130368</item>
      <item>, OIB 26043332440</item>
      <item>, OIB null</item>
      <item>, OIB 38584131681</item>
      <item>, OIB null</item>
      <item>, OIB null</item>
      <item>, OIB null</item>
      <item>, OIB null</item>
      <item>, OIB null</item>
      <item>, OIB null</item>
      <item>, OIB null</item>
      <item>, OIB 26056147349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743</properties:Words>
  <properties:Characters>3934</properties:Characters>
  <properties:Lines>100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2017-05-17T09:01:00Z</dcterms:created>
  <dc:creator>wsadmin</dc:creator>
  <cp:lastModifiedBy>wsadmin</cp:lastModifiedBy>
  <cp:lastPrinted>2017-05-17T08:42:00Z</cp:lastPrinted>
  <dcterms:modified xmlns:xsi="http://www.w3.org/2001/XMLSchema-instance" xsi:type="dcterms:W3CDTF">2017-05-17T09:21:00Z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