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747c" w14:paraId="a82747c" w:rsidRDefault="00DC25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1685925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253B" w:rsidP="00DC253B" w:rsidR="00AE649C">
      <w:pPr>
        <w:pStyle w:val="NormaleSPIS"/>
        <w:spacing w:after="0"/>
      </w:pPr>
      <w:r>
        <w:t xml:space="preserve">      Republika Hrvatska</w:t>
      </w:r>
    </w:p>
    <w:p w:rsidRDefault="00DC253B" w:rsidP="00DC253B" w:rsidR="00DC253B">
      <w:pPr>
        <w:pStyle w:val="NormaleSPIS"/>
        <w:spacing w:after="0"/>
      </w:pPr>
      <w:r>
        <w:t>Trgovački sud u Bjelovaru</w:t>
      </w:r>
    </w:p>
    <w:p w:rsidRDefault="00DC253B" w:rsidP="004F27AE" w:rsidR="00DC253B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DC253B" w:rsidP="00DC253B" w:rsidR="00DC253B">
      <w:pPr>
        <w:jc w:val="right"/>
      </w:pPr>
      <w:r>
        <w:t>Poslovni broj:7 St-303/2015-59</w:t>
      </w:r>
    </w:p>
    <w:p w:rsidRDefault="00DC253B" w:rsidP="00DC253B" w:rsidR="00DC253B">
      <w:pPr>
        <w:jc w:val="right"/>
      </w:pPr>
    </w:p>
    <w:p w:rsidRDefault="00DC253B" w:rsidP="00DC253B" w:rsidR="00DC253B">
      <w:pPr>
        <w:jc w:val="center"/>
      </w:pPr>
      <w:r>
        <w:t>R E P U B L I K A  H R V A T S K A</w:t>
      </w:r>
    </w:p>
    <w:p w:rsidRDefault="00DC253B" w:rsidP="00DC253B" w:rsidR="00DC253B">
      <w:pPr>
        <w:jc w:val="center"/>
      </w:pPr>
      <w:r>
        <w:t>R J E Š E N J E</w:t>
      </w:r>
    </w:p>
    <w:p w:rsidRDefault="00DC253B" w:rsidP="00DC253B" w:rsidR="00DC253B">
      <w:pPr>
        <w:jc w:val="center"/>
      </w:pPr>
    </w:p>
    <w:p w:rsidRDefault="00DC253B" w:rsidP="00DC253B" w:rsidR="00DC253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 društvom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16. studenog 2017. </w:t>
      </w:r>
    </w:p>
    <w:p w:rsidRDefault="00DC253B" w:rsidP="00DC253B" w:rsidR="00DC253B">
      <w:pPr>
        <w:jc w:val="center"/>
      </w:pPr>
      <w:r>
        <w:t>r i j e š i o   j e</w:t>
      </w:r>
      <w:bookmarkStart w:name="_GoBack" w:id="0"/>
      <w:bookmarkEnd w:id="0"/>
    </w:p>
    <w:p w:rsidRDefault="00DC253B" w:rsidP="00DC253B" w:rsidR="00DC253B">
      <w:pPr>
        <w:jc w:val="center"/>
      </w:pPr>
    </w:p>
    <w:p w:rsidRDefault="00DC253B" w:rsidP="00DC253B" w:rsidR="00DC253B">
      <w:pPr>
        <w:ind w:left="720"/>
        <w:jc w:val="both"/>
      </w:pPr>
      <w:r>
        <w:t xml:space="preserve">Stečajnom upravitelju Vinku Ljubičiću iz Osijeka, </w:t>
      </w:r>
      <w:proofErr w:type="spellStart"/>
      <w:r>
        <w:t>Orljavska</w:t>
      </w:r>
      <w:proofErr w:type="spellEnd"/>
      <w:r>
        <w:t xml:space="preserve"> 4a, u stečajnom postupku nad dužnikom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odobrava se isplata stvarnih troškova nastalog dana 8. studenog 2017. godine u </w:t>
      </w:r>
      <w:proofErr w:type="spellStart"/>
      <w:r>
        <w:t>brutto</w:t>
      </w:r>
      <w:proofErr w:type="spellEnd"/>
      <w:r>
        <w:t xml:space="preserve"> iznosu od 2.204,35 kuna.</w:t>
      </w:r>
    </w:p>
    <w:p w:rsidRDefault="00DC253B" w:rsidP="00DC253B" w:rsidR="00DC253B">
      <w:pPr>
        <w:ind w:left="720"/>
        <w:jc w:val="center"/>
      </w:pPr>
      <w:r w:rsidRPr="00DC253B">
        <w:t>Obrazloženje</w:t>
      </w:r>
    </w:p>
    <w:p w:rsidRDefault="00DC253B" w:rsidP="00DC253B" w:rsidR="00DC253B">
      <w:pPr>
        <w:ind w:left="720"/>
        <w:jc w:val="center"/>
      </w:pPr>
    </w:p>
    <w:p w:rsidRDefault="00DC253B" w:rsidP="00DC253B" w:rsidR="00DC253B">
      <w:pPr>
        <w:jc w:val="both"/>
      </w:pPr>
      <w:r>
        <w:tab/>
        <w:t xml:space="preserve">Stečajni upravitelj podnio je sudu dana  9. studenog 2017. godine zahtjev za odobrenje stvarnih troškova stečajnog upravitelja nastalog dana 8. studenog 2017. godine u stečajnom postupku nad dužnikom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35811060541.</w:t>
      </w:r>
    </w:p>
    <w:p w:rsidRDefault="00DC253B" w:rsidP="00DC253B" w:rsidR="00DC253B">
      <w:pPr>
        <w:ind w:firstLine="720"/>
        <w:jc w:val="both"/>
      </w:pPr>
      <w:r>
        <w:t xml:space="preserve">Uz prijedlog i zahtjev za naknadu stvarnog troška nastalog dana 8. studenog 2017. godine dostavio je putni nalog za obračun i opis stvarnih troškova, te dokumentaciju iz koje je razvidno da je taj trošak stvarno i nastao u navedenom iznosu, a koji se odnosi na troškove prijevoza osobnim automobilom na relaciji Osijek-Kutina-Bjelovar, Bjelovar-Kutina-Osijek u iznosu od 820,00 kuna (410 km x 2,00 kn = 820,00 kn), od troškova cestarine na istoj relaciji u iznosu od 180,00 kuna i od troška ½ dnevnice u iznosu od 85,00 kuna, odnosno sveukupno u </w:t>
      </w:r>
      <w:proofErr w:type="spellStart"/>
      <w:r>
        <w:t>netto</w:t>
      </w:r>
      <w:proofErr w:type="spellEnd"/>
      <w:r>
        <w:t xml:space="preserve"> iznosu od 1.345,00 kuna, te troškova poreza, prireza i doprinosa po putnom nalogu, a </w:t>
      </w:r>
    </w:p>
    <w:p w:rsidRDefault="00DC253B" w:rsidP="00DC253B" w:rsidR="00DC253B">
      <w:pPr>
        <w:ind w:firstLine="720"/>
        <w:jc w:val="both"/>
      </w:pPr>
    </w:p>
    <w:p w:rsidRDefault="00DC253B" w:rsidP="00DC253B" w:rsidR="00DC253B">
      <w:pPr>
        <w:ind w:firstLine="720"/>
        <w:jc w:val="both"/>
      </w:pPr>
    </w:p>
    <w:p w:rsidRDefault="00DC253B" w:rsidP="00DC253B" w:rsidR="00DC253B">
      <w:pPr>
        <w:ind w:firstLine="720"/>
        <w:jc w:val="center"/>
      </w:pPr>
      <w:r>
        <w:lastRenderedPageBreak/>
        <w:t>2</w:t>
      </w:r>
    </w:p>
    <w:p w:rsidRDefault="00DC253B" w:rsidP="00DC253B" w:rsidR="00DC253B">
      <w:pPr>
        <w:ind w:firstLine="720"/>
        <w:jc w:val="right"/>
      </w:pPr>
      <w:r>
        <w:t>Poslovni broj:7 St-303/2015-59</w:t>
      </w:r>
    </w:p>
    <w:p w:rsidRDefault="00DC253B" w:rsidP="00DC253B" w:rsidR="00DC253B">
      <w:pPr>
        <w:jc w:val="both"/>
      </w:pPr>
      <w:r>
        <w:t xml:space="preserve">što daje ukupni stvarni </w:t>
      </w:r>
      <w:proofErr w:type="spellStart"/>
      <w:r>
        <w:t>brutto</w:t>
      </w:r>
      <w:proofErr w:type="spellEnd"/>
      <w:r>
        <w:t xml:space="preserve"> trošak u iznosu od 2.204,35 kuna, zbog čega je temeljem čl.94.st.1. i st.3. Stečajnog zakona odlučeno kao u izreci ovog rješenja.</w:t>
      </w:r>
    </w:p>
    <w:p w:rsidRDefault="00DC253B" w:rsidP="00DC253B" w:rsidR="00DC253B">
      <w:pPr>
        <w:ind w:firstLine="720"/>
        <w:jc w:val="center"/>
      </w:pPr>
      <w:r>
        <w:t xml:space="preserve">U Bjelovaru, 16. studenog 2017. </w:t>
      </w:r>
    </w:p>
    <w:p w:rsidRDefault="00DC253B" w:rsidP="00DC253B" w:rsidR="00DC25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DC253B" w:rsidP="00DC253B" w:rsidR="00DC25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DC253B" w:rsidP="00DC253B" w:rsidR="00DC253B">
      <w:pPr>
        <w:spacing w:after="0"/>
        <w:ind w:firstLine="720"/>
        <w:jc w:val="both"/>
      </w:pPr>
      <w:r>
        <w:t xml:space="preserve">                                            </w:t>
      </w:r>
      <w:r>
        <w:t xml:space="preserve">                          </w:t>
      </w:r>
      <w:r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DC253B" w:rsidP="00DC253B" w:rsidR="00DC253B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C253B" w:rsidP="00DC253B" w:rsidR="00DC253B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DC253B" w:rsidP="00DC253B" w:rsidR="00DC253B">
      <w:pPr>
        <w:ind w:firstLine="720"/>
        <w:jc w:val="both"/>
      </w:pPr>
    </w:p>
    <w:p w:rsidRDefault="00DC253B" w:rsidP="00DC253B" w:rsidR="00DC253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53B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029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St-303/2015-59</izvorni_sadrzaj>
    <derivirana_varijabla naziv="DomainObject.Oznaka_1">St-303/2015-59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St-303/2015-59</izvorni_sadrzaj>
    <derivirana_varijabla naziv="DomainObject.PoslovniBrojDokumenta_1">St-303/2015-59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E79EE-C920-49A4-84E0-BFCC3DAAD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2061</properties:Characters>
  <properties:Lines>51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2017-11-16T09:55:00Z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St-303/2015-59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