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61de" w14:paraId="16161de" w:rsidRDefault="005042E8" w:rsidP="0018170C" w:rsidR="0018170C">
      <w:pPr>
        <w:pStyle w:val="Bezproreda"/>
        <w:ind w:firstLine="708" w:left="4956"/>
        <w15:collapsed w:val="false"/>
      </w:pPr>
      <w:bookmarkStart w:name="_GoBack" w:id="0"/>
      <w:bookmarkEnd w:id="0"/>
      <w:r>
        <w:t>Poslovni broj: 1 St-3/2018</w:t>
      </w:r>
      <w:r w:rsidR="000A3D53">
        <w:t>-</w:t>
      </w:r>
    </w:p>
    <w:p w:rsidRDefault="0018170C" w:rsidP="0018170C" w:rsidR="0018170C">
      <w:pPr>
        <w:pStyle w:val="Bezproreda"/>
      </w:pPr>
      <w:r>
        <w:t xml:space="preserve">                                 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  <w:jc w:val="center"/>
      </w:pPr>
      <w:r>
        <w:t>Z A P I S N I K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</w:pPr>
    </w:p>
    <w:p w:rsidRDefault="005042E8" w:rsidP="0018170C" w:rsidR="0018170C">
      <w:pPr>
        <w:pStyle w:val="Bezproreda"/>
        <w:jc w:val="center"/>
      </w:pPr>
      <w:r>
        <w:t>od  20</w:t>
      </w:r>
      <w:r w:rsidR="000A3D53">
        <w:t>. veljače 2018</w:t>
      </w:r>
      <w:r w:rsidR="0018170C">
        <w:t xml:space="preserve">. godine sa </w:t>
      </w:r>
      <w:r w:rsidR="0018170C">
        <w:rPr>
          <w:b/>
        </w:rPr>
        <w:t>Ispitnog ročišta</w:t>
      </w:r>
      <w:r w:rsidR="0018170C">
        <w:t xml:space="preserve"> u stečajnom predmetu stečajnog dužnika </w:t>
      </w:r>
      <w:r>
        <w:t>Stečajna masa iza Poljoprivredno-ekološka zadruga Mačanka</w:t>
      </w:r>
      <w:r w:rsidR="00383819">
        <w:t xml:space="preserve"> u stečaju,</w:t>
      </w:r>
      <w:r>
        <w:t xml:space="preserve"> Zagreb, Đorđićeva 24, OIB: 87709007511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  <w:jc w:val="center"/>
      </w:pPr>
      <w:r>
        <w:t>održanog kod Trgovačkog suda u Bjelovaru</w:t>
      </w:r>
    </w:p>
    <w:p w:rsidRDefault="0018170C" w:rsidP="0018170C" w:rsidR="0018170C">
      <w:pPr>
        <w:pStyle w:val="Bezproreda"/>
        <w:jc w:val="center"/>
      </w:pP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Prisutni od suda:</w:t>
      </w:r>
    </w:p>
    <w:p w:rsidRDefault="00B06EAA" w:rsidP="0018170C" w:rsidR="0018170C">
      <w:pPr>
        <w:pStyle w:val="Bezproreda"/>
      </w:pPr>
      <w:r>
        <w:t>Branka Pleskalt</w:t>
      </w:r>
      <w:r w:rsidR="00337F71">
        <w:t xml:space="preserve">           </w:t>
      </w:r>
      <w:r w:rsidR="00337F71">
        <w:tab/>
      </w:r>
      <w:r w:rsidR="00337F71">
        <w:tab/>
        <w:t xml:space="preserve"> </w:t>
      </w:r>
    </w:p>
    <w:p w:rsidRDefault="0018170C" w:rsidP="0018170C" w:rsidR="0018170C">
      <w:pPr>
        <w:pStyle w:val="Bezproreda"/>
      </w:pPr>
      <w:r>
        <w:t xml:space="preserve"> sudac                           </w:t>
      </w:r>
      <w:r w:rsidR="00B06EAA">
        <w:t xml:space="preserve">               </w:t>
      </w:r>
      <w:r>
        <w:tab/>
      </w:r>
      <w:r w:rsidR="000A3D53">
        <w:tab/>
      </w:r>
      <w:r w:rsidR="00B06EAA">
        <w:t xml:space="preserve"> </w:t>
      </w:r>
      <w:r w:rsidR="00337F71">
        <w:t>Pr</w:t>
      </w:r>
      <w:r w:rsidR="000A3D53">
        <w:t>edlagatelj: FINA Zagreb</w:t>
      </w:r>
    </w:p>
    <w:p w:rsidRDefault="000A3D53" w:rsidP="0018170C" w:rsidR="000A3D5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 w:rsidR="005042E8">
        <w:t>Dužnik: Stečajna masa iza Poljoprivredno-ekološka zadruga</w:t>
      </w:r>
    </w:p>
    <w:p w:rsidRDefault="0018170C" w:rsidP="0018170C" w:rsidR="0018170C">
      <w:pPr>
        <w:pStyle w:val="Bezproreda"/>
      </w:pPr>
      <w:r>
        <w:t xml:space="preserve">                                                         </w:t>
      </w:r>
      <w:r w:rsidR="005042E8">
        <w:t xml:space="preserve">                               Mačanka </w:t>
      </w:r>
      <w:r w:rsidR="00383819">
        <w:t xml:space="preserve"> u stečaju Zag</w:t>
      </w:r>
      <w:r w:rsidR="005042E8">
        <w:t>r</w:t>
      </w:r>
      <w:r w:rsidR="00383819">
        <w:t>e</w:t>
      </w:r>
      <w:r w:rsidR="005042E8">
        <w:t>b</w:t>
      </w:r>
    </w:p>
    <w:p w:rsidRDefault="00EB154E" w:rsidP="0018170C" w:rsidR="0018170C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 w:rsidR="0018170C">
        <w:t>Radi: stečajnog postupka</w:t>
      </w:r>
    </w:p>
    <w:p w:rsidRDefault="0018170C" w:rsidP="0018170C" w:rsidR="0018170C">
      <w:pPr>
        <w:pStyle w:val="Bezproreda"/>
      </w:pPr>
      <w:r>
        <w:t xml:space="preserve">Vesna Dragišić </w:t>
      </w:r>
    </w:p>
    <w:p w:rsidRDefault="0018170C" w:rsidP="0018170C" w:rsidR="0018170C">
      <w:pPr>
        <w:pStyle w:val="Bezproreda"/>
      </w:pPr>
      <w:r>
        <w:t>zapisničar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Sudac  otvara d</w:t>
      </w:r>
      <w:r w:rsidR="0061671A">
        <w:t>anašnje Ispitno  ročište  u  9,0</w:t>
      </w:r>
      <w:r>
        <w:t>0 sati, te objavljuje predmet raspravljanja.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Konstatira se da su pristupili: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Za dužnika:  steča</w:t>
      </w:r>
      <w:r w:rsidR="005042E8">
        <w:t>jni upravitelj Domagoj Repač</w:t>
      </w:r>
    </w:p>
    <w:p w:rsidRDefault="0018170C" w:rsidP="0018170C" w:rsidR="0018170C">
      <w:pPr>
        <w:pStyle w:val="Bezproreda"/>
      </w:pPr>
    </w:p>
    <w:p w:rsidRDefault="00EB154E" w:rsidP="0018170C" w:rsidR="00CB43DE">
      <w:pPr>
        <w:pStyle w:val="Bezproreda"/>
      </w:pPr>
      <w:r>
        <w:t>Nad</w:t>
      </w:r>
      <w:r w:rsidR="005042E8">
        <w:t>alje se konstatira da su od strane vjerovnika pristupili:</w:t>
      </w:r>
    </w:p>
    <w:p w:rsidRDefault="005042E8" w:rsidP="0018170C" w:rsidR="005042E8">
      <w:pPr>
        <w:pStyle w:val="Bezproreda"/>
      </w:pPr>
    </w:p>
    <w:p w:rsidRDefault="00057A23" w:rsidP="0018170C" w:rsidR="005042E8">
      <w:pPr>
        <w:pStyle w:val="Bezproreda"/>
      </w:pPr>
      <w:r>
        <w:t>Za Republiku Hrvatsku savjetnica na Županijskom državnom odvjetništvu u Bjelovaru Ana Bartonj Šabarić</w:t>
      </w:r>
    </w:p>
    <w:p w:rsidRDefault="00057A23" w:rsidP="0018170C" w:rsidR="00057A23">
      <w:pPr>
        <w:pStyle w:val="Bezproreda"/>
      </w:pPr>
    </w:p>
    <w:p w:rsidRDefault="00057A23" w:rsidP="0018170C" w:rsidR="00057A23">
      <w:pPr>
        <w:pStyle w:val="Bezproreda"/>
      </w:pPr>
      <w:r>
        <w:t>Za Hrvatske šume d.o.o. pun. Jasna Tulić</w:t>
      </w:r>
    </w:p>
    <w:p w:rsidRDefault="00057A23" w:rsidP="0018170C" w:rsidR="00057A23">
      <w:pPr>
        <w:pStyle w:val="Bezproreda"/>
      </w:pPr>
    </w:p>
    <w:p w:rsidRDefault="00057A23" w:rsidP="0018170C" w:rsidR="00057A23">
      <w:pPr>
        <w:pStyle w:val="Bezproreda"/>
      </w:pPr>
      <w:r>
        <w:t>Za Erste  &amp; Steiermarkische bank d.d. z.p. Dora Boras Grubić odvjetnička vježbenica u Zagrebu</w:t>
      </w:r>
    </w:p>
    <w:p w:rsidRDefault="00CB43DE" w:rsidP="0018170C" w:rsidR="00CB43DE">
      <w:pPr>
        <w:pStyle w:val="Bezproreda"/>
      </w:pPr>
    </w:p>
    <w:p w:rsidRDefault="0018170C" w:rsidP="0018170C" w:rsidR="0018170C">
      <w:pPr>
        <w:pStyle w:val="Bezproreda"/>
      </w:pPr>
      <w:r>
        <w:t xml:space="preserve">Sutkinja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</w:t>
      </w:r>
      <w:r w:rsidR="0061671A">
        <w:t xml:space="preserve">u pisarnici ovog </w:t>
      </w:r>
      <w:r w:rsidR="005042E8">
        <w:t>suda od dana 6. veljače</w:t>
      </w:r>
      <w:r w:rsidR="000A3D53">
        <w:t xml:space="preserve"> 2018</w:t>
      </w:r>
      <w:r w:rsidR="0061671A">
        <w:t>. g</w:t>
      </w:r>
      <w:r w:rsidR="000A3D53">
        <w:t>odine te objavljene na e-oglasnoj ploči</w:t>
      </w:r>
      <w:r w:rsidR="0061671A">
        <w:t xml:space="preserve"> suda.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Poziva stečajnog upravitelja da se jasno i određeno izjasni o svakoj pojedinoj prijavi potraživanja na način da istu priznaje ili osporava.</w:t>
      </w:r>
    </w:p>
    <w:p w:rsidRDefault="0018170C" w:rsidP="0018170C" w:rsidR="0018170C">
      <w:pPr>
        <w:pStyle w:val="Bezproreda"/>
      </w:pPr>
    </w:p>
    <w:p w:rsidRDefault="0018170C" w:rsidP="0018170C" w:rsidR="0018170C">
      <w:pPr>
        <w:pStyle w:val="Bezproreda"/>
      </w:pPr>
      <w:r>
        <w:t>Prelazi se na ispitivanje svake pojedine prijavljene tražbine.</w:t>
      </w:r>
    </w:p>
    <w:p w:rsidRDefault="0018170C" w:rsidP="0018170C" w:rsidR="0018170C">
      <w:pPr>
        <w:pStyle w:val="Bezproreda"/>
      </w:pPr>
    </w:p>
    <w:p w:rsidRDefault="00B06EAA" w:rsidP="0097397C" w:rsidR="0097397C">
      <w:pPr>
        <w:pStyle w:val="Bezproreda"/>
      </w:pPr>
      <w:r>
        <w:t>I</w:t>
      </w:r>
      <w:r w:rsidR="0018170C">
        <w:t xml:space="preserve"> Viši  isplatni red</w:t>
      </w:r>
    </w:p>
    <w:p w:rsidRDefault="00DD4A76" w:rsidP="00DD4A76" w:rsidR="00DD4A76">
      <w:pPr>
        <w:pStyle w:val="Bezproreda"/>
      </w:pPr>
    </w:p>
    <w:p w:rsidRDefault="005042E8" w:rsidP="00DD4A76" w:rsidR="00DD4A76">
      <w:pPr>
        <w:pStyle w:val="Bezproreda"/>
      </w:pPr>
      <w:r>
        <w:t>1</w:t>
      </w:r>
      <w:r w:rsidR="00DD4A76">
        <w:t>. Republika Hrvatska, Ministarstvo financija Zagreb, Katančićeva 5, OIB. 1</w:t>
      </w:r>
      <w:r>
        <w:t>8683136487, u iznosu od 59.736,79</w:t>
      </w:r>
      <w:r w:rsidR="00DD4A76">
        <w:t xml:space="preserve"> kuna.</w:t>
      </w:r>
    </w:p>
    <w:p w:rsidRDefault="00DD4A76" w:rsidP="00DD4A76" w:rsidR="00DD4A76">
      <w:pPr>
        <w:pStyle w:val="Bezproreda"/>
      </w:pPr>
      <w:r>
        <w:lastRenderedPageBreak/>
        <w:t>Stečajni upravitelj priznaje potraživanje u cijelosti.</w:t>
      </w:r>
    </w:p>
    <w:p w:rsidRDefault="00DD4A76" w:rsidP="00DD4A76" w:rsidR="00DD4A76">
      <w:pPr>
        <w:pStyle w:val="Bezproreda"/>
      </w:pPr>
      <w:r>
        <w:t>Nitko od nazočnih vjerovnika ne osporava predmetnu tražbinu.</w:t>
      </w:r>
    </w:p>
    <w:p w:rsidRDefault="00DD4A76" w:rsidP="00DD4A76" w:rsidR="00DD4A76">
      <w:pPr>
        <w:pStyle w:val="Bezproreda"/>
      </w:pPr>
      <w:r>
        <w:t>Sutkinja konstatira da je potraživanje vjerovnika Republike Hrva</w:t>
      </w:r>
      <w:r w:rsidR="00A01124">
        <w:t>tske Ministarstva financija Zag</w:t>
      </w:r>
      <w:r>
        <w:t>r</w:t>
      </w:r>
      <w:r w:rsidR="00A01124">
        <w:t>e</w:t>
      </w:r>
      <w:r w:rsidR="005042E8">
        <w:t>b utvrđeno u iznosu od  59.736,79</w:t>
      </w:r>
      <w:r>
        <w:t xml:space="preserve"> kuna.</w:t>
      </w:r>
    </w:p>
    <w:p w:rsidRDefault="00DD4A76" w:rsidP="00DD4A76" w:rsidR="00DD4A76">
      <w:pPr>
        <w:pStyle w:val="Bezproreda"/>
      </w:pPr>
    </w:p>
    <w:p w:rsidRDefault="005042E8" w:rsidP="00DD4A76" w:rsidR="005042E8">
      <w:pPr>
        <w:pStyle w:val="Bezproreda"/>
      </w:pPr>
      <w:r>
        <w:t>II Viši isplatni red</w:t>
      </w:r>
    </w:p>
    <w:p w:rsidRDefault="00D63C39" w:rsidP="00DD4A76" w:rsidR="00D63C39">
      <w:pPr>
        <w:pStyle w:val="Bezproreda"/>
      </w:pPr>
    </w:p>
    <w:p w:rsidRDefault="005042E8" w:rsidP="005042E8" w:rsidR="005042E8">
      <w:pPr>
        <w:pStyle w:val="Bezproreda"/>
      </w:pPr>
      <w:r>
        <w:t>1. Republika Hrvatska, Ministarstvo financija Zagreb, Katančićeva 5, OIB. 18683136487, u iznosu od 518.566,32 kuna.</w:t>
      </w:r>
    </w:p>
    <w:p w:rsidRDefault="005042E8" w:rsidP="005042E8" w:rsidR="005042E8">
      <w:pPr>
        <w:pStyle w:val="Bezproreda"/>
      </w:pPr>
      <w:r>
        <w:t>Stečajni upravitelj priznaje potraživanje u cijelosti.</w:t>
      </w:r>
    </w:p>
    <w:p w:rsidRDefault="005042E8" w:rsidP="005042E8" w:rsidR="005042E8">
      <w:pPr>
        <w:pStyle w:val="Bezproreda"/>
      </w:pPr>
      <w:r>
        <w:t>Nitko od nazočnih vjerovnika ne osporava predmetnu tražbinu.</w:t>
      </w:r>
    </w:p>
    <w:p w:rsidRDefault="005042E8" w:rsidP="005042E8" w:rsidR="005042E8">
      <w:pPr>
        <w:pStyle w:val="Bezproreda"/>
      </w:pPr>
      <w:r>
        <w:t>Sutkinja konstatira da je potraživanje vjerovnika Republike Hrvatske Ministarstva financija Zagreb utvrđeno u iznosu od  518.566,32 kuna.</w:t>
      </w:r>
    </w:p>
    <w:p w:rsidRDefault="005042E8" w:rsidP="00DD4A76" w:rsidR="005042E8">
      <w:pPr>
        <w:pStyle w:val="Bezproreda"/>
      </w:pPr>
    </w:p>
    <w:p w:rsidRDefault="005042E8" w:rsidP="005042E8" w:rsidR="005042E8">
      <w:pPr>
        <w:pStyle w:val="Bezproreda"/>
      </w:pPr>
      <w:r>
        <w:t>2. Erste &amp; Steiermarkische bank d.d. Rijeka, Jadranski trg 3/a, OIB: 23057039320, u iznosu od  725.813,11 kuna.</w:t>
      </w:r>
    </w:p>
    <w:p w:rsidRDefault="005042E8" w:rsidP="005042E8" w:rsidR="005042E8">
      <w:pPr>
        <w:pStyle w:val="Bezproreda"/>
      </w:pPr>
      <w:r>
        <w:t>Stečajni upravitelj priznaje potraživanje u cijelosti.</w:t>
      </w:r>
    </w:p>
    <w:p w:rsidRDefault="005042E8" w:rsidP="005042E8" w:rsidR="005042E8">
      <w:pPr>
        <w:pStyle w:val="Bezproreda"/>
      </w:pPr>
      <w:r>
        <w:t>Nitko od nazočnih vjerovnika ne osporava predmetnu tražbinu.</w:t>
      </w:r>
    </w:p>
    <w:p w:rsidRDefault="005042E8" w:rsidP="005042E8" w:rsidR="005042E8">
      <w:pPr>
        <w:pStyle w:val="Bezproreda"/>
      </w:pPr>
      <w:r>
        <w:t>Sutkinja konstatira da je potraživanje vjerovnika Erste &amp; Steiermarkische bank d.d. Rijeka utvrđeno u iznosu od  725.813,11 kuna.</w:t>
      </w:r>
    </w:p>
    <w:p w:rsidRDefault="005042E8" w:rsidP="005042E8" w:rsidR="005042E8">
      <w:pPr>
        <w:pStyle w:val="Bezproreda"/>
      </w:pPr>
    </w:p>
    <w:p w:rsidRDefault="005042E8" w:rsidP="005042E8" w:rsidR="005042E8">
      <w:pPr>
        <w:pStyle w:val="Bezproreda"/>
      </w:pPr>
      <w:r>
        <w:t>3.Hrvatsko društvo skladatelja Zagreb, Berislavićeva 9, OIB: 56668956985, u iznosu od 5.648,13 kuna.</w:t>
      </w:r>
    </w:p>
    <w:p w:rsidRDefault="005042E8" w:rsidP="005042E8" w:rsidR="005042E8">
      <w:pPr>
        <w:pStyle w:val="Bezproreda"/>
      </w:pPr>
      <w:r>
        <w:t>Stečajni upravitelj priznaje potraživanje u cijelosti.</w:t>
      </w:r>
    </w:p>
    <w:p w:rsidRDefault="005042E8" w:rsidP="005042E8" w:rsidR="005042E8">
      <w:pPr>
        <w:pStyle w:val="Bezproreda"/>
      </w:pPr>
      <w:r>
        <w:t>Nitko od nazočnih vjerovnika ne osporava predmetnu tražbinu.</w:t>
      </w:r>
    </w:p>
    <w:p w:rsidRDefault="005042E8" w:rsidP="005042E8" w:rsidR="005042E8">
      <w:pPr>
        <w:pStyle w:val="Bezproreda"/>
      </w:pPr>
      <w:r>
        <w:t>Sutkinja konstatira da je potraživanje vjerovnika H</w:t>
      </w:r>
      <w:r w:rsidR="00CF0524">
        <w:t>rvatsko društvo skladatelja Zag</w:t>
      </w:r>
      <w:r>
        <w:t>r</w:t>
      </w:r>
      <w:r w:rsidR="00CF0524">
        <w:t>e</w:t>
      </w:r>
      <w:r>
        <w:t>b utvrđeno u iznosu od  5.648,13 kuna.</w:t>
      </w:r>
    </w:p>
    <w:p w:rsidRDefault="005042E8" w:rsidP="005042E8" w:rsidR="005042E8">
      <w:pPr>
        <w:pStyle w:val="Bezproreda"/>
      </w:pPr>
    </w:p>
    <w:p w:rsidRDefault="005042E8" w:rsidP="005042E8" w:rsidR="005042E8">
      <w:pPr>
        <w:pStyle w:val="Bezproreda"/>
      </w:pPr>
      <w:r>
        <w:t>4. Hrvatske vode Zagreb, Ulica grada Vukovara 220, OIB: 28921383001, u izno</w:t>
      </w:r>
      <w:r w:rsidR="00CF0524">
        <w:t>su od 11.015,33</w:t>
      </w:r>
      <w:r>
        <w:t xml:space="preserve"> kuna.</w:t>
      </w:r>
    </w:p>
    <w:p w:rsidRDefault="005042E8" w:rsidP="005042E8" w:rsidR="005042E8">
      <w:pPr>
        <w:pStyle w:val="Bezproreda"/>
      </w:pPr>
      <w:r>
        <w:t>Stečajni upravitelj priznaje potraživanje u cijelosti.</w:t>
      </w:r>
    </w:p>
    <w:p w:rsidRDefault="005042E8" w:rsidP="005042E8" w:rsidR="005042E8">
      <w:pPr>
        <w:pStyle w:val="Bezproreda"/>
      </w:pPr>
      <w:r>
        <w:t>Nitko od nazočnih vjerovnika ne osporava predmetnu tražbinu.</w:t>
      </w:r>
    </w:p>
    <w:p w:rsidRDefault="005042E8" w:rsidP="005042E8" w:rsidR="005042E8">
      <w:pPr>
        <w:pStyle w:val="Bezproreda"/>
      </w:pPr>
      <w:r>
        <w:t>Sutkinja konstatira da je potraž</w:t>
      </w:r>
      <w:r w:rsidR="00CF0524">
        <w:t xml:space="preserve">ivanje vjerovnika  Hrvatskih voda </w:t>
      </w:r>
      <w:r>
        <w:t xml:space="preserve"> Zagreb utvrđeno u </w:t>
      </w:r>
      <w:r w:rsidR="00CF0524">
        <w:t>iznosu od  11.015,33</w:t>
      </w:r>
      <w:r>
        <w:t xml:space="preserve"> kuna.</w:t>
      </w:r>
    </w:p>
    <w:p w:rsidRDefault="005042E8" w:rsidP="005042E8" w:rsidR="005042E8">
      <w:pPr>
        <w:pStyle w:val="Bezproreda"/>
      </w:pPr>
    </w:p>
    <w:p w:rsidRDefault="00CF0524" w:rsidP="00CF0524" w:rsidR="00CF0524">
      <w:pPr>
        <w:pStyle w:val="Bezproreda"/>
      </w:pPr>
      <w:r>
        <w:t>5. Financijska agencija Zagreb, Ulica grada Vukovara 70, OIB: 85821130368, u iznosu od 1.300,49 kuna.</w:t>
      </w:r>
    </w:p>
    <w:p w:rsidRDefault="00CF0524" w:rsidP="00CF0524" w:rsidR="00CF0524">
      <w:pPr>
        <w:pStyle w:val="Bezproreda"/>
      </w:pPr>
      <w:r>
        <w:t>Stečajni upravitelj priznaje potraživanje u cijelosti.</w:t>
      </w:r>
    </w:p>
    <w:p w:rsidRDefault="00CF0524" w:rsidP="00CF0524" w:rsidR="00CF0524">
      <w:pPr>
        <w:pStyle w:val="Bezproreda"/>
      </w:pPr>
      <w:r>
        <w:t>Nitko od nazočnih vjerovnika ne osporava predmetnu tražbinu.</w:t>
      </w:r>
    </w:p>
    <w:p w:rsidRDefault="00CF0524" w:rsidP="00CF0524" w:rsidR="00CF0524">
      <w:pPr>
        <w:pStyle w:val="Bezproreda"/>
      </w:pPr>
      <w:r>
        <w:t>Sutkinja konstatira da je potraživanje vjerovnika Financijske agencije Zagreb utvrđeno u iznosu od  1.300,49 kuna.</w:t>
      </w:r>
    </w:p>
    <w:p w:rsidRDefault="005042E8" w:rsidP="005042E8" w:rsidR="005042E8">
      <w:pPr>
        <w:pStyle w:val="Bezproreda"/>
      </w:pPr>
    </w:p>
    <w:p w:rsidRDefault="00CF0524" w:rsidP="00CF0524" w:rsidR="00CF0524">
      <w:pPr>
        <w:pStyle w:val="Bezproreda"/>
      </w:pPr>
      <w:r>
        <w:t>6. Republika Hrvatska, Ministarstvo financija Zagreb, Katančićeva 5, OIB. 18683136487, u iznosu od 7.500,00 kuna.</w:t>
      </w:r>
    </w:p>
    <w:p w:rsidRDefault="00CF0524" w:rsidP="00CF0524" w:rsidR="00CF0524">
      <w:pPr>
        <w:pStyle w:val="Bezproreda"/>
      </w:pPr>
      <w:r>
        <w:t>Stečajni upravitelj priznaje potraživanje u cijelosti.</w:t>
      </w:r>
    </w:p>
    <w:p w:rsidRDefault="00CF0524" w:rsidP="00CF0524" w:rsidR="00CF0524">
      <w:pPr>
        <w:pStyle w:val="Bezproreda"/>
      </w:pPr>
      <w:r>
        <w:t>Nitko od nazočnih vjerovnika ne osporava predmetnu tražbinu.</w:t>
      </w:r>
    </w:p>
    <w:p w:rsidRDefault="00CF0524" w:rsidP="00CF0524" w:rsidR="00CF0524">
      <w:pPr>
        <w:pStyle w:val="Bezproreda"/>
      </w:pPr>
      <w:r>
        <w:t>Sutkinja konstatira da je potraživanje vjerovnika Republike Hrvatske Ministarstva financija Zagreb utvrđeno u iznosu od 7.500,00 kuna.</w:t>
      </w:r>
    </w:p>
    <w:p w:rsidRDefault="00CF0524" w:rsidP="005042E8" w:rsidR="00CF0524">
      <w:pPr>
        <w:pStyle w:val="Bezproreda"/>
      </w:pPr>
    </w:p>
    <w:p w:rsidRDefault="00CF0524" w:rsidP="00CF0524" w:rsidR="00CF0524">
      <w:pPr>
        <w:pStyle w:val="Bezproreda"/>
      </w:pPr>
      <w:r>
        <w:t>7. Croatia osiguranje d.d. Zagreb, Vatroslava Jagića 33, OIB: 26187994862, u iznosu od 6.670,45 kuna.</w:t>
      </w:r>
    </w:p>
    <w:p w:rsidRDefault="00CF0524" w:rsidP="00CF0524" w:rsidR="00CF0524">
      <w:pPr>
        <w:pStyle w:val="Bezproreda"/>
      </w:pPr>
      <w:r>
        <w:t>Stečajni upravitelj priznaje potraživanje u cijelosti.</w:t>
      </w:r>
    </w:p>
    <w:p w:rsidRDefault="00CF0524" w:rsidP="00CF0524" w:rsidR="00CF0524">
      <w:pPr>
        <w:pStyle w:val="Bezproreda"/>
      </w:pPr>
      <w:r>
        <w:t>Nitko od nazočnih vjerovnika ne osporava predmetnu tražbinu.</w:t>
      </w:r>
    </w:p>
    <w:p w:rsidRDefault="00CF0524" w:rsidP="00CF0524" w:rsidR="00CF0524">
      <w:pPr>
        <w:pStyle w:val="Bezproreda"/>
      </w:pPr>
      <w:r>
        <w:t>Sutkinja konstatira da je potraživanje vjerovnika Croatia osiguranje d.d. Zagreb utvrđeno u iznosu od  6.670,45 kuna.</w:t>
      </w:r>
    </w:p>
    <w:p w:rsidRDefault="00CB43DE" w:rsidP="00B52BD7" w:rsidR="00CB43DE">
      <w:pPr>
        <w:pStyle w:val="Bezproreda"/>
      </w:pPr>
    </w:p>
    <w:p w:rsidRDefault="00CF0524" w:rsidP="00CF0524" w:rsidR="00CF0524">
      <w:pPr>
        <w:pStyle w:val="Bezproreda"/>
      </w:pPr>
      <w:r>
        <w:t>8. Hrvatske šume d.o.o. Zagreb, Lj. F. Vukotinovića 2, OIB: 69693144506, u iznosu od 22.481,90 kuna.</w:t>
      </w:r>
    </w:p>
    <w:p w:rsidRDefault="00CF0524" w:rsidP="00CF0524" w:rsidR="00CF0524">
      <w:pPr>
        <w:pStyle w:val="Bezproreda"/>
      </w:pPr>
      <w:r>
        <w:t>Stečajni upravitelj priznaje potraživanje u cijelosti.</w:t>
      </w:r>
    </w:p>
    <w:p w:rsidRDefault="00CF0524" w:rsidP="00CF0524" w:rsidR="00CF0524">
      <w:pPr>
        <w:pStyle w:val="Bezproreda"/>
      </w:pPr>
      <w:r>
        <w:t>Nitko od nazočnih vjerovnika ne osporava predmetnu tražbinu.</w:t>
      </w:r>
    </w:p>
    <w:p w:rsidRDefault="00CF0524" w:rsidP="00CF0524" w:rsidR="00CF0524">
      <w:pPr>
        <w:pStyle w:val="Bezproreda"/>
      </w:pPr>
      <w:r>
        <w:t>Sutkinja konstatira da je potraživanje vjerovnika Hrvatskih šuma d.o.o.  Zagreb utvrđeno u iznosu od  22.481,90 kuna.</w:t>
      </w:r>
    </w:p>
    <w:p w:rsidRDefault="003D5A14" w:rsidP="00CF0524" w:rsidR="003D5A14">
      <w:pPr>
        <w:pStyle w:val="Bezproreda"/>
      </w:pPr>
    </w:p>
    <w:p w:rsidRDefault="003D5A14" w:rsidP="00CF0524" w:rsidR="003D5A14">
      <w:pPr>
        <w:pStyle w:val="Bezproreda"/>
      </w:pPr>
      <w:r>
        <w:t>III VJEROVNICI S PRAVOM ODVOJENOG NAMIRENJA-RAZLUČNI VJEROVNICI</w:t>
      </w:r>
    </w:p>
    <w:p w:rsidRDefault="003D5A14" w:rsidP="00CF0524" w:rsidR="003D5A14">
      <w:pPr>
        <w:pStyle w:val="Bezproreda"/>
      </w:pPr>
    </w:p>
    <w:p w:rsidRDefault="003D5A14" w:rsidP="00661F72" w:rsidR="003D5A14">
      <w:pPr>
        <w:pStyle w:val="Bezproreda"/>
        <w:numPr>
          <w:ilvl w:val="0"/>
          <w:numId w:val="4"/>
        </w:numPr>
      </w:pPr>
      <w:r>
        <w:t>Republika Hrvatska, Ministarstvo financija, Porezna  uprava Krapina, I. Rendića 5, OIB. 18683136487,</w:t>
      </w:r>
      <w:r w:rsidR="00661F72">
        <w:t>razlučno pravo za iznos od 386.601,73 kune s pripadajućom zakonskom zateznom kamatom te za iznos od 229.622,45 kuna s pripadajućom zakonskom zateznom kamatom temeljem Rješenja Općinskog suda u Zlataru, poslovni broj: 1 Ovr-691/2013-2 od 6. ožujka 2013. godine te Rješenje Općinskog suda u Zlataru, Zemljišnoknjižnog odjela poslovni broj: Z-350/13 od 11. ožujka 2013. godine, Rješenje Opći</w:t>
      </w:r>
      <w:r w:rsidR="00556A5B">
        <w:t>nskog suda u Zlataru poslovni b</w:t>
      </w:r>
      <w:r w:rsidR="00661F72">
        <w:t>r</w:t>
      </w:r>
      <w:r w:rsidR="00556A5B">
        <w:t>o</w:t>
      </w:r>
      <w:r w:rsidR="00661F72">
        <w:t>j: Ovr-1758/13-2 od 25. studenog 2013. godine te Rješenje Općinskog suda u Zlataru, Zemljišnoknjižnog odjela poslovni broj: Z-1751/13 od 13. prosinca 2013. godine na nekretninama upisanim u zk. ul. br. 1624 k.o. Peršaves i to čkbr. 1762 u naravi oranica te čkbr. 1766 u naravi voćnjak i gospodarske zgrade te na nekretninama upisanim u zk. ul. br. 1786 k.o. Peršavec i to čkbr. 1764/3 u naravi oranica.</w:t>
      </w:r>
    </w:p>
    <w:p w:rsidRDefault="00661F72" w:rsidP="00661F72" w:rsidR="00661F72">
      <w:pPr>
        <w:pStyle w:val="Bezproreda"/>
      </w:pPr>
    </w:p>
    <w:p w:rsidRDefault="00661F72" w:rsidP="00661F72" w:rsidR="00661F72">
      <w:pPr>
        <w:pStyle w:val="Bezproreda"/>
        <w:numPr>
          <w:ilvl w:val="0"/>
          <w:numId w:val="4"/>
        </w:numPr>
      </w:pPr>
      <w:r>
        <w:t xml:space="preserve">Republika Hrvatska Ministarstvo pravosuđa Zagreb, Ulica grada Vukovara 49, OIB. 26635293339 razlučno pravo za iznos od 7.500,00 kuna temeljem Rješenja Općinskog suda u Zlataru, poslovni broj: 1 Ovr-691/2013-2 od 6. ožujka 2013. godine </w:t>
      </w:r>
      <w:r w:rsidR="00C85208">
        <w:t xml:space="preserve"> i  Z-350</w:t>
      </w:r>
      <w:r>
        <w:t>/13 od 11. ožujka 2013. godine, Rješenje Opći</w:t>
      </w:r>
      <w:r w:rsidR="00556A5B">
        <w:t>nskog suda u Zlataru poslovni b</w:t>
      </w:r>
      <w:r>
        <w:t>r</w:t>
      </w:r>
      <w:r w:rsidR="00556A5B">
        <w:t>o</w:t>
      </w:r>
      <w:r>
        <w:t xml:space="preserve">j: Ovr-1758/13-2 od 25. studenog 2013. godine </w:t>
      </w:r>
      <w:r w:rsidR="00C85208">
        <w:t xml:space="preserve"> i </w:t>
      </w:r>
      <w:r>
        <w:t xml:space="preserve"> Z-1751/13 od 13. prosinca 2013. godine na nekretninama upisanim u zk. ul. br. 1624 k.o. P</w:t>
      </w:r>
      <w:r w:rsidR="00FB5838">
        <w:t xml:space="preserve">eršaves i to čkbr. 1762 </w:t>
      </w:r>
      <w:r>
        <w:t xml:space="preserve"> oranica</w:t>
      </w:r>
      <w:r w:rsidR="00FB5838">
        <w:t xml:space="preserve"> pri hiži siri 673 čhv,   čkbr. 1766 </w:t>
      </w:r>
      <w:r>
        <w:t xml:space="preserve"> voćnjak i gospodarske zgrade</w:t>
      </w:r>
      <w:r w:rsidR="00FB5838">
        <w:t xml:space="preserve"> s 508 čhv, </w:t>
      </w:r>
      <w:r>
        <w:t xml:space="preserve"> te na nekretninama upisanim u zk. ul. br. 1786 k.o. Per</w:t>
      </w:r>
      <w:r w:rsidR="00FB5838">
        <w:t xml:space="preserve">šavec i to čkbr. 1764/3 </w:t>
      </w:r>
      <w:r>
        <w:t xml:space="preserve"> oranica</w:t>
      </w:r>
      <w:r w:rsidR="00FB5838">
        <w:t xml:space="preserve"> Jugovina siri 441 čhv</w:t>
      </w:r>
      <w:r>
        <w:t>.</w:t>
      </w:r>
    </w:p>
    <w:p w:rsidRDefault="00CF0524" w:rsidP="00B52BD7" w:rsidR="00CF0524" w:rsidRPr="000C2D65">
      <w:pPr>
        <w:pStyle w:val="Bezproreda"/>
      </w:pPr>
    </w:p>
    <w:p w:rsidRDefault="0018170C" w:rsidP="004456B0" w:rsidR="0018170C">
      <w:pPr>
        <w:pStyle w:val="Bezproreda"/>
        <w:ind w:firstLine="360"/>
      </w:pPr>
      <w:r>
        <w:t>Konstatira se da su ovime ispitane sve prispjele tražbine potraživanja do današnjeg  ročišta</w:t>
      </w:r>
      <w:r w:rsidR="0061671A">
        <w:t>.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 xml:space="preserve">Sutkinja donosi 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ab/>
      </w:r>
      <w:r>
        <w:tab/>
      </w:r>
      <w:r>
        <w:tab/>
      </w:r>
      <w:r>
        <w:tab/>
      </w:r>
      <w:r>
        <w:tab/>
      </w:r>
      <w:r>
        <w:tab/>
        <w:t>R j e š e n j e</w:t>
      </w:r>
    </w:p>
    <w:p w:rsidRDefault="0095741D" w:rsidP="004456B0" w:rsidR="0095741D">
      <w:pPr>
        <w:pStyle w:val="Bezproreda"/>
        <w:ind w:firstLine="360"/>
      </w:pPr>
    </w:p>
    <w:p w:rsidRDefault="0095741D" w:rsidP="004456B0" w:rsidR="0095741D">
      <w:pPr>
        <w:pStyle w:val="Bezproreda"/>
        <w:ind w:firstLine="360"/>
      </w:pPr>
      <w:r>
        <w:t>Rješenje o ispitanim tražbinama biti će donijeto u pisanom obliku.</w:t>
      </w:r>
    </w:p>
    <w:p w:rsidRDefault="0018170C" w:rsidP="0018170C" w:rsidR="0018170C">
      <w:pPr>
        <w:pStyle w:val="Bezproreda"/>
      </w:pPr>
    </w:p>
    <w:p w:rsidRDefault="00F14227" w:rsidP="00A01124" w:rsidR="0018170C">
      <w:pPr>
        <w:pStyle w:val="Bezproreda"/>
        <w:ind w:firstLine="360"/>
      </w:pPr>
      <w:r>
        <w:t xml:space="preserve">Dovršeno </w:t>
      </w:r>
      <w:r w:rsidR="00057A23">
        <w:t>u 9,15</w:t>
      </w:r>
      <w:r w:rsidR="0018170C">
        <w:t xml:space="preserve"> sati.</w:t>
      </w:r>
    </w:p>
    <w:p w:rsidRDefault="00F23D93" w:rsidR="00F23D93"/>
    <w:sectPr w:rsidSect="00386799" w:rsidR="00F23D9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7565" w:rsidP="00386799" w:rsidR="00857565">
      <w:pPr>
        <w:spacing w:lineRule="auto" w:line="240" w:after="0"/>
      </w:pPr>
      <w:r>
        <w:separator/>
      </w:r>
    </w:p>
  </w:endnote>
  <w:endnote w:id="0" w:type="continuationSeparator">
    <w:p w:rsidRDefault="00857565" w:rsidP="00386799" w:rsidR="008575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7565" w:rsidP="00386799" w:rsidR="00857565">
      <w:pPr>
        <w:spacing w:lineRule="auto" w:line="240" w:after="0"/>
      </w:pPr>
      <w:r>
        <w:separator/>
      </w:r>
    </w:p>
  </w:footnote>
  <w:footnote w:id="0" w:type="continuationSeparator">
    <w:p w:rsidRDefault="00857565" w:rsidP="00386799" w:rsidR="008575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1670092"/>
      <w:docPartObj>
        <w:docPartGallery w:val="Page Numbers (Top of Page)"/>
        <w:docPartUnique/>
      </w:docPartObj>
    </w:sdtPr>
    <w:sdtEndPr/>
    <w:sdtContent>
      <w:p w:rsidRDefault="00386799" w:rsidR="003867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09E">
          <w:rPr>
            <w:noProof/>
          </w:rPr>
          <w:t>3</w:t>
        </w:r>
        <w:r>
          <w:fldChar w:fldCharType="end"/>
        </w:r>
      </w:p>
    </w:sdtContent>
  </w:sdt>
  <w:p w:rsidRDefault="00386799" w:rsidR="003867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0363C5"/>
    <w:multiLevelType w:val="hybridMultilevel"/>
    <w:tmpl w:val="F7D8E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CF3BF5"/>
    <w:multiLevelType w:val="hybridMultilevel"/>
    <w:tmpl w:val="44B8D6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D4388"/>
    <w:multiLevelType w:val="hybridMultilevel"/>
    <w:tmpl w:val="E37EE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C443BC"/>
    <w:multiLevelType w:val="hybridMultilevel"/>
    <w:tmpl w:val="87C296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70C"/>
    <w:rsid w:val="00057A23"/>
    <w:rsid w:val="0009309E"/>
    <w:rsid w:val="000A3D53"/>
    <w:rsid w:val="000C2D65"/>
    <w:rsid w:val="0018170C"/>
    <w:rsid w:val="00277015"/>
    <w:rsid w:val="002E15AD"/>
    <w:rsid w:val="00337F71"/>
    <w:rsid w:val="00383819"/>
    <w:rsid w:val="00386799"/>
    <w:rsid w:val="003D19B4"/>
    <w:rsid w:val="003D5A14"/>
    <w:rsid w:val="004456B0"/>
    <w:rsid w:val="005042E8"/>
    <w:rsid w:val="00556A5B"/>
    <w:rsid w:val="0061671A"/>
    <w:rsid w:val="00661F72"/>
    <w:rsid w:val="006C59DE"/>
    <w:rsid w:val="00857565"/>
    <w:rsid w:val="0095741D"/>
    <w:rsid w:val="0097397C"/>
    <w:rsid w:val="009C3515"/>
    <w:rsid w:val="00A01124"/>
    <w:rsid w:val="00AD0069"/>
    <w:rsid w:val="00B01C63"/>
    <w:rsid w:val="00B06EAA"/>
    <w:rsid w:val="00B52BD7"/>
    <w:rsid w:val="00B723AF"/>
    <w:rsid w:val="00BF2877"/>
    <w:rsid w:val="00C85208"/>
    <w:rsid w:val="00CB43DE"/>
    <w:rsid w:val="00CF0524"/>
    <w:rsid w:val="00D43837"/>
    <w:rsid w:val="00D63C39"/>
    <w:rsid w:val="00DB7668"/>
    <w:rsid w:val="00DD4A76"/>
    <w:rsid w:val="00EB154E"/>
    <w:rsid w:val="00EE6FC4"/>
    <w:rsid w:val="00F14227"/>
    <w:rsid w:val="00F23D93"/>
    <w:rsid w:val="00FB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70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B52B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679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86799"/>
  </w:style>
  <w:style w:styleId="Podnoje" w:type="paragraph">
    <w:name w:val="footer"/>
    <w:basedOn w:val="Normal"/>
    <w:link w:val="PodnojeChar"/>
    <w:uiPriority w:val="99"/>
    <w:unhideWhenUsed/>
    <w:rsid w:val="0038679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6799"/>
  </w:style>
  <w:style w:styleId="Tekstrezerviranogmjesta" w:type="character">
    <w:name w:val="Placeholder Text"/>
    <w:basedOn w:val="Zadanifontodlomka"/>
    <w:uiPriority w:val="99"/>
    <w:semiHidden/>
    <w:rsid w:val="000930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0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0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0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8170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B52B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8679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86799"/>
  </w:style>
  <w:style w:styleId="Podnoje" w:type="paragraph">
    <w:name w:val="footer"/>
    <w:basedOn w:val="Normal"/>
    <w:link w:val="PodnojeChar"/>
    <w:uiPriority w:val="99"/>
    <w:unhideWhenUsed/>
    <w:rsid w:val="0038679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6799"/>
  </w:style>
  <w:style w:styleId="Tekstrezerviranogmjesta" w:type="character">
    <w:name w:val="Placeholder Text"/>
    <w:basedOn w:val="Zadanifontodlomka"/>
    <w:uiPriority w:val="99"/>
    <w:semiHidden/>
    <w:rsid w:val="00093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4816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20. veljače 2018.</izvorni_sadrzaj>
    <derivirana_varijabla naziv="DomainObject.StvarniPocetakDatum_1">20. veljače 2018.</derivirana_varijabla>
  </DomainObject.StvarniPocetakDatum>
  <DomainObject.StvarniZavrsetakDatum>
    <izvorni_sadrzaj>20. veljače 2018.</izvorni_sadrzaj>
    <derivirana_varijabla naziv="DomainObject.StvarniZavrsetakDatum_1">20. veljače 2018.</derivirana_varijabla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St-3/2018-8</izvorni_sadrzaj>
    <derivirana_varijabla naziv="DomainObject.Zapisnik.Oznaka_1">St-3/2018-8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St-3/2018-8</izvorni_sadrzaj>
    <derivirana_varijabla naziv="DomainObject.PoslovniBrojDokumenta_1">St-3/2018-8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62740867176</item>
      <item>, OIB 87709007511</item>
    </izvorni_sadrzaj>
    <derivirana_varijabla naziv="DomainObject.Predmet.SudioniciListNazivOIB_1">
      <item>, OIB 62740867176</item>
      <item>, OIB 87709007511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5646</properties:Characters>
  <properties:Lines>143</properties:Lines>
  <properties:Paragraphs>68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2018-02-07T09:41:00Z</dcterms:created>
  <dc:creator>Vesna Dragišić</dc:creator>
  <cp:lastModifiedBy>Vesna Dragišić</cp:lastModifiedBy>
  <cp:lastPrinted>2018-02-20T08:05:00Z</cp:lastPrinted>
  <dcterms:modified xmlns:xsi="http://www.w3.org/2001/XMLSchema-instance" xsi:type="dcterms:W3CDTF">2018-02-20T08:26:00Z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 A St-3-2018 Ispitno ročište  u Stečajnoj masi PZ MAČANKA .  u 9.docx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