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fbef" w14:paraId="927fbef" w:rsidRDefault="00694D43" w:rsidP="00694D43" w:rsidR="00694D43" w:rsidRPr="00694D4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94D4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color w:val="000000"/>
          <w:sz w:val="22"/>
          <w:szCs w:val="22"/>
        </w:rPr>
        <w:t xml:space="preserve">        </w:t>
      </w:r>
      <w:r w:rsidRPr="00694D43">
        <w:rPr>
          <w:b/>
          <w:sz w:val="22"/>
          <w:szCs w:val="22"/>
        </w:rPr>
        <w:t>REPUBLIKA HRVATSKA</w:t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 xml:space="preserve">     TRGOVAČKI SUD U SPLITU</w:t>
      </w:r>
    </w:p>
    <w:p w:rsidRDefault="00443768" w:rsidP="00694D43" w:rsidR="00694D43" w:rsidRPr="00694D4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Split, </w:t>
      </w:r>
      <w:proofErr w:type="spellStart"/>
      <w:r>
        <w:rPr>
          <w:b/>
          <w:sz w:val="22"/>
          <w:szCs w:val="22"/>
        </w:rPr>
        <w:t>Sukoišanska</w:t>
      </w:r>
      <w:proofErr w:type="spellEnd"/>
      <w:r>
        <w:rPr>
          <w:b/>
          <w:sz w:val="22"/>
          <w:szCs w:val="22"/>
        </w:rPr>
        <w:t xml:space="preserve"> 6</w:t>
      </w:r>
    </w:p>
    <w:p w:rsidRDefault="00443768" w:rsidP="00694D43" w:rsidR="00694D43" w:rsidRPr="00694D4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7.St.1294</w:t>
      </w:r>
      <w:r w:rsidR="00694D43" w:rsidRPr="00694D43">
        <w:rPr>
          <w:b/>
          <w:sz w:val="22"/>
          <w:szCs w:val="22"/>
        </w:rPr>
        <w:t>/16</w:t>
      </w: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E P U B L I K A   H R V A T S K A</w:t>
      </w:r>
    </w:p>
    <w:p w:rsidRDefault="00694D43" w:rsidP="00694D43" w:rsid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J E Š E N J E</w:t>
      </w:r>
    </w:p>
    <w:p w:rsidRDefault="00443768" w:rsidP="00694D43" w:rsidR="00443768" w:rsidRPr="00694D43">
      <w:pPr>
        <w:keepNext/>
        <w:jc w:val="center"/>
        <w:outlineLvl w:val="0"/>
        <w:rPr>
          <w:b/>
          <w:sz w:val="22"/>
          <w:szCs w:val="22"/>
        </w:rPr>
      </w:pPr>
    </w:p>
    <w:p w:rsidRDefault="00694D43" w:rsidP="00694D43" w:rsidR="00694D43" w:rsidRPr="00694D43">
      <w:pPr>
        <w:jc w:val="center"/>
        <w:rPr>
          <w:b/>
          <w:sz w:val="22"/>
          <w:szCs w:val="22"/>
        </w:rPr>
      </w:pPr>
    </w:p>
    <w:p w:rsidRDefault="00694D43" w:rsidP="00694D43" w:rsidR="00443768">
      <w:pPr>
        <w:jc w:val="both"/>
        <w:rPr>
          <w:sz w:val="22"/>
          <w:szCs w:val="22"/>
        </w:rPr>
      </w:pPr>
      <w:r w:rsidRPr="00694D43">
        <w:rPr>
          <w:sz w:val="22"/>
          <w:szCs w:val="22"/>
        </w:rPr>
        <w:tab/>
        <w:t xml:space="preserve">Trgovački sud u Splitu,  po sucu tog suda Diani Butigan Granić, kao stečajnom sucu, </w:t>
      </w:r>
      <w:r>
        <w:rPr>
          <w:sz w:val="22"/>
          <w:szCs w:val="22"/>
        </w:rPr>
        <w:t xml:space="preserve">u stečajnom postupku nad stečajnim dužnikom </w:t>
      </w:r>
      <w:r w:rsidR="00443768">
        <w:rPr>
          <w:sz w:val="22"/>
          <w:szCs w:val="22"/>
        </w:rPr>
        <w:t>FLUCTUS d.o.o. Split, Alojzija Stepinca 15, OIB: 54455499122, dana 16. kolovoza 2019.g.</w:t>
      </w:r>
    </w:p>
    <w:p w:rsidRDefault="00443768" w:rsidP="00694D43" w:rsidR="00443768">
      <w:pPr>
        <w:jc w:val="both"/>
        <w:rPr>
          <w:sz w:val="22"/>
          <w:szCs w:val="22"/>
        </w:rPr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083239" w:rsidP="004E7B10" w:rsidR="00443768">
      <w:pPr>
        <w:ind w:firstLine="708"/>
        <w:jc w:val="both"/>
      </w:pPr>
      <w:r w:rsidRPr="003B302C">
        <w:t>R</w:t>
      </w:r>
      <w:r w:rsidR="002A1850" w:rsidRPr="003B302C">
        <w:t xml:space="preserve">očište </w:t>
      </w:r>
      <w:r w:rsidR="003D5672">
        <w:t xml:space="preserve">radi </w:t>
      </w:r>
      <w:r w:rsidR="004E7B10">
        <w:t xml:space="preserve">ispitivanja prijavljenih tražbina </w:t>
      </w:r>
      <w:r w:rsidR="002A1850" w:rsidRPr="003B302C">
        <w:t xml:space="preserve">određeno za dan </w:t>
      </w:r>
      <w:r w:rsidR="00443768">
        <w:t>21. kolovoza 2017.g. se odgađa a novo zakazuje za dana 22. rujna 2017.g. u 12,00 sati</w:t>
      </w:r>
    </w:p>
    <w:p w:rsidRDefault="00443768" w:rsidP="004E7B10" w:rsidR="00443768">
      <w:pPr>
        <w:ind w:firstLine="708"/>
        <w:jc w:val="both"/>
      </w:pPr>
    </w:p>
    <w:p w:rsidRDefault="008C61B4" w:rsidP="002D368D" w:rsidR="008C61B4" w:rsidRPr="003B302C">
      <w:pPr>
        <w:rPr>
          <w:u w:val="single"/>
        </w:rPr>
      </w:pPr>
    </w:p>
    <w:p w:rsidRDefault="00901041" w:rsidP="0044174A" w:rsidR="002379EE">
      <w:pPr>
        <w:jc w:val="center"/>
        <w:rPr>
          <w:b/>
        </w:rPr>
      </w:pPr>
      <w:r w:rsidRPr="003B302C">
        <w:rPr>
          <w:b/>
        </w:rPr>
        <w:t xml:space="preserve">U </w:t>
      </w:r>
      <w:r w:rsidR="00420589">
        <w:rPr>
          <w:b/>
        </w:rPr>
        <w:t>Splitu</w:t>
      </w:r>
      <w:r w:rsidR="004E7B10">
        <w:rPr>
          <w:b/>
        </w:rPr>
        <w:t xml:space="preserve">,  </w:t>
      </w:r>
      <w:r w:rsidR="00443768">
        <w:rPr>
          <w:b/>
        </w:rPr>
        <w:t>16. kolovoza</w:t>
      </w:r>
      <w:r w:rsidR="002379EE">
        <w:rPr>
          <w:b/>
        </w:rPr>
        <w:t xml:space="preserve"> 2017.g.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3D5672" w:rsidP="0044174A" w:rsidR="0044174A">
      <w:pPr>
        <w:numPr>
          <w:ilvl w:val="0"/>
          <w:numId w:val="7"/>
        </w:numPr>
        <w:jc w:val="both"/>
      </w:pPr>
      <w:r>
        <w:t>e-oglasna ploča suda</w:t>
      </w:r>
    </w:p>
    <w:p w:rsidRDefault="002379EE" w:rsidP="002379EE" w:rsidR="00A64A7D" w:rsidRPr="003B302C">
      <w:pPr>
        <w:pStyle w:val="Odlomakpopisa"/>
        <w:numPr>
          <w:ilvl w:val="0"/>
          <w:numId w:val="7"/>
        </w:numPr>
        <w:jc w:val="both"/>
      </w:pPr>
      <w:r>
        <w:t xml:space="preserve">stečajni upravitelj – e-oglasna ploča suda </w:t>
      </w:r>
    </w:p>
    <w:sectPr w:rsidR="00A64A7D" w:rsidRPr="003B30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D5AC9"/>
    <w:rsid w:val="001D6C0F"/>
    <w:rsid w:val="001E1B30"/>
    <w:rsid w:val="001F4131"/>
    <w:rsid w:val="00210E4B"/>
    <w:rsid w:val="0021771A"/>
    <w:rsid w:val="002223E7"/>
    <w:rsid w:val="002379EE"/>
    <w:rsid w:val="00255BB4"/>
    <w:rsid w:val="00267A17"/>
    <w:rsid w:val="00274348"/>
    <w:rsid w:val="00286DE0"/>
    <w:rsid w:val="00295DC2"/>
    <w:rsid w:val="002A1850"/>
    <w:rsid w:val="002B5679"/>
    <w:rsid w:val="002C72AA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20589"/>
    <w:rsid w:val="0044174A"/>
    <w:rsid w:val="004436B2"/>
    <w:rsid w:val="00443768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B10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6539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5202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F29A4"/>
    <w:rsid w:val="00A14A6B"/>
    <w:rsid w:val="00A45409"/>
    <w:rsid w:val="00A64282"/>
    <w:rsid w:val="00A64A7D"/>
    <w:rsid w:val="00A75951"/>
    <w:rsid w:val="00A90E16"/>
    <w:rsid w:val="00AA2544"/>
    <w:rsid w:val="00AA3F63"/>
    <w:rsid w:val="00AD27B0"/>
    <w:rsid w:val="00AD69BA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63CF8"/>
    <w:rsid w:val="00B671CB"/>
    <w:rsid w:val="00B721E4"/>
    <w:rsid w:val="00B93D7F"/>
    <w:rsid w:val="00B9419A"/>
    <w:rsid w:val="00BA736A"/>
    <w:rsid w:val="00BB51F5"/>
    <w:rsid w:val="00BB7EE5"/>
    <w:rsid w:val="00BC6DAB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D7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D7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D7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D7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D7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D7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D7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D7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St-1294/2016-24</izvorni_sadrzaj>
    <derivirana_varijabla naziv="DomainObject.Oznaka_1">St-1294/2016-24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FLUCTUS d.o.o. za ugostiteljstvo i turizam</izvorni_sadrzaj>
    <derivirana_varijabla naziv="DomainObject.Predmet.ProtustrankaFormated_1">  FLUCTUS d.o.o. za ugostiteljstvo i turizam</derivirana_varijabla>
  </DomainObject.Predmet.ProtustrankaFormated>
  <DomainObject.Predmet.ProtustrankaFormatedOIB>
    <izvorni_sadrzaj>  FLUCTUS d.o.o. za ugostiteljstvo i turizam, OIB 54455499122</izvorni_sadrzaj>
    <derivirana_varijabla naziv="DomainObject.Predmet.ProtustrankaFormatedOIB_1">  FLUCTUS d.o.o. za ugostiteljstvo i turizam, OIB 54455499122</derivirana_varijabla>
  </DomainObject.Predmet.ProtustrankaFormatedOIB>
  <DomainObject.Predmet.ProtustrankaFormatedWithAdress>
    <izvorni_sadrzaj> FLUCTUS d.o.o. za ugostiteljstvo i turizam, Alojzija Stepinca 15, 21000 Split</izvorni_sadrzaj>
    <derivirana_varijabla naziv="DomainObject.Predmet.ProtustrankaFormatedWithAdress_1"> FLUCTUS d.o.o. za ugostiteljstvo i turizam, Alojzija Stepinca 15, 21000 Split</derivirana_varijabla>
  </DomainObject.Predmet.ProtustrankaFormatedWithAdress>
  <DomainObject.Predmet.ProtustrankaFormatedWithAdressOIB>
    <izvorni_sadrzaj> FLUCTUS d.o.o. za ugostiteljstvo i turizam, OIB 54455499122, Alojzija Stepinca 15, 21000 Split</izvorni_sadrzaj>
    <derivirana_varijabla naziv="DomainObject.Predmet.ProtustrankaFormatedWithAdressOIB_1"> FLUCTUS d.o.o. za ugostiteljstvo i turizam, OIB 54455499122, Alojzija Stepinca 15, 21000 Split</derivirana_varijabla>
  </DomainObject.Predmet.ProtustrankaFormatedWithAdressOIB>
  <DomainObject.Predmet.ProtustrankaWithAdress>
    <izvorni_sadrzaj>FLUCTUS d.o.o. za ugostiteljstvo i turizam Alojzija Stepinca 15, 21000 Split</izvorni_sadrzaj>
    <derivirana_varijabla naziv="DomainObject.Predmet.ProtustrankaWithAdress_1">FLUCTUS d.o.o. za ugostiteljstvo i turizam Alojzija Stepinca 15, 21000 Split</derivirana_varijabla>
  </DomainObject.Predmet.ProtustrankaWithAdress>
  <DomainObject.Predmet.ProtustrankaWithAdressOIB>
    <izvorni_sadrzaj>FLUCTUS d.o.o. za ugostiteljstvo i turizam, OIB 54455499122, Alojzija Stepinca 15, 21000 Split</izvorni_sadrzaj>
    <derivirana_varijabla naziv="DomainObject.Predmet.ProtustrankaWithAdressOIB_1">FLUCTUS d.o.o. za ugostiteljstvo i turizam, OIB 54455499122, Alojzija Stepinca 15, 21000 Split</derivirana_varijabla>
  </DomainObject.Predmet.ProtustrankaWithAdressOIB>
  <DomainObject.Predmet.ProtustrankaNazivFormated>
    <izvorni_sadrzaj>FLUCTUS d.o.o. za ugostiteljstvo i turizam</izvorni_sadrzaj>
    <derivirana_varijabla naziv="DomainObject.Predmet.ProtustrankaNazivFormated_1">FLUCTUS d.o.o. za ugostiteljstvo i turizam</derivirana_varijabla>
  </DomainObject.Predmet.ProtustrankaNazivFormated>
  <DomainObject.Predmet.ProtustrankaNazivFormatedOIB>
    <izvorni_sadrzaj>FLUCTUS d.o.o. za ugostiteljstvo i turizam, OIB 54455499122</izvorni_sadrzaj>
    <derivirana_varijabla naziv="DomainObject.Predmet.ProtustrankaNazivFormatedOIB_1">FLUCTUS d.o.o. za ugostiteljstvo i turizam, OIB 54455499122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448631.29</izvorni_sadrzaj>
    <derivirana_varijabla naziv="DomainObject.Predmet.TrenutnaVrijednost_1">448631.29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FLUCTUS d.o.o. za ugostiteljstvo i turizam</item>
    </izvorni_sadrzaj>
    <derivirana_varijabla naziv="DomainObject.Predmet.ProtuStrankaListFormated_1">
      <item>FLUCTUS d.o.o. za ugostiteljstvo i turizam</item>
    </derivirana_varijabla>
  </DomainObject.Predmet.ProtuStrankaListFormated>
  <DomainObject.Predmet.ProtuStrankaListFormatedOIB>
    <izvorni_sadrzaj>
      <item>FLUCTUS d.o.o. za ugostiteljstvo i turizam, OIB 54455499122</item>
    </izvorni_sadrzaj>
    <derivirana_varijabla naziv="DomainObject.Predmet.ProtuStrankaListFormatedOIB_1">
      <item>FLUCTUS d.o.o. za ugostiteljstvo i turizam, OIB 54455499122</item>
    </derivirana_varijabla>
  </DomainObject.Predmet.ProtuStrankaListFormatedOIB>
  <DomainObject.Predmet.ProtuStrankaListFormatedWithAdress>
    <izvorni_sadrzaj>
      <item>FLUCTUS d.o.o. za ugostiteljstvo i turizam, Alojzija Stepinca 15, 21000 Split</item>
    </izvorni_sadrzaj>
    <derivirana_varijabla naziv="DomainObject.Predmet.ProtuStrankaListFormatedWithAdress_1">
      <item>FLUCTUS d.o.o. za ugostiteljstvo i turizam, Alojzija Stepinca 15, 21000 Split</item>
    </derivirana_varijabla>
  </DomainObject.Predmet.ProtuStrankaListFormatedWithAdress>
  <DomainObject.Predmet.ProtuStrankaListFormatedWithAdressOIB>
    <izvorni_sadrzaj>
      <item>FLUCTUS d.o.o. za ugostiteljstvo i turizam, OIB 54455499122, Alojzija Stepinca 15, 21000 Split</item>
    </izvorni_sadrzaj>
    <derivirana_varijabla naziv="DomainObject.Predmet.ProtuStrankaListFormatedWithAdressOIB_1">
      <item>FLUCTUS d.o.o. za ugostiteljstvo i turizam, OIB 54455499122, Alojzija Stepinca 15, 21000 Split</item>
    </derivirana_varijabla>
  </DomainObject.Predmet.ProtuStrankaListFormatedWithAdressOIB>
  <DomainObject.Predmet.ProtuStrankaListNazivFormated>
    <izvorni_sadrzaj>
      <item>FLUCTUS d.o.o. za ugostiteljstvo i turizam</item>
    </izvorni_sadrzaj>
    <derivirana_varijabla naziv="DomainObject.Predmet.ProtuStrankaListNazivFormated_1">
      <item>FLUCTUS d.o.o. za ugostiteljstvo i turizam</item>
    </derivirana_varijabla>
  </DomainObject.Predmet.ProtuStrankaListNazivFormated>
  <DomainObject.Predmet.ProtuStrankaListNazivFormatedOIB>
    <izvorni_sadrzaj>
      <item>FLUCTUS d.o.o. za ugostiteljstvo i turizam, OIB 54455499122</item>
    </izvorni_sadrzaj>
    <derivirana_varijabla naziv="DomainObject.Predmet.ProtuStrankaListNazivFormatedOIB_1">
      <item>FLUCTUS d.o.o. za ugostiteljstvo i turizam, OIB 54455499122</item>
    </derivirana_varijabla>
  </DomainObject.Predmet.ProtuStrankaListNazivFormatedOIB>
  <DomainObject.Predmet.OstaliListFormated>
    <izvorni_sadrzaj>
      <item>Petar Matenda</item>
      <item>Ivan Sunara, stečajni upravitelj</item>
    </izvorni_sadrzaj>
    <derivirana_varijabla naziv="DomainObject.Predmet.OstaliListFormated_1">
      <item>Petar Matenda</item>
      <item>Ivan Sunara, stečajni upravitelj</item>
    </derivirana_varijabla>
  </DomainObject.Predmet.OstaliListFormated>
  <DomainObject.Predmet.OstaliListFormatedOIB>
    <izvorni_sadrzaj>
      <item>Petar Matenda, OIB 83728355960</item>
      <item>Ivan Sunara, stečajni upravitelj, OIB 17000771045</item>
    </izvorni_sadrzaj>
    <derivirana_varijabla naziv="DomainObject.Predmet.OstaliListFormatedOIB_1">
      <item>Petar Matenda, OIB 83728355960</item>
      <item>Ivan Sunara, stečajni upravitelj, OIB 17000771045</item>
    </derivirana_varijabla>
  </DomainObject.Predmet.OstaliListFormatedOIB>
  <DomainObject.Predmet.OstaliListFormatedWithAdress>
    <izvorni_sadrzaj>
      <item>Petar Matenda, Alojzija Stepinca 13, 21000 Split</item>
      <item>Ivan Sunara, stečajni upravitelj, Antuna Branka Šimića 20, 21000 Split</item>
    </izvorni_sadrzaj>
    <derivirana_varijabla naziv="DomainObject.Predmet.OstaliListFormatedWithAdress_1">
      <item>Petar Matenda, Alojzija Stepinca 13, 21000 Split</item>
      <item>Ivan Sunara, stečajni upravitelj, Antuna Branka Šimića 20, 21000 Split</item>
    </derivirana_varijabla>
  </DomainObject.Predmet.OstaliListFormatedWithAdress>
  <DomainObject.Predmet.OstaliListFormatedWithAdressOIB>
    <izvorni_sadrzaj>
      <item>Petar Matenda, OIB 83728355960, Alojzija Stepinca 13, 21000 Split</item>
      <item>Ivan Sunara, stečajni upravitelj, OIB 17000771045, Antuna Branka Šimića 20, 21000 Split</item>
    </izvorni_sadrzaj>
    <derivirana_varijabla naziv="DomainObject.Predmet.OstaliListFormatedWithAdressOIB_1">
      <item>Petar Matenda, OIB 83728355960, Alojzija Stepinca 13, 21000 Split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Petar Matenda</item>
      <item>Ivan Sunara, stečajni upravitelj</item>
    </izvorni_sadrzaj>
    <derivirana_varijabla naziv="DomainObject.Predmet.OstaliListNazivFormated_1">
      <item>Petar Matenda</item>
      <item>Ivan Sunara, stečajni upravitelj</item>
    </derivirana_varijabla>
  </DomainObject.Predmet.OstaliListNazivFormated>
  <DomainObject.Predmet.OstaliListNazivFormatedOIB>
    <izvorni_sadrzaj>
      <item>Petar Matenda, OIB 83728355960</item>
      <item>Ivan Sunara, stečajni upravitelj, OIB 17000771045</item>
    </izvorni_sadrzaj>
    <derivirana_varijabla naziv="DomainObject.Predmet.OstaliListNazivFormatedOIB_1">
      <item>Petar Matenda, OIB 83728355960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St-1294/2016-24</izvorni_sadrzaj>
    <derivirana_varijabla naziv="DomainObject.PoslovniBrojDokumenta_1">St-1294/2016-24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FLUCTUS d.o.o. za ugostiteljstvo i turizam</izvorni_sadrzaj>
    <derivirana_varijabla naziv="DomainObject.Predmet.ProtustrankaIDrugi_1">FLUCTUS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FLUCTUS d.o.o. za ugostiteljstvo i turizam, OIB 54455499122, Alojzija Stepinca 15, 21000 Split</izvorni_sadrzaj>
    <derivirana_varijabla naziv="DomainObject.Predmet.ProtustrankaIDrugiAdressOIB_1">FLUCTUS d.o.o. za ugostiteljstvo i turizam, OIB 54455499122, Alojzija Stepinca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FLUCTUS d.o.o. za ugostiteljstvo i turizam</item>
      <item>FINANCIJSKA AGENCIJA, RC SPLIT</item>
      <item>Petar Matenda</item>
      <item>Ivan Sunara, stečajni upravitelj</item>
    </izvorni_sadrzaj>
    <derivirana_varijabla naziv="DomainObject.Predmet.SudioniciListNaziv_1">
      <item>FLUCTUS d.o.o. za ugostiteljstvo i turizam</item>
      <item>FINANCIJSKA AGENCIJA, RC SPLIT</item>
      <item>Petar Matenda</item>
      <item>Ivan Sunara, stečajni upravitelj</item>
    </derivirana_varijabla>
  </DomainObject.Predmet.SudioniciListNaziv>
  <DomainObject.Predmet.SudioniciListAdressOIB>
    <izvorni_sadrzaj>
      <item>FLUCTUS d.o.o. za ugostiteljstvo i turizam, OIB 54455499122, Alojzija Stepinca 15,21000 Split</item>
      <item>FINANCIJSKA AGENCIJA, RC SPLIT, OIB 85821130368, Mažuranićevo šetalište 24 b,21000 Split</item>
      <item>Petar Matenda, OIB 83728355960, Alojzija Stepinca 13,21000 Split</item>
      <item>Ivan Sunara, stečajni upravitelj, OIB 17000771045, Antuna Branka Šimića 20,21000 Split</item>
    </izvorni_sadrzaj>
    <derivirana_varijabla naziv="DomainObject.Predmet.SudioniciListAdressOIB_1">
      <item>FLUCTUS d.o.o. za ugostiteljstvo i turizam, OIB 54455499122, Alojzija Stepinca 15,21000 Split</item>
      <item>FINANCIJSKA AGENCIJA, RC SPLIT, OIB 85821130368, Mažuranićevo šetalište 24 b,21000 Split</item>
      <item>Petar Matenda, OIB 83728355960, Alojzija Stepinca 13,21000 Split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54455499122</item>
      <item>, OIB 85821130368</item>
      <item>, OIB 83728355960</item>
      <item>, OIB 17000771045</item>
    </izvorni_sadrzaj>
    <derivirana_varijabla naziv="DomainObject.Predmet.SudioniciListNazivOIB_1">
      <item>, OIB 54455499122</item>
      <item>, OIB 85821130368</item>
      <item>, OIB 83728355960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122</properties:Words>
  <properties:Characters>528</properties:Characters>
  <properties:Lines>40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2017-08-16T08:35:00Z</dcterms:created>
  <dc:creator>RH-TDU</dc:creator>
  <cp:lastModifiedBy>Mara Marčinko</cp:lastModifiedBy>
  <cp:lastPrinted>2017-08-16T08:41:00Z</cp:lastPrinted>
  <dcterms:modified xmlns:xsi="http://www.w3.org/2001/XMLSchema-instance" xsi:type="dcterms:W3CDTF">2017-08-16T08:41:00Z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St-1294/2016-24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