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002d" w14:paraId="0bb002d" w:rsidRDefault="009B40DF" w:rsidP="003969D3" w:rsidR="003969D3">
      <w:pPr>
        <w:jc w:val="right"/>
        <w15:collapsed w:val="false"/>
      </w:pPr>
      <w:r>
        <w:t xml:space="preserve">Poslovni broj: </w:t>
      </w:r>
      <w:r w:rsidR="003969D3">
        <w:t>6 St-</w:t>
      </w:r>
      <w:r w:rsidR="005B0836">
        <w:t>1225/18-12</w:t>
      </w:r>
    </w:p>
    <w:p w:rsidRDefault="009B40DF" w:rsidP="009B40DF" w:rsidR="009B40DF">
      <w:pPr>
        <w:jc w:val="both"/>
      </w:pP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0DF" w:rsidP="009B40DF" w:rsidR="009B40DF" w:rsidRPr="00D21A2C">
      <w:pPr>
        <w:jc w:val="both"/>
      </w:pPr>
    </w:p>
    <w:p w:rsidRDefault="009B40DF" w:rsidP="009B40DF" w:rsidR="009B40D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9B40DF" w:rsidP="009B40DF" w:rsidR="009B40D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B40DF" w:rsidP="004322FC" w:rsidR="003061BF" w:rsidRPr="004322F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3A6EC7" w:rsidP="003061BF" w:rsidR="003A6EC7"/>
    <w:p w:rsidRDefault="00E82710" w:rsidP="003061BF" w:rsidR="003061BF">
      <w:pPr>
        <w:jc w:val="center"/>
      </w:pPr>
      <w:r>
        <w:t xml:space="preserve">U  I M E  </w:t>
      </w:r>
      <w:r w:rsidR="003061BF">
        <w:t xml:space="preserve">R E P U B L I K </w:t>
      </w:r>
      <w:r>
        <w:t>E</w:t>
      </w:r>
      <w:r w:rsidR="003061BF">
        <w:t xml:space="preserve">  H R V A T S K </w:t>
      </w:r>
      <w:r>
        <w:t>E</w:t>
      </w:r>
    </w:p>
    <w:p w:rsidRDefault="004322FC" w:rsidP="003061BF" w:rsidR="004322FC">
      <w:pPr>
        <w:jc w:val="center"/>
      </w:pP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5B0836" w:rsidR="005B0836" w:rsidRPr="005B0836">
      <w:pPr>
        <w:pStyle w:val="Tijeloteksta"/>
        <w:ind w:firstLine="708"/>
        <w:rPr>
          <w:lang w:val="hr-HR"/>
        </w:rPr>
      </w:pPr>
      <w:r w:rsidRPr="005B0836">
        <w:rPr>
          <w:lang w:val="hr-HR"/>
        </w:rPr>
        <w:tab/>
      </w:r>
      <w:r w:rsidR="005B0836" w:rsidRPr="005B0836">
        <w:rPr>
          <w:lang w:val="hr-HR"/>
        </w:rPr>
        <w:t xml:space="preserve">Trgovački sud u Osijeku, po stečajnoj sutkinji Nadi Roso, u stečajnom postupku predlagatelja RH MF Porezne uprave zastupane po ŽDO Osijek za otvaranje stečajnog postupka nad dužnikom: </w:t>
      </w:r>
      <w:r w:rsidR="005B0836" w:rsidRPr="005B0836">
        <w:rPr>
          <w:b/>
          <w:lang w:val="hr-HR"/>
        </w:rPr>
        <w:t xml:space="preserve">AGRONOVA d.o.o. za informatičke i marketinške usluge Osijek, Martina </w:t>
      </w:r>
      <w:proofErr w:type="spellStart"/>
      <w:r w:rsidR="005B0836" w:rsidRPr="005B0836">
        <w:rPr>
          <w:b/>
          <w:lang w:val="hr-HR"/>
        </w:rPr>
        <w:t>Divalta</w:t>
      </w:r>
      <w:proofErr w:type="spellEnd"/>
      <w:r w:rsidR="005B0836" w:rsidRPr="005B0836">
        <w:rPr>
          <w:b/>
          <w:lang w:val="hr-HR"/>
        </w:rPr>
        <w:t xml:space="preserve"> 220b, OIB: 63216938840, MBS: 030172944</w:t>
      </w:r>
      <w:r w:rsidR="005B0836" w:rsidRPr="005B0836">
        <w:rPr>
          <w:lang w:val="hr-HR"/>
        </w:rPr>
        <w:t>,</w:t>
      </w:r>
      <w:r w:rsidR="005B0836">
        <w:rPr>
          <w:lang w:val="hr-HR"/>
        </w:rPr>
        <w:t xml:space="preserve"> zastupan po punomoćniku Martina </w:t>
      </w:r>
      <w:proofErr w:type="spellStart"/>
      <w:r w:rsidR="005B0836">
        <w:rPr>
          <w:lang w:val="hr-HR"/>
        </w:rPr>
        <w:t>Alagić</w:t>
      </w:r>
      <w:proofErr w:type="spellEnd"/>
      <w:r w:rsidR="005B0836">
        <w:rPr>
          <w:lang w:val="hr-HR"/>
        </w:rPr>
        <w:t xml:space="preserve"> odvjetnica u Vukovaru, </w:t>
      </w:r>
      <w:r w:rsidR="005B0836" w:rsidRPr="005B0836">
        <w:rPr>
          <w:lang w:val="hr-HR"/>
        </w:rPr>
        <w:t xml:space="preserve">dana 31. prosinca 2018. g., </w:t>
      </w:r>
    </w:p>
    <w:p w:rsidRDefault="003A6EC7" w:rsidP="003969D3" w:rsidR="003A6EC7" w:rsidRPr="005B0836">
      <w:pPr>
        <w:jc w:val="both"/>
      </w:pPr>
    </w:p>
    <w:p w:rsidRDefault="00120EB4" w:rsidP="003969D3" w:rsidR="00120EB4">
      <w:pPr>
        <w:jc w:val="both"/>
        <w:rPr>
          <w:b/>
        </w:rPr>
      </w:pPr>
    </w:p>
    <w:p w:rsidRDefault="00120EB4" w:rsidP="00120EB4" w:rsidR="00120EB4" w:rsidRPr="007C3E93">
      <w:pPr>
        <w:jc w:val="center"/>
        <w:rPr>
          <w:bCs/>
        </w:rPr>
      </w:pPr>
      <w:r w:rsidRPr="007C3E93">
        <w:t xml:space="preserve">    r i j e š i o   j e</w:t>
      </w:r>
    </w:p>
    <w:p w:rsidRDefault="00120EB4" w:rsidP="00120EB4" w:rsidR="00120EB4" w:rsidRPr="007C3E93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5B0836" w:rsidR="00E62E04">
      <w:pPr>
        <w:numPr>
          <w:ilvl w:val="0"/>
          <w:numId w:val="1"/>
        </w:numPr>
        <w:tabs>
          <w:tab w:pos="1845" w:val="clear"/>
        </w:tabs>
        <w:ind w:firstLine="709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5B0836" w:rsidRPr="005B0836">
        <w:rPr>
          <w:b/>
        </w:rPr>
        <w:t xml:space="preserve">AGRONOVA d.o.o. za informatičke i marketinške usluge Osijek, Martina </w:t>
      </w:r>
      <w:proofErr w:type="spellStart"/>
      <w:r w:rsidR="005B0836" w:rsidRPr="005B0836">
        <w:rPr>
          <w:b/>
        </w:rPr>
        <w:t>Divalta</w:t>
      </w:r>
      <w:proofErr w:type="spellEnd"/>
      <w:r w:rsidR="005B0836" w:rsidRPr="005B0836">
        <w:rPr>
          <w:b/>
        </w:rPr>
        <w:t xml:space="preserve"> 220b, OIB: 63216938840, MBS: 030172944</w:t>
      </w:r>
      <w:r w:rsidR="005B0836">
        <w:rPr>
          <w:b/>
        </w:rPr>
        <w:t xml:space="preserve"> </w:t>
      </w:r>
      <w:r w:rsidR="00E62E04">
        <w:t xml:space="preserve">a prijedlog </w:t>
      </w:r>
      <w:r w:rsidR="00464342">
        <w:t xml:space="preserve">RH MF Porezne uprave zastupani po ŽDO </w:t>
      </w:r>
      <w:r w:rsidR="005B0836">
        <w:t>Osijek</w:t>
      </w:r>
      <w:r w:rsidR="00464342">
        <w:t xml:space="preserve"> </w:t>
      </w:r>
      <w:r w:rsidR="00E62E04">
        <w:t xml:space="preserve">od </w:t>
      </w:r>
      <w:r w:rsidR="005B0836">
        <w:t>12</w:t>
      </w:r>
      <w:r w:rsidR="009D61A8">
        <w:t>.9.</w:t>
      </w:r>
      <w:r w:rsidR="005F75F6">
        <w:t>2018</w:t>
      </w:r>
      <w:r w:rsidR="003D5ED9">
        <w:t>. g.</w:t>
      </w:r>
      <w:r w:rsidR="009D61A8">
        <w:t xml:space="preserve"> </w:t>
      </w:r>
      <w:r w:rsidR="00464342">
        <w:t>za otvaranje</w:t>
      </w:r>
      <w:r w:rsidR="00A5508B">
        <w:t xml:space="preserve"> </w:t>
      </w:r>
      <w:r w:rsidR="00E62E04">
        <w:t xml:space="preserve">stečajnog postupka </w:t>
      </w:r>
      <w:r w:rsidR="00E62E04" w:rsidRPr="008826C9">
        <w:rPr>
          <w:b/>
        </w:rPr>
        <w:t>se odbacuje.</w:t>
      </w:r>
    </w:p>
    <w:p w:rsidRDefault="00EC2C3B" w:rsidP="003061BF" w:rsidR="00EC2C3B">
      <w:pPr>
        <w:jc w:val="both"/>
      </w:pPr>
    </w:p>
    <w:p w:rsidRDefault="003F413B" w:rsidP="003061BF" w:rsidR="003F413B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7C3E93">
        <w:rPr>
          <w:b w:val="false"/>
          <w:lang w:val="hr-HR"/>
        </w:rPr>
        <w:t>Obrazloženje</w:t>
      </w:r>
    </w:p>
    <w:p w:rsidRDefault="00464342" w:rsidP="00120EB4" w:rsidR="00464342">
      <w:pPr>
        <w:pStyle w:val="Naslov1"/>
        <w:rPr>
          <w:b w:val="false"/>
          <w:lang w:val="hr-HR"/>
        </w:rPr>
      </w:pPr>
    </w:p>
    <w:p w:rsidRDefault="004322FC" w:rsidP="00120EB4" w:rsidR="004322FC" w:rsidRPr="007C3E93">
      <w:pPr>
        <w:pStyle w:val="Naslov1"/>
        <w:rPr>
          <w:b w:val="false"/>
          <w:lang w:val="hr-HR"/>
        </w:rPr>
      </w:pPr>
    </w:p>
    <w:p w:rsidRDefault="005B0836" w:rsidP="005B0836" w:rsidR="00120EB4" w:rsidRPr="005B0836">
      <w:pPr>
        <w:jc w:val="both"/>
        <w:rPr>
          <w:bCs/>
        </w:rPr>
      </w:pPr>
      <w:r>
        <w:rPr>
          <w:b/>
          <w:bCs/>
        </w:rPr>
        <w:tab/>
      </w:r>
      <w:r w:rsidRPr="005B0836">
        <w:rPr>
          <w:bCs/>
        </w:rPr>
        <w:t xml:space="preserve">Podneskom od 28. prosinca 2018. g. dužnik zastupan po punomoćniku – odvjetniku izvijestio je sud da je otklonjen stečajni razlog – blokada računa te predlaže obustavu stečajnog postupka o čemu u spis dostavlja Potvrdu FINE od 24. prosinca 2018. g. o blokadi računa i novčanih sredstava </w:t>
      </w:r>
      <w:proofErr w:type="spellStart"/>
      <w:r w:rsidRPr="005B0836">
        <w:rPr>
          <w:bCs/>
        </w:rPr>
        <w:t>ovršenika</w:t>
      </w:r>
      <w:proofErr w:type="spellEnd"/>
      <w:r w:rsidRPr="005B0836">
        <w:rPr>
          <w:bCs/>
        </w:rPr>
        <w:t>.</w:t>
      </w:r>
    </w:p>
    <w:p w:rsidRDefault="00464342" w:rsidP="005B0836" w:rsidR="009D61A8">
      <w:pPr>
        <w:jc w:val="both"/>
      </w:pPr>
      <w:r>
        <w:rPr>
          <w:b/>
          <w:bCs/>
        </w:rPr>
        <w:tab/>
      </w:r>
    </w:p>
    <w:p w:rsidRDefault="009D61A8" w:rsidP="00632327" w:rsidR="009D61A8">
      <w:pPr>
        <w:ind w:firstLine="720"/>
        <w:jc w:val="both"/>
      </w:pPr>
      <w:r>
        <w:t xml:space="preserve">Uvidom u Potvrdu FINE RC Osijek od </w:t>
      </w:r>
      <w:r w:rsidR="005B0836">
        <w:t>24.12</w:t>
      </w:r>
      <w:r>
        <w:t xml:space="preserve">.2018. g. utvrđeno je da je stanje blokade računa dužnika 0,00 kn iz čega proizlazi da ne postoje stečajni razlozi propisani čl. 5 Stečajnog zakona (NN br. 71/15 i 104/17 dalje: SZ). </w:t>
      </w:r>
    </w:p>
    <w:p w:rsidRDefault="009D61A8" w:rsidP="00071EBF" w:rsidR="009D61A8">
      <w:pPr>
        <w:ind w:firstLine="720"/>
        <w:jc w:val="both"/>
      </w:pPr>
    </w:p>
    <w:p w:rsidRDefault="005B0836" w:rsidP="00071EBF" w:rsidR="005B0836">
      <w:pPr>
        <w:ind w:firstLine="720"/>
        <w:jc w:val="both"/>
      </w:pPr>
    </w:p>
    <w:p w:rsidRDefault="005B0836" w:rsidP="00071EBF" w:rsidR="005B0836">
      <w:pPr>
        <w:ind w:firstLine="720"/>
        <w:jc w:val="both"/>
      </w:pPr>
    </w:p>
    <w:p w:rsidRDefault="005B0836" w:rsidP="005B0836" w:rsidR="005B0836">
      <w:pPr>
        <w:jc w:val="right"/>
      </w:pPr>
      <w:r>
        <w:lastRenderedPageBreak/>
        <w:t>Poslovni broj: 6 St-1225/18-12</w:t>
      </w:r>
    </w:p>
    <w:p w:rsidRDefault="005B0836" w:rsidP="00071EBF" w:rsidR="005B0836">
      <w:pPr>
        <w:ind w:firstLine="720"/>
        <w:jc w:val="both"/>
      </w:pPr>
    </w:p>
    <w:p w:rsidRDefault="005B0836" w:rsidP="00071EBF" w:rsidR="005B0836">
      <w:pPr>
        <w:ind w:firstLine="720"/>
        <w:jc w:val="both"/>
      </w:pPr>
    </w:p>
    <w:p w:rsidRDefault="00071EBF" w:rsidP="00071EBF" w:rsidR="00071EBF">
      <w:pPr>
        <w:ind w:firstLine="720"/>
        <w:jc w:val="both"/>
      </w:pPr>
      <w:r>
        <w:t xml:space="preserve">Sukladno čl. 128 st. 9 </w:t>
      </w:r>
      <w:r w:rsidR="009D61A8">
        <w:t>SZ</w:t>
      </w:r>
      <w:r w:rsidR="005F75F6">
        <w:t xml:space="preserve"> </w:t>
      </w:r>
      <w:r>
        <w:t>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5B0836">
        <w:rPr>
          <w:bCs/>
        </w:rPr>
        <w:t>31</w:t>
      </w:r>
      <w:r w:rsidR="00E82710">
        <w:rPr>
          <w:bCs/>
        </w:rPr>
        <w:t>. prosinca</w:t>
      </w:r>
      <w:r w:rsidR="00EC2C3B">
        <w:rPr>
          <w:bCs/>
        </w:rPr>
        <w:t xml:space="preserve"> </w:t>
      </w:r>
      <w:r w:rsidR="0028519B">
        <w:rPr>
          <w:bCs/>
        </w:rPr>
        <w:t>201</w:t>
      </w:r>
      <w:r w:rsidR="005F75F6">
        <w:rPr>
          <w:bCs/>
        </w:rPr>
        <w:t>8</w:t>
      </w:r>
      <w:r w:rsidR="0028519B">
        <w:rPr>
          <w:bCs/>
        </w:rPr>
        <w:t>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3F413B" w:rsidP="003F413B" w:rsidR="003F413B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9D61A8">
        <w:t>Osijek</w:t>
      </w:r>
    </w:p>
    <w:p w:rsidRDefault="005B0836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 </w:t>
      </w:r>
      <w:r w:rsidR="00071EBF">
        <w:rPr>
          <w:bCs/>
        </w:rPr>
        <w:t>dužnik</w:t>
      </w:r>
      <w:r>
        <w:rPr>
          <w:bCs/>
        </w:rPr>
        <w:t xml:space="preserve">a pun.  Martina </w:t>
      </w:r>
      <w:proofErr w:type="spellStart"/>
      <w:r>
        <w:rPr>
          <w:bCs/>
        </w:rPr>
        <w:t>Alagić</w:t>
      </w:r>
      <w:proofErr w:type="spellEnd"/>
      <w:r>
        <w:rPr>
          <w:bCs/>
        </w:rPr>
        <w:t>, odvjetnica iz Vukovara, J. J. Strossmayera 14c</w:t>
      </w:r>
    </w:p>
    <w:p w:rsidRDefault="00632327" w:rsidP="00071EBF" w:rsidR="00632327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5B0836">
        <w:t>31.1.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67614F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</w:t>
      </w:r>
      <w:r w:rsidR="005C671E">
        <w:rPr>
          <w:b/>
          <w:bCs/>
        </w:rPr>
        <w:t xml:space="preserve">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 w:rsidRPr="00EF33B5"/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E72" w:rsidP="004A3868" w:rsidR="00BC5E72">
      <w:r>
        <w:separator/>
      </w:r>
    </w:p>
  </w:endnote>
  <w:endnote w:id="0" w:type="continuationSeparator">
    <w:p w:rsidRDefault="00BC5E72" w:rsidP="004A3868" w:rsidR="00BC5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E72" w:rsidP="004A3868" w:rsidR="00BC5E72">
      <w:r>
        <w:separator/>
      </w:r>
    </w:p>
  </w:footnote>
  <w:footnote w:id="0" w:type="continuationSeparator">
    <w:p w:rsidRDefault="00BC5E72" w:rsidP="004A3868" w:rsidR="00BC5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614F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1EBF"/>
    <w:rsid w:val="00072890"/>
    <w:rsid w:val="000848B6"/>
    <w:rsid w:val="000A1943"/>
    <w:rsid w:val="000A4224"/>
    <w:rsid w:val="000C303B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2A9F"/>
    <w:rsid w:val="00163169"/>
    <w:rsid w:val="001718AE"/>
    <w:rsid w:val="001867CA"/>
    <w:rsid w:val="001C0CFA"/>
    <w:rsid w:val="001C3861"/>
    <w:rsid w:val="001D2166"/>
    <w:rsid w:val="001E7E8C"/>
    <w:rsid w:val="001F5EB9"/>
    <w:rsid w:val="00221D43"/>
    <w:rsid w:val="00224E9E"/>
    <w:rsid w:val="0028334A"/>
    <w:rsid w:val="0028519B"/>
    <w:rsid w:val="00287EC6"/>
    <w:rsid w:val="00290C26"/>
    <w:rsid w:val="00292D1E"/>
    <w:rsid w:val="002A53CC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3F225E"/>
    <w:rsid w:val="003F413B"/>
    <w:rsid w:val="004076D4"/>
    <w:rsid w:val="004322FC"/>
    <w:rsid w:val="00455C18"/>
    <w:rsid w:val="00456233"/>
    <w:rsid w:val="004636D6"/>
    <w:rsid w:val="00464342"/>
    <w:rsid w:val="004666D3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0836"/>
    <w:rsid w:val="005B4DB5"/>
    <w:rsid w:val="005C39A5"/>
    <w:rsid w:val="005C671E"/>
    <w:rsid w:val="005E2B09"/>
    <w:rsid w:val="005E739C"/>
    <w:rsid w:val="005F75F6"/>
    <w:rsid w:val="00607A96"/>
    <w:rsid w:val="00625F0A"/>
    <w:rsid w:val="00632327"/>
    <w:rsid w:val="0067614F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C0879"/>
    <w:rsid w:val="007C1C95"/>
    <w:rsid w:val="007C2112"/>
    <w:rsid w:val="007C37A0"/>
    <w:rsid w:val="007C3E93"/>
    <w:rsid w:val="007D6933"/>
    <w:rsid w:val="007E1918"/>
    <w:rsid w:val="00816035"/>
    <w:rsid w:val="00836674"/>
    <w:rsid w:val="0085567C"/>
    <w:rsid w:val="00857B7F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B40DF"/>
    <w:rsid w:val="009D1472"/>
    <w:rsid w:val="009D61A8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C5E72"/>
    <w:rsid w:val="00BE40FB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354FE"/>
    <w:rsid w:val="00E55445"/>
    <w:rsid w:val="00E62E04"/>
    <w:rsid w:val="00E82710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61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61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1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1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1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761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61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1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1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1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52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St-1225/2018</izvorni_sadrzaj>
    <derivirana_varijabla naziv="DomainObject.Predmet.OznakaBroj_1">St-1225/2018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AGRONOVA d.o.o. za informatičke i marketinške usluge</izvorni_sadrzaj>
    <derivirana_varijabla naziv="DomainObject.Predmet.ProtustrankaFormated_1">  AGRONOVA d.o.o. za informatičke i marketinške usluge</derivirana_varijabla>
  </DomainObject.Predmet.ProtustrankaFormated>
  <DomainObject.Predmet.ProtustrankaFormatedOIB>
    <izvorni_sadrzaj>  AGRONOVA d.o.o. za informatičke i marketinške usluge, OIB 63216938840</izvorni_sadrzaj>
    <derivirana_varijabla naziv="DomainObject.Predmet.ProtustrankaFormatedOIB_1">  AGRONOVA d.o.o. za informatičke i marketinške usluge, OIB 63216938840</derivirana_varijabla>
  </DomainObject.Predmet.ProtustrankaFormatedOIB>
  <DomainObject.Predmet.ProtustrankaFormatedWithAdress>
    <izvorni_sadrzaj> AGRONOVA d.o.o. za informatičke i marketinške usluge, Marina Divalta 220/b, 31000 Osijek</izvorni_sadrzaj>
    <derivirana_varijabla naziv="DomainObject.Predmet.ProtustrankaFormatedWithAdress_1"> AGRONOVA d.o.o. za informatičke i marketinške usluge, Marina Divalta 220/b, 31000 Osijek</derivirana_varijabla>
  </DomainObject.Predmet.ProtustrankaFormatedWithAdress>
  <DomainObject.Predmet.ProtustrankaFormatedWithAdressOIB>
    <izvorni_sadrzaj> AGRONOVA d.o.o. za informatičke i marketinške usluge, OIB 63216938840, Marina Divalta 220/b, 31000 Osijek</izvorni_sadrzaj>
    <derivirana_varijabla naziv="DomainObject.Predmet.ProtustrankaFormatedWithAdressOIB_1"> AGRONOVA d.o.o. za informatičke i marketinške usluge, OIB 63216938840, Marina Divalta 220/b, 31000 Osijek</derivirana_varijabla>
  </DomainObject.Predmet.ProtustrankaFormatedWithAdressOIB>
  <DomainObject.Predmet.ProtustrankaWithAdress>
    <izvorni_sadrzaj>AGRONOVA d.o.o. za informatičke i marketinške usluge Marina Divalta 220/b, 31000 Osijek</izvorni_sadrzaj>
    <derivirana_varijabla naziv="DomainObject.Predmet.ProtustrankaWithAdress_1">AGRONOVA d.o.o. za informatičke i marketinške usluge Marina Divalta 220/b, 31000 Osijek</derivirana_varijabla>
  </DomainObject.Predmet.ProtustrankaWithAdress>
  <DomainObject.Predmet.ProtustrankaWithAdressOIB>
    <izvorni_sadrzaj>AGRONOVA d.o.o. za informatičke i marketinške usluge, OIB 63216938840, Marina Divalta 220/b, 31000 Osijek</izvorni_sadrzaj>
    <derivirana_varijabla naziv="DomainObject.Predmet.ProtustrankaWithAdressOIB_1">AGRONOVA d.o.o. za informatičke i marketinške usluge, OIB 63216938840, Marina Divalta 220/b, 31000 Osijek</derivirana_varijabla>
  </DomainObject.Predmet.ProtustrankaWithAdressOIB>
  <DomainObject.Predmet.ProtustrankaNazivFormated>
    <izvorni_sadrzaj>AGRONOVA d.o.o. za informatičke i marketinške usluge</izvorni_sadrzaj>
    <derivirana_varijabla naziv="DomainObject.Predmet.ProtustrankaNazivFormated_1">AGRONOVA d.o.o. za informatičke i marketinške usluge</derivirana_varijabla>
  </DomainObject.Predmet.ProtustrankaNazivFormated>
  <DomainObject.Predmet.ProtustrankaNazivFormatedOIB>
    <izvorni_sadrzaj>AGRONOVA d.o.o. za informatičke i marketinške usluge, OIB 63216938840</izvorni_sadrzaj>
    <derivirana_varijabla naziv="DomainObject.Predmet.ProtustrankaNazivFormatedOIB_1">AGRONOVA d.o.o. za informatičke i marketinške usluge, OIB 63216938840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URED OSIJEK</izvorni_sadrzaj>
    <derivirana_varijabla naziv="DomainObject.Predmet.StrankaFormated_1">  RHA MF PU PODRUČNI URED OSIJEK</derivirana_varijabla>
  </DomainObject.Predmet.StrankaFormated>
  <DomainObject.Predmet.StrankaFormatedOIB>
    <izvorni_sadrzaj>  RHA MF PU PODRUČNI URED OSIJEK, OIB 18683136487</izvorni_sadrzaj>
    <derivirana_varijabla naziv="DomainObject.Predmet.StrankaFormatedOIB_1">  RHA MF PU PODRUČNI URED OSIJEK, OIB 18683136487</derivirana_varijabla>
  </DomainObject.Predmet.StrankaFormatedOIB>
  <DomainObject.Predmet.StrankaFormatedWithAdress>
    <izvorni_sadrzaj> RHA MF PU PODRUČNI URED OSIJEK</izvorni_sadrzaj>
    <derivirana_varijabla naziv="DomainObject.Predmet.StrankaFormatedWithAdress_1"> RHA MF PU PODRUČNI URED OSIJEK</derivirana_varijabla>
  </DomainObject.Predmet.StrankaFormatedWithAdress>
  <DomainObject.Predmet.StrankaFormatedWithAdressOIB>
    <izvorni_sadrzaj> RHA MF PU PODRUČNI URED OSIJEK, OIB 18683136487</izvorni_sadrzaj>
    <derivirana_varijabla naziv="DomainObject.Predmet.StrankaFormatedWithAdressOIB_1"> RHA MF PU PODRUČNI URED OSIJEK, OIB 18683136487</derivirana_varijabla>
  </DomainObject.Predmet.StrankaFormatedWithAdressOIB>
  <DomainObject.Predmet.StrankaWithAdress>
    <izvorni_sadrzaj>RHA MF PU PODRUČNI URED OSIJEK </izvorni_sadrzaj>
    <derivirana_varijabla naziv="DomainObject.Predmet.StrankaWithAdress_1">RHA MF PU PODRUČNI URED OSIJEK </derivirana_varijabla>
  </DomainObject.Predmet.StrankaWithAdress>
  <DomainObject.Predmet.StrankaWithAdressOIB>
    <izvorni_sadrzaj>RHA MF PU PODRUČNI URED OSIJEK, OIB 18683136487</izvorni_sadrzaj>
    <derivirana_varijabla naziv="DomainObject.Predmet.StrankaWithAdressOIB_1">RHA MF PU PODRUČNI URED OSIJEK, OIB 18683136487</derivirana_varijabla>
  </DomainObject.Predmet.StrankaWithAdressOIB>
  <DomainObject.Predmet.StrankaNazivFormated>
    <izvorni_sadrzaj>RHA MF PU PODRUČNI URED OSIJEK</izvorni_sadrzaj>
    <derivirana_varijabla naziv="DomainObject.Predmet.StrankaNazivFormated_1">RHA MF PU PODRUČNI URED OSIJEK</derivirana_varijabla>
  </DomainObject.Predmet.StrankaNazivFormated>
  <DomainObject.Predmet.StrankaNazivFormatedOIB>
    <izvorni_sadrzaj>RHA MF PU PODRUČNI URED OSIJEK, OIB 18683136487</izvorni_sadrzaj>
    <derivirana_varijabla naziv="DomainObject.Predmet.StrankaNazivFormatedOIB_1">RHA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URED OSIJEK</item>
    </izvorni_sadrzaj>
    <derivirana_varijabla naziv="DomainObject.Predmet.StrankaListFormated_1">
      <item>RHA MF PU PODRUČNI URED OSIJEK</item>
    </derivirana_varijabla>
  </DomainObject.Predmet.StrankaListFormated>
  <DomainObject.Predmet.StrankaListFormatedOIB>
    <izvorni_sadrzaj>
      <item>RHA MF PU PODRUČNI URED OSIJEK, OIB 18683136487</item>
    </izvorni_sadrzaj>
    <derivirana_varijabla naziv="DomainObject.Predmet.StrankaListFormatedOIB_1">
      <item>RHA MF PU PODRUČNI URED OSIJEK, OIB 18683136487</item>
    </derivirana_varijabla>
  </DomainObject.Predmet.StrankaListFormatedOIB>
  <DomainObject.Predmet.StrankaListFormatedWithAdress>
    <izvorni_sadrzaj>
      <item>RHA MF PU PODRUČNI URED OSIJEK</item>
    </izvorni_sadrzaj>
    <derivirana_varijabla naziv="DomainObject.Predmet.StrankaListFormatedWithAdress_1">
      <item>RHA MF PU PODRUČNI URED OSIJEK</item>
    </derivirana_varijabla>
  </DomainObject.Predmet.StrankaListFormatedWithAdress>
  <DomainObject.Predmet.StrankaListFormatedWithAdressOIB>
    <izvorni_sadrzaj>
      <item>RHA MF PU PODRUČNI URED OSIJEK, OIB 18683136487</item>
    </izvorni_sadrzaj>
    <derivirana_varijabla naziv="DomainObject.Predmet.StrankaListFormatedWithAdressOIB_1">
      <item>RHA MF PU PODRUČNI URED OSIJEK, OIB 18683136487</item>
    </derivirana_varijabla>
  </DomainObject.Predmet.StrankaListFormatedWithAdressOIB>
  <DomainObject.Predmet.StrankaListNazivFormated>
    <izvorni_sadrzaj>
      <item>RHA MF PU PODRUČNI URED OSIJEK</item>
    </izvorni_sadrzaj>
    <derivirana_varijabla naziv="DomainObject.Predmet.StrankaListNazivFormated_1">
      <item>RHA MF PU PODRUČNI URED OSIJEK</item>
    </derivirana_varijabla>
  </DomainObject.Predmet.StrankaListNazivFormated>
  <DomainObject.Predmet.StrankaListNazivFormatedOIB>
    <izvorni_sadrzaj>
      <item>RHA MF PU PODRUČNI URED OSIJEK, OIB 18683136487</item>
    </izvorni_sadrzaj>
    <derivirana_varijabla naziv="DomainObject.Predmet.StrankaListNazivFormatedOIB_1">
      <item>RHA MF PU PODRUČNI URED OSIJEK, OIB 18683136487</item>
    </derivirana_varijabla>
  </DomainObject.Predmet.StrankaListNazivFormatedOIB>
  <DomainObject.Predmet.ProtuStrankaListFormated>
    <izvorni_sadrzaj>
      <item>AGRONOVA d.o.o. za informatičke i marketinške usluge</item>
    </izvorni_sadrzaj>
    <derivirana_varijabla naziv="DomainObject.Predmet.ProtuStrankaListFormated_1">
      <item>AGRONOVA d.o.o. za informatičke i marketinške usluge</item>
    </derivirana_varijabla>
  </DomainObject.Predmet.ProtuStrankaListFormated>
  <DomainObject.Predmet.ProtuStrankaListFormatedOIB>
    <izvorni_sadrzaj>
      <item>AGRONOVA d.o.o. za informatičke i marketinške usluge, OIB 63216938840</item>
    </izvorni_sadrzaj>
    <derivirana_varijabla naziv="DomainObject.Predmet.ProtuStrankaListFormatedOIB_1">
      <item>AGRONOVA d.o.o. za informatičke i marketinške usluge, OIB 63216938840</item>
    </derivirana_varijabla>
  </DomainObject.Predmet.ProtuStrankaListFormatedOIB>
  <DomainObject.Predmet.ProtuStrankaListFormatedWithAdress>
    <izvorni_sadrzaj>
      <item>AGRONOVA d.o.o. za informatičke i marketinške usluge, Marina Divalta 220/b, 31000 Osijek</item>
    </izvorni_sadrzaj>
    <derivirana_varijabla naziv="DomainObject.Predmet.ProtuStrankaListFormatedWithAdress_1">
      <item>AGRONOVA d.o.o. za informatičke i marketinške usluge, Marina Divalta 220/b, 31000 Osijek</item>
    </derivirana_varijabla>
  </DomainObject.Predmet.ProtuStrankaListFormatedWithAdress>
  <DomainObject.Predmet.ProtuStrankaListFormatedWithAdressOIB>
    <izvorni_sadrzaj>
      <item>AGRONOVA d.o.o. za informatičke i marketinške usluge, OIB 63216938840, Marina Divalta 220/b, 31000 Osijek</item>
    </izvorni_sadrzaj>
    <derivirana_varijabla naziv="DomainObject.Predmet.ProtuStrankaListFormatedWithAdressOIB_1">
      <item>AGRONOVA d.o.o. za informatičke i marketinške usluge, OIB 63216938840, Marina Divalta 220/b, 31000 Osijek</item>
    </derivirana_varijabla>
  </DomainObject.Predmet.ProtuStrankaListFormatedWithAdressOIB>
  <DomainObject.Predmet.ProtuStrankaListNazivFormated>
    <izvorni_sadrzaj>
      <item>AGRONOVA d.o.o. za informatičke i marketinške usluge</item>
    </izvorni_sadrzaj>
    <derivirana_varijabla naziv="DomainObject.Predmet.ProtuStrankaListNazivFormated_1">
      <item>AGRONOVA d.o.o. za informatičke i marketinške usluge</item>
    </derivirana_varijabla>
  </DomainObject.Predmet.ProtuStrankaListNazivFormated>
  <DomainObject.Predmet.ProtuStrankaListNazivFormatedOIB>
    <izvorni_sadrzaj>
      <item>AGRONOVA d.o.o. za informatičke i marketinške usluge, OIB 63216938840</item>
    </izvorni_sadrzaj>
    <derivirana_varijabla naziv="DomainObject.Predmet.ProtuStrankaListNazivFormatedOIB_1">
      <item>AGRONOVA d.o.o. za informatičke i marketinške usluge, OIB 63216938840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URED OSIJEK</izvorni_sadrzaj>
    <derivirana_varijabla naziv="DomainObject.Predmet.StrankaIDrugi_1">RHA MF PU PODRUČNI URED OSIJEK</derivirana_varijabla>
  </DomainObject.Predmet.StrankaIDrugi>
  <DomainObject.Predmet.ProtustrankaIDrugi>
    <izvorni_sadrzaj>AGRONOVA d.o.o. za informatičke i marketinške usluge</izvorni_sadrzaj>
    <derivirana_varijabla naziv="DomainObject.Predmet.ProtustrankaIDrugi_1">AGRONOVA d.o.o. za informatičke i marketinške usluge</derivirana_varijabla>
  </DomainObject.Predmet.ProtustrankaIDrugi>
  <DomainObject.Predmet.StrankaIDrugiAdressOIB>
    <izvorni_sadrzaj>RHA MF PU PODRUČNI URED OSIJEK, OIB 18683136487</izvorni_sadrzaj>
    <derivirana_varijabla naziv="DomainObject.Predmet.StrankaIDrugiAdressOIB_1">RHA MF PU PODRUČNI URED OSIJEK, OIB 18683136487</derivirana_varijabla>
  </DomainObject.Predmet.StrankaIDrugiAdressOIB>
  <DomainObject.Predmet.ProtustrankaIDrugiAdressOIB>
    <izvorni_sadrzaj>AGRONOVA d.o.o. za informatičke i marketinške usluge, OIB 63216938840, Marina Divalta 220/b, 31000 Osijek</izvorni_sadrzaj>
    <derivirana_varijabla naziv="DomainObject.Predmet.ProtustrankaIDrugiAdressOIB_1">AGRONOVA d.o.o. za informatičke i marketinške usluge, OIB 63216938840, Marina Divalta 220/b,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AGRONOVA d.o.o. za informatičke i marketinške usluge</item>
      <item>RHA MF PU PODRUČNI URED OSIJEK</item>
    </izvorni_sadrzaj>
    <derivirana_varijabla naziv="DomainObject.Predmet.SudioniciListNaziv_1">
      <item>AGRONOVA d.o.o. za informatičke i marketinške usluge</item>
      <item>RHA MF PU PODRUČNI URED OSIJEK</item>
    </derivirana_varijabla>
  </DomainObject.Predmet.SudioniciListNaziv>
  <DomainObject.Predmet.SudioniciListAdressOIB>
    <izvorni_sadrzaj>
      <item>AGRONOVA d.o.o. za informatičke i marketinške usluge, OIB 63216938840, Marina Divalta 220/b,31000 Osijek</item>
      <item>RHA MF PU PODRUČNI URED OSIJEK, OIB 18683136487</item>
    </izvorni_sadrzaj>
    <derivirana_varijabla naziv="DomainObject.Predmet.SudioniciListAdressOIB_1">
      <item>AGRONOVA d.o.o. za informatičke i marketinške usluge, OIB 63216938840, Marina Divalta 220/b,31000 Osijek</item>
      <item>RHA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63216938840</item>
      <item>, OIB 18683136487</item>
    </izvorni_sadrzaj>
    <derivirana_varijabla naziv="DomainObject.Predmet.SudioniciListNazivOIB_1">
      <item>, OIB 63216938840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St-1225/2018-4</izvorni_sadrzaj>
    <derivirana_varijabla naziv="DomainObject.PredzadnjaOdlukaIzPredmeta.Oznaka_1">St-1225/2018-4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E5BF9-1EE9-4D49-94F5-FB2A3EB9F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337</properties:Words>
  <properties:Characters>1689</properties:Characters>
  <properties:Lines>100</properties:Lines>
  <properties:Paragraphs>27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2017-09-14T11:00:00Z</dcterms:created>
  <dc:creator>mkocijan</dc:creator>
  <cp:lastModifiedBy>Danijela Sekulić</cp:lastModifiedBy>
  <cp:lastPrinted>2018-12-31T08:01:00Z</cp:lastPrinted>
  <dcterms:modified xmlns:xsi="http://www.w3.org/2001/XMLSchema-instance" xsi:type="dcterms:W3CDTF">2018-12-31T08:05:00Z</dcterms:modified>
  <cp:revision>8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 ODBLOKIRANo 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