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73b9" w14:paraId="11373b9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3868A1">
      <w:pPr>
        <w:jc w:val="both"/>
      </w:pPr>
      <w:r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E47ADE" w:rsidR="00964555">
      <w:pPr>
        <w:ind w:firstLine="708"/>
        <w:jc w:val="both"/>
      </w:pPr>
      <w:r w:rsidRPr="003868A1">
        <w:t xml:space="preserve">Pazin, </w:t>
      </w:r>
      <w:proofErr w:type="spellStart"/>
      <w:r w:rsidRPr="003868A1">
        <w:t>Dršćevka</w:t>
      </w:r>
      <w:proofErr w:type="spellEnd"/>
      <w:r w:rsidRPr="003868A1">
        <w:t xml:space="preserve"> 1  </w:t>
      </w:r>
    </w:p>
    <w:p w:rsidRDefault="00E47ADE" w:rsidP="00E47ADE" w:rsidR="00E47ADE" w:rsidRPr="003868A1">
      <w:pPr>
        <w:ind w:firstLine="708"/>
        <w:jc w:val="both"/>
      </w:pP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 w:rsidRPr="003868A1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32264D" w:rsidRPr="0032264D">
        <w:t xml:space="preserve">CAPITOLIUM d.o.o. </w:t>
      </w:r>
      <w:r w:rsidR="0032264D">
        <w:t xml:space="preserve">u stečaju </w:t>
      </w:r>
      <w:r w:rsidR="0032264D" w:rsidRPr="0032264D">
        <w:t xml:space="preserve">Buzet, Joakima </w:t>
      </w:r>
      <w:proofErr w:type="spellStart"/>
      <w:r w:rsidR="0032264D" w:rsidRPr="0032264D">
        <w:t>Rakovca</w:t>
      </w:r>
      <w:proofErr w:type="spellEnd"/>
      <w:r w:rsidR="0032264D" w:rsidRPr="0032264D">
        <w:t xml:space="preserve"> 9, OIB: 88051220007</w:t>
      </w:r>
      <w:r w:rsidR="00E84C66" w:rsidRPr="003868A1">
        <w:t xml:space="preserve">, </w:t>
      </w:r>
      <w:r w:rsidR="000D0493">
        <w:t>22</w:t>
      </w:r>
      <w:r w:rsidR="00E84C66" w:rsidRPr="003868A1">
        <w:t xml:space="preserve">. </w:t>
      </w:r>
      <w:r w:rsidR="000D0493">
        <w:t>srp</w:t>
      </w:r>
      <w:r w:rsidR="00245C2F">
        <w:t>nja</w:t>
      </w:r>
      <w:r w:rsidR="00932C74" w:rsidRPr="003868A1">
        <w:t xml:space="preserve"> </w:t>
      </w:r>
      <w:r w:rsidR="00E84C66" w:rsidRPr="003868A1">
        <w:t>201</w:t>
      </w:r>
      <w:r w:rsidR="00245C2F">
        <w:t>6</w:t>
      </w:r>
      <w:r w:rsidR="00E84C66" w:rsidRPr="003868A1">
        <w:t>.</w:t>
      </w: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Utvrđuju se slijedeće tražbine prema stečajnom dužniku nad </w:t>
      </w:r>
      <w:r w:rsidR="0032264D" w:rsidRPr="0032264D">
        <w:t xml:space="preserve">CAPITOLIUM d.o.o. </w:t>
      </w:r>
      <w:r w:rsidR="0032264D">
        <w:t xml:space="preserve">u stečaju </w:t>
      </w:r>
      <w:r w:rsidR="0032264D" w:rsidRPr="0032264D">
        <w:t xml:space="preserve">Buzet, Joakima </w:t>
      </w:r>
      <w:proofErr w:type="spellStart"/>
      <w:r w:rsidR="0032264D" w:rsidRPr="0032264D">
        <w:t>Rakovca</w:t>
      </w:r>
      <w:proofErr w:type="spellEnd"/>
      <w:r w:rsidR="0032264D" w:rsidRPr="0032264D">
        <w:t xml:space="preserve"> 9, OIB: 88051220007</w:t>
      </w:r>
      <w:r w:rsidRPr="003868A1">
        <w:t>:</w:t>
      </w:r>
    </w:p>
    <w:p w:rsidRDefault="003868A1" w:rsidP="003868A1" w:rsidR="003868A1" w:rsidRPr="003868A1"/>
    <w:p w:rsidRDefault="003868A1" w:rsidP="003868A1" w:rsidR="003868A1">
      <w:r w:rsidRPr="003868A1">
        <w:tab/>
        <w:t>-  tražbine drugog višeg isplatnog reda:</w:t>
      </w:r>
    </w:p>
    <w:p w:rsidRDefault="002B6A7B" w:rsidP="003868A1" w:rsidR="002B6A7B" w:rsidRPr="003868A1"/>
    <w:p w:rsidRDefault="0032264D" w:rsidP="0032264D" w:rsidR="0032264D">
      <w:pPr>
        <w:ind w:firstLine="540"/>
      </w:pPr>
      <w:r>
        <w:t xml:space="preserve">1. MANUELA ALIŠIĆ, Italija, Santa </w:t>
      </w:r>
      <w:proofErr w:type="spellStart"/>
      <w:r>
        <w:t>Giustina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Cole, u iznosu od 471.350,40 kuna,</w:t>
      </w:r>
    </w:p>
    <w:p w:rsidRDefault="0032264D" w:rsidP="0032264D" w:rsidR="0032264D">
      <w:pPr>
        <w:ind w:firstLine="540"/>
      </w:pPr>
    </w:p>
    <w:p w:rsidRDefault="0032264D" w:rsidP="0032264D" w:rsidR="003868A1">
      <w:pPr>
        <w:ind w:firstLine="540"/>
      </w:pPr>
      <w:r>
        <w:t>2. REPUBLIKA HRVATSKA, Ministarstvo financija, Porezna uprava, Područni ured Istra, Primorje, Gorski Kotar i Lika, u iznosu od 29.567,59 kuna.</w:t>
      </w:r>
    </w:p>
    <w:p w:rsidRDefault="0032264D" w:rsidP="0032264D" w:rsidR="0032264D" w:rsidRPr="003868A1">
      <w:pPr>
        <w:ind w:firstLine="540"/>
      </w:pP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4F4CF7">
        <w:t>2</w:t>
      </w:r>
      <w:r w:rsidR="0032264D">
        <w:t>1</w:t>
      </w:r>
      <w:r w:rsidRPr="003868A1">
        <w:t xml:space="preserve">. </w:t>
      </w:r>
      <w:r w:rsidR="0032264D">
        <w:t>srpnja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4F4CF7" w:rsidRPr="004F4CF7">
        <w:t>2</w:t>
      </w:r>
      <w:r w:rsidR="000D0493">
        <w:t>2</w:t>
      </w:r>
      <w:r w:rsidR="004F4CF7" w:rsidRPr="004F4CF7">
        <w:t xml:space="preserve">. </w:t>
      </w:r>
      <w:r w:rsidR="000D0493">
        <w:t>sr</w:t>
      </w:r>
      <w:r w:rsidR="004F4CF7" w:rsidRPr="004F4CF7">
        <w:t>pnja 2016.</w:t>
      </w: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Ivan Dujić</w:t>
      </w:r>
      <w:r w:rsidR="00826C21">
        <w:t>, v.r.</w:t>
      </w: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 w:rsidRPr="003868A1">
      <w:r w:rsidRPr="003868A1">
        <w:t>- e-oglasna ploča suda (čl. 12. Stečajnog zakona)</w:t>
      </w:r>
    </w:p>
    <w:sectPr w:rsidSect="00E47ADE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1B" w:rsidR="00DA361B">
      <w:r>
        <w:separator/>
      </w:r>
    </w:p>
  </w:endnote>
  <w:endnote w:id="0" w:type="continuationSeparator">
    <w:p w:rsidRDefault="00DA361B" w:rsidR="00DA3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1B" w:rsidR="00DA361B">
      <w:r>
        <w:separator/>
      </w:r>
    </w:p>
  </w:footnote>
  <w:footnote w:id="0" w:type="continuationSeparator">
    <w:p w:rsidRDefault="00DA361B" w:rsidR="00DA3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A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2B6A7B" w:rsidRPr="002B6A7B">
      <w:t>Poslovni broj 10 St-395/16-21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2B6A7B">
      <w:t>395</w:t>
    </w:r>
    <w:r w:rsidR="00245C2F">
      <w:t>/16</w:t>
    </w:r>
    <w:r w:rsidR="00F54F68">
      <w:t>-</w:t>
    </w:r>
    <w:r w:rsidR="00245C2F">
      <w:t>2</w:t>
    </w:r>
    <w:r w:rsidR="002B6A7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8168D"/>
    <w:rsid w:val="00093047"/>
    <w:rsid w:val="000D0493"/>
    <w:rsid w:val="000D7203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2DC0"/>
    <w:rsid w:val="001D75DA"/>
    <w:rsid w:val="00202458"/>
    <w:rsid w:val="00223827"/>
    <w:rsid w:val="0023667D"/>
    <w:rsid w:val="00245C2F"/>
    <w:rsid w:val="00265B90"/>
    <w:rsid w:val="002674FB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105FD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47E68"/>
    <w:rsid w:val="00777A7B"/>
    <w:rsid w:val="007A28B0"/>
    <w:rsid w:val="007A2B96"/>
    <w:rsid w:val="007B168D"/>
    <w:rsid w:val="007E31C8"/>
    <w:rsid w:val="00821C00"/>
    <w:rsid w:val="00826C21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0297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D5077"/>
    <w:rsid w:val="00CD6FA8"/>
    <w:rsid w:val="00CD7474"/>
    <w:rsid w:val="00CE391C"/>
    <w:rsid w:val="00CE7837"/>
    <w:rsid w:val="00D17CF9"/>
    <w:rsid w:val="00D2307E"/>
    <w:rsid w:val="00D30772"/>
    <w:rsid w:val="00DA361B"/>
    <w:rsid w:val="00DA41E6"/>
    <w:rsid w:val="00DA5810"/>
    <w:rsid w:val="00DD05C7"/>
    <w:rsid w:val="00E47ADE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7100"/>
    <w:rsid w:val="00F278A9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826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826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A4895-454D-461F-BE76-320EB8238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283</properties:Words>
  <properties:Characters>1419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2016-07-22T06:53:00Z</dcterms:created>
  <dc:creator>drabar</dc:creator>
  <cp:lastModifiedBy>Sanja Lakošeljac</cp:lastModifiedBy>
  <cp:lastPrinted>2016-07-22T07:09:00Z</cp:lastPrinted>
  <dcterms:modified xmlns:xsi="http://www.w3.org/2001/XMLSchema-instance" xsi:type="dcterms:W3CDTF">2016-07-22T07:09:00Z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