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0fd4" w14:paraId="b420fd4" w:rsidRDefault="001A7334" w:rsidP="001A7334" w:rsidR="001A7334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</w:t>
      </w:r>
      <w:r w:rsidR="00627134">
        <w:rPr>
          <w:color w:val="222222"/>
        </w:rPr>
        <w:t xml:space="preserve">      </w:t>
      </w:r>
      <w:r>
        <w:rPr>
          <w:color w:val="222222"/>
        </w:rPr>
        <w:t xml:space="preserve">  3/St-1011/2013-</w:t>
      </w:r>
      <w:r w:rsidR="00627134">
        <w:rPr>
          <w:color w:val="222222"/>
        </w:rPr>
        <w:t>243</w:t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1A7334" w:rsidP="001A7334" w:rsidR="001A733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1A7334" w:rsidP="001A7334" w:rsidR="001A733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O  N A M I R E N J U </w:t>
      </w:r>
    </w:p>
    <w:p w:rsidRDefault="001A7334" w:rsidP="001A7334" w:rsidR="001A7334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</w:t>
      </w:r>
      <w:r>
        <w:t xml:space="preserve">, </w:t>
      </w:r>
      <w:r w:rsidR="00627134">
        <w:t>23</w:t>
      </w:r>
      <w:r w:rsidR="00151E77">
        <w:t xml:space="preserve">. listopada </w:t>
      </w:r>
      <w:r>
        <w:t>2018.</w:t>
      </w:r>
    </w:p>
    <w:p w:rsidRDefault="001A7334" w:rsidP="001A7334" w:rsidR="001A7334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1A7334" w:rsidP="00A22A30" w:rsidR="001A7334">
      <w:pPr>
        <w:ind w:firstLine="708"/>
        <w:rPr>
          <w:b/>
          <w:color w:val="222222"/>
        </w:rPr>
      </w:pPr>
      <w:r>
        <w:t>I  -   Iz iznosa utržaka dobivenih prodajom nekretnina upisanih u</w:t>
      </w:r>
      <w:r>
        <w:rPr>
          <w:b/>
          <w:color w:val="222222"/>
        </w:rPr>
        <w:t>:</w:t>
      </w:r>
    </w:p>
    <w:p w:rsidRDefault="001A7334" w:rsidP="00151E77" w:rsidR="001A7334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broj  </w:t>
      </w:r>
      <w:r w:rsidR="00151E77">
        <w:rPr>
          <w:b/>
          <w:bCs/>
          <w:color w:themeColor="text1" w:val="000000"/>
        </w:rPr>
        <w:t xml:space="preserve">450 Oranica Kapele u površini od 670 </w:t>
      </w:r>
      <w:proofErr w:type="spellStart"/>
      <w:r w:rsidR="00151E77">
        <w:rPr>
          <w:b/>
          <w:bCs/>
          <w:color w:themeColor="text1" w:val="000000"/>
        </w:rPr>
        <w:t>čhv</w:t>
      </w:r>
      <w:proofErr w:type="spellEnd"/>
      <w:r w:rsidR="00151E77">
        <w:rPr>
          <w:b/>
          <w:bCs/>
          <w:color w:themeColor="text1" w:val="000000"/>
        </w:rPr>
        <w:t>, 2408 m2</w:t>
      </w:r>
      <w:r>
        <w:rPr>
          <w:b/>
          <w:bCs/>
          <w:color w:themeColor="text1" w:val="000000"/>
        </w:rPr>
        <w:t xml:space="preserve">, iznos  cijene od   </w:t>
      </w:r>
      <w:r w:rsidR="00151E77">
        <w:rPr>
          <w:b/>
          <w:bCs/>
          <w:color w:themeColor="text1" w:val="000000"/>
        </w:rPr>
        <w:t>23.380,00 kn</w:t>
      </w:r>
      <w:r>
        <w:rPr>
          <w:b/>
          <w:bCs/>
          <w:color w:themeColor="text1" w:val="000000"/>
        </w:rPr>
        <w:t>,</w:t>
      </w:r>
    </w:p>
    <w:p w:rsidRDefault="001A7334" w:rsidP="001A7334" w:rsidR="001A7334">
      <w:pPr>
        <w:ind w:firstLine="708"/>
        <w:jc w:val="both"/>
      </w:pPr>
      <w:r>
        <w:t xml:space="preserve">n a m i r u j e   s e: </w:t>
      </w:r>
    </w:p>
    <w:p w:rsidRDefault="001A7334" w:rsidP="001A7334" w:rsidR="001A7334">
      <w:pPr>
        <w:pStyle w:val="Odlomakpopisa"/>
        <w:numPr>
          <w:ilvl w:val="0"/>
          <w:numId w:val="1"/>
        </w:numPr>
        <w:tabs>
          <w:tab w:pos="708" w:val="left"/>
        </w:tabs>
        <w:contextualSpacing/>
        <w:jc w:val="left"/>
      </w:pPr>
      <w:r>
        <w:t>Prvenstvo</w:t>
      </w:r>
    </w:p>
    <w:p w:rsidRDefault="001A7334" w:rsidP="001A7334" w:rsidR="001A7334">
      <w:pPr>
        <w:ind w:firstLine="708"/>
        <w:jc w:val="both"/>
      </w:pPr>
      <w:r>
        <w:t xml:space="preserve">-  Stečajna masa stečajnog dužnika temeljem troškova utvrđivanja i unovčenja tražbine po čl. 170. </w:t>
      </w:r>
      <w:r w:rsidR="00151E77">
        <w:t>Stečajnog zakona NN 44/96 i dr.</w:t>
      </w:r>
      <w:r>
        <w:t xml:space="preserve"> u iznosu od </w:t>
      </w:r>
      <w:r w:rsidR="00151E77">
        <w:t>3.206,40</w:t>
      </w:r>
      <w:r>
        <w:t xml:space="preserve"> kn   </w:t>
      </w:r>
    </w:p>
    <w:tbl>
      <w:tblPr>
        <w:tblW w:type="auto" w:w="0"/>
        <w:tblCellSpacing w:type="dxa" w:w="1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770"/>
        <w:gridCol w:w="2698"/>
      </w:tblGrid>
      <w:tr w:rsidTr="001A7334" w:rsidR="001A7334">
        <w:trPr>
          <w:tblCellSpacing w:type="dxa" w:w="18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1A7334" w:rsidR="001A7334">
            <w:pPr>
              <w:spacing w:lineRule="auto" w:line="276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 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to </w:t>
            </w:r>
            <w:proofErr w:type="spellStart"/>
            <w:r>
              <w:rPr>
                <w:lang w:val="en-US"/>
              </w:rPr>
              <w:t>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račun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stečajnog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dužnika</w:t>
            </w:r>
            <w:proofErr w:type="spellEnd"/>
            <w:r>
              <w:rPr>
                <w:lang w:val="en-US"/>
              </w:rPr>
              <w:t xml:space="preserve"> IBAN 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1A7334" w:rsidR="001A7334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HR7123400091190022499</w:t>
            </w:r>
          </w:p>
        </w:tc>
      </w:tr>
    </w:tbl>
    <w:p w:rsidRDefault="001A7334" w:rsidP="001A7334" w:rsidR="001A7334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rFonts w:cstheme="minorBidi"/>
          <w:b/>
          <w:bCs/>
        </w:rPr>
      </w:pPr>
      <w:r>
        <w:t>Ostale tražbine</w:t>
      </w:r>
    </w:p>
    <w:p w:rsidRDefault="001A7334" w:rsidP="001A7334" w:rsidR="001A7334">
      <w:pPr>
        <w:jc w:val="both"/>
      </w:pPr>
      <w:r>
        <w:t xml:space="preserve">-     dio tražbine s osnova  </w:t>
      </w:r>
      <w:proofErr w:type="spellStart"/>
      <w:r>
        <w:t>razlučnog</w:t>
      </w:r>
      <w:proofErr w:type="spellEnd"/>
      <w:r>
        <w:t xml:space="preserve"> prava: CAUTELA d.o.o., Zadar, S. </w:t>
      </w:r>
      <w:proofErr w:type="spellStart"/>
      <w:r>
        <w:t>Ivšića</w:t>
      </w:r>
      <w:proofErr w:type="spellEnd"/>
      <w:r>
        <w:t xml:space="preserve"> 4, OIB: 4109880775 kao pravni slijednik CROATIA FACTORING d.o.o., Zagreb, po </w:t>
      </w:r>
      <w:proofErr w:type="spellStart"/>
      <w:r>
        <w:t>razlučnom</w:t>
      </w:r>
      <w:proofErr w:type="spellEnd"/>
      <w:r>
        <w:t xml:space="preserve"> pravu upisanom u zemljišnim knjigama  pod Z-1189/11od 16. veljače 2011</w:t>
      </w:r>
      <w:r w:rsidR="007948F4">
        <w:t>.</w:t>
      </w:r>
      <w:r>
        <w:t xml:space="preserve">, u iznosu od </w:t>
      </w:r>
      <w:r w:rsidR="007948F4">
        <w:t>20.173,60</w:t>
      </w:r>
      <w:r>
        <w:t xml:space="preserve"> kn, koji iznos će se </w:t>
      </w:r>
      <w:r w:rsidR="007948F4">
        <w:t xml:space="preserve">iznos uplatiti na račun toga </w:t>
      </w:r>
      <w:proofErr w:type="spellStart"/>
      <w:r w:rsidR="007948F4">
        <w:t>razlučnog</w:t>
      </w:r>
      <w:proofErr w:type="spellEnd"/>
      <w:r w:rsidR="007948F4">
        <w:t xml:space="preserve"> vjerovnika.</w:t>
      </w:r>
    </w:p>
    <w:p w:rsidRDefault="00627134" w:rsidP="00627134" w:rsidR="00627134">
      <w:pPr>
        <w:ind w:firstLine="708" w:left="5664"/>
        <w:jc w:val="both"/>
      </w:pPr>
      <w:r>
        <w:rPr>
          <w:color w:val="222222"/>
        </w:rPr>
        <w:lastRenderedPageBreak/>
        <w:t xml:space="preserve">           3/St-1011/2013-243</w:t>
      </w:r>
    </w:p>
    <w:p w:rsidRDefault="001A7334" w:rsidP="001A7334" w:rsidR="001A7334">
      <w:pPr>
        <w:ind w:firstLine="708"/>
        <w:jc w:val="both"/>
        <w:rPr>
          <w:b/>
          <w:color w:val="FF0000"/>
        </w:rPr>
      </w:pPr>
      <w:r>
        <w:t>II – Nalaže se Fini izvršiti</w:t>
      </w:r>
      <w:r w:rsidR="00C556F2">
        <w:t xml:space="preserve"> isplate na način: da iznos od 3.206,40 </w:t>
      </w:r>
      <w:r>
        <w:t xml:space="preserve">kn, isplati na gore navedeni račun stečajne mase stečajnog dužnika s računa Fine HR 332390011300028779, a iznos od </w:t>
      </w:r>
      <w:r w:rsidR="00C556F2">
        <w:t>6.145,60</w:t>
      </w:r>
      <w:r>
        <w:t xml:space="preserve"> kn isplati s računa Fine </w:t>
      </w:r>
      <w:r w:rsidR="00C556F2">
        <w:t>HR 332390011300028779, na račun</w:t>
      </w:r>
      <w:r>
        <w:t xml:space="preserve"> </w:t>
      </w:r>
      <w:proofErr w:type="spellStart"/>
      <w:r w:rsidR="00C556F2">
        <w:t>razlučnog</w:t>
      </w:r>
      <w:proofErr w:type="spellEnd"/>
      <w:r w:rsidR="00C556F2">
        <w:t xml:space="preserve"> vjerovnika CAUTELA d.o.o, Zadar otvoren kod Zagrebačke banke IBAN HR22 2360000 1102597755</w:t>
      </w:r>
      <w:r>
        <w:t xml:space="preserve">, a iznos od </w:t>
      </w:r>
      <w:r w:rsidR="00C556F2">
        <w:t>14.028,00</w:t>
      </w:r>
      <w:r>
        <w:t xml:space="preserve"> kn s računa Fine broj: IBAN HR 1123900011300028787 na račun </w:t>
      </w:r>
      <w:r w:rsidR="00C556F2">
        <w:t xml:space="preserve">na račun </w:t>
      </w:r>
      <w:proofErr w:type="spellStart"/>
      <w:r w:rsidR="00C556F2">
        <w:t>razlučnog</w:t>
      </w:r>
      <w:proofErr w:type="spellEnd"/>
      <w:r w:rsidR="00C556F2">
        <w:t xml:space="preserve"> vjerovnika CAUTELA d.o.o, Zadar otvoren kod Zagrebačke banke IBAN HR22 2360000 1102597755.</w:t>
      </w:r>
    </w:p>
    <w:p w:rsidRDefault="001A7334" w:rsidP="001A7334" w:rsidR="001A7334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1A7334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 U ovoj pravnoj stvari je zaključkom ovog suda zakazano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 xml:space="preserve">. I. ovog rješenja, a za  koje ročište je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>. upravitelj dostavio prijedlog raspodjele utrška koji je objavljen na e oglasnoj ploči.</w:t>
      </w:r>
    </w:p>
    <w:p w:rsidRDefault="001A7334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</w:t>
      </w:r>
      <w:r>
        <w:t xml:space="preserve">CAUTELA d.o.o., Zadar, S. </w:t>
      </w:r>
      <w:proofErr w:type="spellStart"/>
      <w:r>
        <w:t>Ivšića</w:t>
      </w:r>
      <w:proofErr w:type="spellEnd"/>
      <w:r>
        <w:t xml:space="preserve"> 4, OIB: 4109880775 kao pravni slijednik CROATIA FACTORING d.o.o., Zagreb</w:t>
      </w:r>
      <w:r w:rsidR="009B31AD">
        <w:rPr>
          <w:color w:val="222222"/>
        </w:rPr>
        <w:t xml:space="preserve"> </w:t>
      </w:r>
      <w:r>
        <w:rPr>
          <w:color w:val="222222"/>
        </w:rPr>
        <w:t>je dostavio obračun tražbine, pa je činjenica postojanja tražbine i visine iste utvrđena uvidom u zemljišne knjige i  relevantnu  dokumentaciju zbirke isprava zemljišno knjižnog sud</w:t>
      </w:r>
      <w:r w:rsidR="009B31AD">
        <w:rPr>
          <w:color w:val="222222"/>
        </w:rPr>
        <w:t xml:space="preserve">a, koju je dostavio taj </w:t>
      </w:r>
      <w:proofErr w:type="spellStart"/>
      <w:r w:rsidR="009B31AD">
        <w:rPr>
          <w:color w:val="222222"/>
        </w:rPr>
        <w:t>razlučni</w:t>
      </w:r>
      <w:proofErr w:type="spellEnd"/>
      <w:r w:rsidR="009B31AD">
        <w:rPr>
          <w:color w:val="222222"/>
        </w:rPr>
        <w:t xml:space="preserve"> vjerovnik</w:t>
      </w:r>
      <w:r>
        <w:rPr>
          <w:color w:val="222222"/>
        </w:rPr>
        <w:t>, jer iznos tražbin</w:t>
      </w:r>
      <w:r w:rsidR="009B31AD">
        <w:rPr>
          <w:color w:val="222222"/>
        </w:rPr>
        <w:t xml:space="preserve">e nije vidljiv iz z. k. izvatka te iz obračuna toga </w:t>
      </w:r>
      <w:proofErr w:type="spellStart"/>
      <w:r w:rsidR="009B31AD">
        <w:rPr>
          <w:color w:val="222222"/>
        </w:rPr>
        <w:t>razlučnog</w:t>
      </w:r>
      <w:proofErr w:type="spellEnd"/>
      <w:r w:rsidR="009B31AD">
        <w:rPr>
          <w:color w:val="222222"/>
        </w:rPr>
        <w:t xml:space="preserve"> vjerovnika koji je priložen spisu i nalazi se na str. 895-996 spisa.</w:t>
      </w:r>
    </w:p>
    <w:p w:rsidRDefault="001A7334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Utvrđeno je da je nagrada za rad </w:t>
      </w:r>
      <w:proofErr w:type="spellStart"/>
      <w:r>
        <w:rPr>
          <w:color w:val="222222"/>
        </w:rPr>
        <w:t>steč.upravitelja</w:t>
      </w:r>
      <w:proofErr w:type="spellEnd"/>
      <w:r>
        <w:rPr>
          <w:color w:val="222222"/>
        </w:rPr>
        <w:t xml:space="preserve">, ispravno obračunata sukladno Uredbi o kriterijima i načinu obračuna i plaćanja nagrada NN 105/15 koja se obračunava u bruto iznosu jer je nekretnina prodana nakon što je stupio na snagu novi Stečajni zakon. </w:t>
      </w: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</w:t>
      </w:r>
      <w:proofErr w:type="gramStart"/>
      <w:r>
        <w:rPr>
          <w:lang w:val="en-US"/>
        </w:rPr>
        <w:t>  105</w:t>
      </w:r>
      <w:proofErr w:type="gramEnd"/>
      <w:r>
        <w:rPr>
          <w:lang w:val="en-US"/>
        </w:rPr>
        <w:t xml:space="preserve">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. 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postavlja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razmjernim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dijelom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nekretnina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ukupnu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</w:t>
      </w:r>
      <w:r w:rsidR="00F47297">
        <w:rPr>
          <w:lang w:val="en-US"/>
        </w:rPr>
        <w:t>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>. </w:t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t xml:space="preserve">               Trošak nagrade stečajnog upravitelja nakon stupanja na snagu istog zakona je  trošak stečajnog postupka,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odnosu na tražbine  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vjerovnika, koje se namiruju nakon troškova stečajnog postupka.</w:t>
      </w:r>
      <w:r>
        <w:rPr>
          <w:color w:val="222222"/>
        </w:rPr>
        <w:tab/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t>          O visini iznosa koji se treba izdvojiti u stečajnu masu s osnova troškova unovčenja tražbine,   odlučeno je nakon uvida u dokumentaciju  spisa i obračun stečajnog upravitelja.</w:t>
      </w:r>
    </w:p>
    <w:p w:rsidRDefault="00F47297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>Priznaje se i</w:t>
      </w:r>
      <w:r w:rsidR="001A7334">
        <w:rPr>
          <w:color w:val="222222"/>
        </w:rPr>
        <w:t>znos od  5% s osnova paušalnih</w:t>
      </w:r>
      <w:r>
        <w:rPr>
          <w:color w:val="222222"/>
        </w:rPr>
        <w:t xml:space="preserve"> troškova utvrđivanja  tražbine u iznosu od 1.169,00 kn, čl. 170. st. 1. Stečajnog zakona –stari. </w:t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t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</w:t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t xml:space="preserve"> </w:t>
      </w:r>
      <w:r>
        <w:rPr>
          <w:color w:val="222222"/>
        </w:rPr>
        <w:tab/>
      </w:r>
      <w:r>
        <w:t xml:space="preserve"> U konkretnom slučaju </w:t>
      </w:r>
      <w:proofErr w:type="spellStart"/>
      <w:r>
        <w:rPr>
          <w:bCs/>
        </w:rPr>
        <w:t>steč</w:t>
      </w:r>
      <w:proofErr w:type="spellEnd"/>
      <w:r>
        <w:rPr>
          <w:bCs/>
        </w:rPr>
        <w:t xml:space="preserve">. upravitelj je kao troškove unovčenja tražbine iskazao </w:t>
      </w:r>
      <w:r w:rsidR="00F47297">
        <w:rPr>
          <w:bCs/>
        </w:rPr>
        <w:t xml:space="preserve">samo trošak nagrade. </w:t>
      </w:r>
      <w:r>
        <w:rPr>
          <w:bCs/>
        </w:rPr>
        <w:t>Nekretnine nisu opterećene plaćanjem PDV-a  niti režijskim troškovima.</w:t>
      </w:r>
    </w:p>
    <w:p w:rsidRDefault="00627134" w:rsidP="00627134" w:rsidR="00627134">
      <w:pPr>
        <w:ind w:firstLine="708" w:left="5664"/>
        <w:jc w:val="both"/>
        <w:rPr>
          <w:color w:val="222222"/>
        </w:rPr>
      </w:pPr>
      <w:r>
        <w:rPr>
          <w:color w:val="222222"/>
        </w:rPr>
        <w:lastRenderedPageBreak/>
        <w:t xml:space="preserve">            3/St-1011/2013-243</w:t>
      </w:r>
    </w:p>
    <w:p w:rsidRDefault="001A7334" w:rsidP="00A22A30" w:rsidR="001A7334">
      <w:pPr>
        <w:ind w:firstLine="708"/>
        <w:jc w:val="both"/>
      </w:pPr>
      <w:r>
        <w:rPr>
          <w:color w:val="222222"/>
        </w:rPr>
        <w:t>Proizlazi da prvenstveno treba namiriti: troškove stečajnog postupka i to tražbinu po - trošak unovčenja tražbine, u  stvarnom iznosu  jer je dokazano da je  veći od paušalnog iznosa od 5% i jer se isti po Pravnom shvaćanju usvojenom na 5. sjednici sudaca i sudskih savjetnika svih sudskih odjela Visokog trgovačkog suda RH od 19. lipnja 2008., namiruju prije troškova utvrđivanja tražbine, pa trošak utvrđivanja tražbine- 5% paušalno, ukupn</w:t>
      </w:r>
      <w:r w:rsidR="00F47297">
        <w:rPr>
          <w:color w:val="222222"/>
        </w:rPr>
        <w:t xml:space="preserve">o u korist stečajne mase iznos 3.206,40 </w:t>
      </w:r>
      <w:r>
        <w:rPr>
          <w:color w:val="222222"/>
        </w:rPr>
        <w:t>kn po čl. 7. 1</w:t>
      </w:r>
      <w:r w:rsidR="00F47297">
        <w:rPr>
          <w:color w:val="222222"/>
        </w:rPr>
        <w:t>.</w:t>
      </w:r>
      <w:r>
        <w:rPr>
          <w:color w:val="222222"/>
        </w:rPr>
        <w:t xml:space="preserve"> i 7. 2. Stečajnog zakona NN 96 i dr. , nakon čega se namiruje djelomično 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za </w:t>
      </w:r>
      <w:proofErr w:type="spellStart"/>
      <w:r>
        <w:rPr>
          <w:color w:val="222222"/>
        </w:rPr>
        <w:t>razlučno</w:t>
      </w:r>
      <w:proofErr w:type="spellEnd"/>
      <w:r>
        <w:rPr>
          <w:color w:val="222222"/>
        </w:rPr>
        <w:t xml:space="preserve"> pravo temeljem podataka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i zbirke isprava zemljišno knjižnog suda  upisano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knjigama </w:t>
      </w:r>
      <w:r>
        <w:t>Z-1189/11od 16. veljače 2011</w:t>
      </w:r>
      <w:r w:rsidR="00F47297">
        <w:t>.</w:t>
      </w:r>
      <w:r>
        <w:t>, u iznosu od 43.299,42 kn Ovo nemirenje je djelomično, jer iz preslike ovršnog prijedloga temeljem kojeg je založno pravo zasnovano proizlazi da je samo iznos glavnice tražbine 1.000</w:t>
      </w:r>
      <w:r w:rsidR="00F47297">
        <w:t xml:space="preserve">.000,00 kn za to </w:t>
      </w:r>
      <w:proofErr w:type="spellStart"/>
      <w:r w:rsidR="00F47297">
        <w:t>razlučno</w:t>
      </w:r>
      <w:proofErr w:type="spellEnd"/>
      <w:r w:rsidR="00F47297">
        <w:t xml:space="preserve"> pravo, a da je trošak prema obračunu istog </w:t>
      </w:r>
      <w:proofErr w:type="spellStart"/>
      <w:r w:rsidR="00F47297">
        <w:t>razlučnog</w:t>
      </w:r>
      <w:proofErr w:type="spellEnd"/>
      <w:r w:rsidR="00F47297">
        <w:t xml:space="preserve"> vjerovnika zateznih kamata koje su dospjele tri godine unazad od donošenja rješenja o dosudi 265.874,85 kn.</w:t>
      </w:r>
      <w:r>
        <w:t xml:space="preserve">  </w:t>
      </w:r>
    </w:p>
    <w:p w:rsidRDefault="001A7334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Proizlazi da se neće moći namiriti niti djelomično drugi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vjerovnici:  Prvi Faktor  d. o. o. Zagreb  po 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po Z-5653/11 od 27. 07..2011., niti Belje d. d. Darda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pod Z-816/12 od 31.1.2012.,</w:t>
      </w:r>
      <w:r w:rsidR="00977757">
        <w:rPr>
          <w:color w:val="222222"/>
        </w:rPr>
        <w:t xml:space="preserve"> niti LUSTINGER d.o.o., Zagreb po </w:t>
      </w:r>
      <w:proofErr w:type="spellStart"/>
      <w:r w:rsidR="00977757">
        <w:rPr>
          <w:color w:val="222222"/>
        </w:rPr>
        <w:t>razlučnom</w:t>
      </w:r>
      <w:proofErr w:type="spellEnd"/>
      <w:r w:rsidR="00977757">
        <w:rPr>
          <w:color w:val="222222"/>
        </w:rPr>
        <w:t xml:space="preserve"> pravu po Z-6397/12 od 18.9.2012.,</w:t>
      </w:r>
      <w:r>
        <w:rPr>
          <w:color w:val="222222"/>
        </w:rPr>
        <w:t xml:space="preserve"> niti </w:t>
      </w: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bank</w:t>
      </w:r>
      <w:proofErr w:type="spellEnd"/>
      <w:r>
        <w:rPr>
          <w:color w:val="222222"/>
        </w:rPr>
        <w:t xml:space="preserve"> d. d.</w:t>
      </w:r>
      <w:r w:rsidR="00D5031F">
        <w:rPr>
          <w:color w:val="222222"/>
        </w:rPr>
        <w:t>,</w:t>
      </w:r>
      <w:r>
        <w:rPr>
          <w:color w:val="222222"/>
        </w:rPr>
        <w:t xml:space="preserve"> Zagreb,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</w:t>
      </w:r>
      <w:r w:rsidR="00977757">
        <w:rPr>
          <w:color w:val="222222"/>
        </w:rPr>
        <w:t>pod Z-6898/12 dana 10.10.2012., niti</w:t>
      </w:r>
      <w:r>
        <w:rPr>
          <w:color w:val="222222"/>
        </w:rPr>
        <w:t xml:space="preserve"> RH za tražbinu Ministarstva financija po Z-</w:t>
      </w:r>
      <w:r w:rsidR="00D5031F">
        <w:rPr>
          <w:color w:val="222222"/>
        </w:rPr>
        <w:t>6375/13</w:t>
      </w:r>
      <w:r>
        <w:rPr>
          <w:color w:val="222222"/>
        </w:rPr>
        <w:t xml:space="preserve"> od 12.08.2013.             </w:t>
      </w:r>
    </w:p>
    <w:p w:rsidRDefault="00D5031F" w:rsidP="001A7334" w:rsidR="001A7334">
      <w:pPr>
        <w:ind w:firstLine="708"/>
      </w:pPr>
      <w:r>
        <w:t>S</w:t>
      </w:r>
      <w:r w:rsidR="001A7334">
        <w:t xml:space="preserve">lijedom izloženog odlučeno je kao u izreci rješenja na temelju čl. 164a st. 2 SZ-a, a uz primjenu čl. 107. i 118. OZ-a, i čl. 441. stavak 1.i  2. Stečajnog zakona 71/15 i dr.  </w:t>
      </w:r>
    </w:p>
    <w:p w:rsidRDefault="001A7334" w:rsidP="001A7334" w:rsidR="001A7334">
      <w:pPr>
        <w:ind w:firstLine="708"/>
      </w:pPr>
      <w:r>
        <w:t xml:space="preserve">U Slavonskom Brodu </w:t>
      </w:r>
      <w:r w:rsidR="00627134">
        <w:t>23</w:t>
      </w:r>
      <w:r w:rsidR="00D5031F">
        <w:t>. listopada</w:t>
      </w:r>
      <w:r>
        <w:t xml:space="preserve"> 2018.</w:t>
      </w:r>
    </w:p>
    <w:p w:rsidRDefault="001A7334" w:rsidP="001A7334" w:rsidR="001A7334">
      <w:r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  <w:t>         STEČAJNI SUDAC:</w:t>
      </w:r>
    </w:p>
    <w:p w:rsidRDefault="001A7334" w:rsidP="001A7334" w:rsidR="001A7334">
      <w:r>
        <w:t>                                                                                           </w:t>
      </w:r>
      <w:r>
        <w:tab/>
      </w:r>
      <w:r>
        <w:tab/>
        <w:t xml:space="preserve">     Daniela Martini Maoduš </w:t>
      </w:r>
    </w:p>
    <w:p w:rsidRDefault="001A7334" w:rsidP="001A7334" w:rsidR="001A7334"/>
    <w:p w:rsidRDefault="001A7334" w:rsidP="001A7334" w:rsidR="001A7334" w:rsidRPr="00627134">
      <w:pPr>
        <w:jc w:val="both"/>
        <w:rPr>
          <w:sz w:val="20"/>
          <w:szCs w:val="20"/>
        </w:rPr>
      </w:pPr>
      <w:r w:rsidRPr="00627134">
        <w:rPr>
          <w:sz w:val="20"/>
          <w:szCs w:val="20"/>
        </w:rPr>
        <w:t>NAPUTAK O PRAVNOM LIJEKU:</w:t>
      </w:r>
    </w:p>
    <w:p w:rsidRDefault="001A7334" w:rsidP="001A7334" w:rsidR="001A7334" w:rsidRPr="00627134">
      <w:pPr>
        <w:jc w:val="both"/>
        <w:rPr>
          <w:sz w:val="20"/>
          <w:szCs w:val="20"/>
        </w:rPr>
      </w:pPr>
      <w:r w:rsidRPr="00627134">
        <w:rPr>
          <w:sz w:val="20"/>
          <w:szCs w:val="20"/>
        </w:rPr>
        <w:t xml:space="preserve">Protiv ovog rješenja imaju pravo žalbe stranke i sve osobe koje su polagale pravo na namirenje iz </w:t>
      </w:r>
      <w:proofErr w:type="spellStart"/>
      <w:r w:rsidRPr="00627134">
        <w:rPr>
          <w:sz w:val="20"/>
          <w:szCs w:val="20"/>
        </w:rPr>
        <w:t>kupovnine</w:t>
      </w:r>
      <w:proofErr w:type="spellEnd"/>
      <w:r w:rsidRPr="00627134">
        <w:rPr>
          <w:sz w:val="20"/>
          <w:szCs w:val="20"/>
        </w:rPr>
        <w:t xml:space="preserve">. </w:t>
      </w:r>
    </w:p>
    <w:p w:rsidRDefault="001A7334" w:rsidP="001A7334" w:rsidR="001A7334" w:rsidRPr="00627134">
      <w:pPr>
        <w:jc w:val="both"/>
        <w:rPr>
          <w:sz w:val="20"/>
          <w:szCs w:val="20"/>
        </w:rPr>
      </w:pPr>
      <w:r w:rsidRPr="00627134">
        <w:rPr>
          <w:sz w:val="20"/>
          <w:szCs w:val="20"/>
        </w:rPr>
        <w:t xml:space="preserve">Žalba se ulaže u roku od 8 dana od dana primitka ovog rješenja.  Smatra se da je rješenje primljeno </w:t>
      </w:r>
      <w:r w:rsidR="00627134">
        <w:rPr>
          <w:sz w:val="20"/>
          <w:szCs w:val="20"/>
        </w:rPr>
        <w:t>osmog</w:t>
      </w:r>
      <w:r w:rsidRPr="00627134">
        <w:rPr>
          <w:sz w:val="20"/>
          <w:szCs w:val="20"/>
        </w:rPr>
        <w:t xml:space="preserve"> dana</w:t>
      </w:r>
    </w:p>
    <w:p w:rsidRDefault="001A7334" w:rsidP="001A7334" w:rsidR="001A7334" w:rsidRPr="00627134">
      <w:pPr>
        <w:jc w:val="both"/>
        <w:rPr>
          <w:sz w:val="20"/>
          <w:szCs w:val="20"/>
        </w:rPr>
      </w:pPr>
      <w:r w:rsidRPr="00627134">
        <w:rPr>
          <w:sz w:val="20"/>
          <w:szCs w:val="20"/>
        </w:rPr>
        <w:t xml:space="preserve"> od objave ovog rješenja na e oglasnoj ploči O žalbi odlučuje Visoki trgovački sud.</w:t>
      </w:r>
    </w:p>
    <w:p w:rsidRDefault="001A7334" w:rsidP="001A7334" w:rsidR="001A7334" w:rsidRPr="00627134">
      <w:pPr>
        <w:jc w:val="both"/>
        <w:rPr>
          <w:sz w:val="20"/>
          <w:szCs w:val="20"/>
        </w:rPr>
      </w:pPr>
    </w:p>
    <w:p w:rsidRDefault="001A7334" w:rsidP="001A7334" w:rsidR="001A7334" w:rsidRPr="00627134">
      <w:pPr>
        <w:rPr>
          <w:sz w:val="20"/>
          <w:szCs w:val="20"/>
        </w:rPr>
      </w:pPr>
      <w:proofErr w:type="spellStart"/>
      <w:r w:rsidRPr="00627134">
        <w:rPr>
          <w:sz w:val="20"/>
          <w:szCs w:val="20"/>
        </w:rPr>
        <w:t>Rj</w:t>
      </w:r>
      <w:proofErr w:type="spellEnd"/>
    </w:p>
    <w:p w:rsidRDefault="00A22A30" w:rsidP="001A7334" w:rsidR="001A7334" w:rsidRPr="00627134">
      <w:pPr>
        <w:rPr>
          <w:sz w:val="20"/>
          <w:szCs w:val="20"/>
        </w:rPr>
      </w:pPr>
      <w:r w:rsidRPr="00627134">
        <w:rPr>
          <w:sz w:val="20"/>
          <w:szCs w:val="20"/>
        </w:rPr>
        <w:t xml:space="preserve">- </w:t>
      </w:r>
      <w:r w:rsidR="001A7334" w:rsidRPr="00627134">
        <w:rPr>
          <w:sz w:val="20"/>
          <w:szCs w:val="20"/>
        </w:rPr>
        <w:t xml:space="preserve">objaviti na </w:t>
      </w:r>
      <w:proofErr w:type="spellStart"/>
      <w:r w:rsidR="001A7334" w:rsidRPr="00627134">
        <w:rPr>
          <w:sz w:val="20"/>
          <w:szCs w:val="20"/>
        </w:rPr>
        <w:t>eOglasnoj</w:t>
      </w:r>
      <w:proofErr w:type="spellEnd"/>
      <w:r w:rsidR="001A7334" w:rsidRPr="00627134">
        <w:rPr>
          <w:sz w:val="20"/>
          <w:szCs w:val="20"/>
        </w:rPr>
        <w:t xml:space="preserve"> ploči suda za </w:t>
      </w:r>
      <w:proofErr w:type="spellStart"/>
      <w:r w:rsidR="001A7334" w:rsidRPr="00627134">
        <w:rPr>
          <w:sz w:val="20"/>
          <w:szCs w:val="20"/>
        </w:rPr>
        <w:t>steč.upravitelja</w:t>
      </w:r>
      <w:proofErr w:type="spellEnd"/>
      <w:r w:rsidR="001A7334" w:rsidRPr="00627134">
        <w:rPr>
          <w:sz w:val="20"/>
          <w:szCs w:val="20"/>
        </w:rPr>
        <w:t xml:space="preserve"> i </w:t>
      </w:r>
      <w:proofErr w:type="spellStart"/>
      <w:r w:rsidR="001A7334" w:rsidRPr="00627134">
        <w:rPr>
          <w:sz w:val="20"/>
          <w:szCs w:val="20"/>
        </w:rPr>
        <w:t>razlučne</w:t>
      </w:r>
      <w:proofErr w:type="spellEnd"/>
      <w:r w:rsidR="001A7334" w:rsidRPr="00627134">
        <w:rPr>
          <w:sz w:val="20"/>
          <w:szCs w:val="20"/>
        </w:rPr>
        <w:t xml:space="preserve"> vjerovnike </w:t>
      </w:r>
    </w:p>
    <w:p w:rsidRDefault="00A22A30" w:rsidP="001A7334" w:rsidR="001A7334" w:rsidRPr="00627134">
      <w:pPr>
        <w:rPr>
          <w:sz w:val="20"/>
          <w:szCs w:val="20"/>
        </w:rPr>
      </w:pPr>
      <w:r w:rsidRPr="00627134">
        <w:rPr>
          <w:sz w:val="20"/>
          <w:szCs w:val="20"/>
        </w:rPr>
        <w:t xml:space="preserve">- </w:t>
      </w:r>
      <w:r w:rsidR="001A7334" w:rsidRPr="00627134">
        <w:rPr>
          <w:sz w:val="20"/>
          <w:szCs w:val="20"/>
        </w:rPr>
        <w:t>Dostaviti Fini  po pravomoćnosti</w:t>
      </w:r>
    </w:p>
    <w:p w:rsidRDefault="001A7334" w:rsidP="001A7334" w:rsidR="001A7334"/>
    <w:p w:rsidRDefault="001A7334" w:rsidP="001A7334" w:rsidR="001A7334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312CBB44"/>
    <w:lvl w:tplc="A372F4EE" w:ilvl="0">
      <w:start w:val="1"/>
      <w:numFmt w:val="upperLetter"/>
      <w:lvlText w:val="%1)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E49"/>
    <w:rsid w:val="00151E77"/>
    <w:rsid w:val="001A7334"/>
    <w:rsid w:val="00231B7E"/>
    <w:rsid w:val="003A77F1"/>
    <w:rsid w:val="003D4ADD"/>
    <w:rsid w:val="00405CD3"/>
    <w:rsid w:val="005E15FD"/>
    <w:rsid w:val="00627134"/>
    <w:rsid w:val="007161F9"/>
    <w:rsid w:val="00736D1C"/>
    <w:rsid w:val="007948F4"/>
    <w:rsid w:val="008457D6"/>
    <w:rsid w:val="00977757"/>
    <w:rsid w:val="009B31AD"/>
    <w:rsid w:val="00A02BB8"/>
    <w:rsid w:val="00A22A30"/>
    <w:rsid w:val="00AB557A"/>
    <w:rsid w:val="00B144BE"/>
    <w:rsid w:val="00C556F2"/>
    <w:rsid w:val="00D5031F"/>
    <w:rsid w:val="00F00E49"/>
    <w:rsid w:val="00F47297"/>
    <w:rsid w:val="00FC5CB4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733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A7334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1A73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A733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1A7334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A73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733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73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733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A7334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1A73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A733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1A7334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A73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733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73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0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I,II,III,IV dio KOD Dubravke, V dio u   REF.</izvorni_sadrzaj>
    <derivirana_varijabla naziv="DomainObject.Predmet.PrimjedbaSuca_1">priklopljen spis TS Osijek  20 Ovr-1332/2012   ,Ovr-234/2011 TS OS,  OVR- 90/2012, OVR-1273/2012,OVR- 1044/2011,  OVR-2750/2013 TS O
I,II,III,IV dio KOD Dubravke, V dio u   REF.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St-1011/2013-236</izvorni_sadrzaj>
    <derivirana_varijabla naziv="DomainObject.PredzadnjaOdlukaIzPredmeta.Oznaka_1">St-1011/2013-236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1079</properties:Words>
  <properties:Characters>5743</properties:Characters>
  <properties:Lines>108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2018-10-23T06:11:00Z</dcterms:created>
  <dc:creator>wsadmin</dc:creator>
  <cp:lastModifiedBy>wsadmin</cp:lastModifiedBy>
  <cp:lastPrinted>2018-10-23T06:11:00Z</cp:lastPrinted>
  <dcterms:modified xmlns:xsi="http://www.w3.org/2001/XMLSchema-instance" xsi:type="dcterms:W3CDTF">2018-10-23T06:12:00Z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(kURKUTOVIĆ 10 MJ.docx)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