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b5d0" w14:paraId="a65b5d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496B49">
        <w:rPr>
          <w:rStyle w:val="Naglaeno"/>
          <w:b w:val="false"/>
        </w:rPr>
        <w:t>309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496B49">
        <w:rPr>
          <w:rStyle w:val="Naglaeno"/>
          <w:b w:val="false"/>
        </w:rPr>
        <w:t>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09067C" w:rsidRPr="0009067C"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496B49" w:rsidRPr="00496B49">
        <w:t>ENTER ENTERTAINMENT d.o.o. za usluge Zagreb, Ulica grada Vukovara 72, MBS 080922509, OIB 79743361865</w:t>
      </w:r>
      <w:r w:rsidRPr="0041082E">
        <w:t xml:space="preserve">, dana </w:t>
      </w:r>
      <w:r w:rsidR="00A83295">
        <w:t>27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496B49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496B49" w:rsidRPr="00496B49">
        <w:t>ENTER ENTERTAINMENT d.o.o. za usluge Zagreb, Ulica grada Vukovara 72, MBS 080922509, OIB 79743361865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476B0F">
        <w:t>Nikola Bojanić, Osijek, Bračka 179</w:t>
      </w:r>
      <w:r w:rsidR="00C13047" w:rsidRPr="00C13047">
        <w:t xml:space="preserve">, OIB </w:t>
      </w:r>
      <w:r w:rsidR="00476B0F">
        <w:t>32886956915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476B0F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476B0F" w:rsidRPr="00476B0F">
        <w:t>ENTER ENTERTAINMENT d.o.o. za usluge Zagreb, Ulica grada Vukovara 72, MBS 080922509, OIB 79743361865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F72419">
        <w:t>2</w:t>
      </w:r>
      <w:r w:rsidR="00D673AA">
        <w:t>4</w:t>
      </w:r>
      <w:r>
        <w:t>.</w:t>
      </w:r>
      <w:r w:rsidR="006503DA">
        <w:t>1</w:t>
      </w:r>
      <w:r w:rsidR="007E22B1">
        <w:t>1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D673AA" w:rsidRPr="00D673AA">
        <w:t>ENTER ENTERTAINMENT d.o.o. za usluge Zagreb, Ulica grada Vukovara 72, MBS 080922509, OIB 79743361865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7E22B1">
        <w:t>9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D673AA">
        <w:t>309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</w:t>
      </w:r>
      <w:r w:rsidR="00852435">
        <w:t xml:space="preserve"> </w:t>
      </w:r>
      <w:r>
        <w:t xml:space="preserve">- nesposobnost za plaćanje, </w:t>
      </w:r>
      <w:r w:rsidR="009A59EF">
        <w:t xml:space="preserve">jer je u međuvremenu zatražena i dobivena potvrda FINE od 25.04.2017. iz koje je razvidno da je žiro-račun dužnika na taj dan neprekidno blokiran </w:t>
      </w:r>
      <w:r w:rsidR="00A4453A">
        <w:t>274</w:t>
      </w:r>
      <w:r w:rsidR="009A59EF">
        <w:t xml:space="preserve"> dana u ukupnom iznosu od </w:t>
      </w:r>
      <w:r w:rsidR="00A4453A">
        <w:t>21.219,40</w:t>
      </w:r>
      <w:r w:rsidR="009A59EF">
        <w:t xml:space="preserve"> kn, </w:t>
      </w:r>
      <w:r>
        <w:t>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7E22B1">
        <w:t>27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A4453A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A4453A" w:rsidRPr="00A4453A">
        <w:t>Igor Šapina, Zagreb, Gmajnje 2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984147">
        <w:t>1</w:t>
      </w:r>
      <w:r>
        <w:t>.</w:t>
      </w:r>
      <w:r w:rsidR="00984147">
        <w:t>6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77BD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496B49" w:rsidRPr="00496B49">
      <w:rPr>
        <w:rStyle w:val="Naglaeno"/>
        <w:b w:val="false"/>
      </w:rPr>
      <w:t>14 St-309/17-6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677BD"/>
    <w:rsid w:val="00476B0F"/>
    <w:rsid w:val="00476EB4"/>
    <w:rsid w:val="0047716A"/>
    <w:rsid w:val="00482F57"/>
    <w:rsid w:val="00484B20"/>
    <w:rsid w:val="00484F0C"/>
    <w:rsid w:val="00485178"/>
    <w:rsid w:val="0048747B"/>
    <w:rsid w:val="00496B49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22B1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435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84147"/>
    <w:rsid w:val="00994685"/>
    <w:rsid w:val="009A2AC3"/>
    <w:rsid w:val="009A2AF1"/>
    <w:rsid w:val="009A412B"/>
    <w:rsid w:val="009A59EF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453A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3295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673AA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13FF4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77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77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7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7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77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77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7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7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ENTER ENTERTAINMENT d.o.o. za usluge</izvorni_sadrzaj>
    <derivirana_varijabla naziv="DomainObject.Predmet.ProtustrankaFormated_1">  ENTER ENTERTAINMENT d.o.o. za usluge</derivirana_varijabla>
  </DomainObject.Predmet.ProtustrankaFormated>
  <DomainObject.Predmet.ProtustrankaFormatedOIB>
    <izvorni_sadrzaj>  ENTER ENTERTAINMENT d.o.o. za usluge, OIB 79743361865</izvorni_sadrzaj>
    <derivirana_varijabla naziv="DomainObject.Predmet.ProtustrankaFormatedOIB_1">  ENTER ENTERTAINMENT d.o.o. za usluge, OIB 79743361865</derivirana_varijabla>
  </DomainObject.Predmet.ProtustrankaFormatedOIB>
  <DomainObject.Predmet.ProtustrankaFormatedWithAdress>
    <izvorni_sadrzaj> ENTER ENTERTAINMENT d.o.o. za usluge, Ulica grada Vukovara 72, 10000 Zagreb</izvorni_sadrzaj>
    <derivirana_varijabla naziv="DomainObject.Predmet.ProtustrankaFormatedWithAdress_1"> ENTER ENTERTAINMENT d.o.o. za usluge, Ulica grada Vukovara 72, 10000 Zagreb</derivirana_varijabla>
  </DomainObject.Predmet.ProtustrankaFormatedWithAdress>
  <DomainObject.Predmet.ProtustrankaFormatedWithAdressOIB>
    <izvorni_sadrzaj> ENTER ENTERTAINMENT d.o.o. za usluge, OIB 79743361865, Ulica grada Vukovara 72, 10000 Zagreb</izvorni_sadrzaj>
    <derivirana_varijabla naziv="DomainObject.Predmet.ProtustrankaFormatedWithAdressOIB_1"> ENTER ENTERTAINMENT d.o.o. za usluge, OIB 79743361865, Ulica grada Vukovara 72, 10000 Zagreb</derivirana_varijabla>
  </DomainObject.Predmet.ProtustrankaFormatedWithAdressOIB>
  <DomainObject.Predmet.ProtustrankaWithAdress>
    <izvorni_sadrzaj>ENTER ENTERTAINMENT d.o.o. za usluge Ulica grada Vukovara 72, 10000 Zagreb</izvorni_sadrzaj>
    <derivirana_varijabla naziv="DomainObject.Predmet.ProtustrankaWithAdress_1">ENTER ENTERTAINMENT d.o.o. za usluge Ulica grada Vukovara 72, 10000 Zagreb</derivirana_varijabla>
  </DomainObject.Predmet.ProtustrankaWithAdress>
  <DomainObject.Predmet.ProtustrankaWithAdressOIB>
    <izvorni_sadrzaj>ENTER ENTERTAINMENT d.o.o. za usluge, OIB 79743361865, Ulica grada Vukovara 72, 10000 Zagreb</izvorni_sadrzaj>
    <derivirana_varijabla naziv="DomainObject.Predmet.ProtustrankaWithAdressOIB_1">ENTER ENTERTAINMENT d.o.o. za usluge, OIB 79743361865, Ulica grada Vukovara 72, 10000 Zagreb</derivirana_varijabla>
  </DomainObject.Predmet.ProtustrankaWithAdressOIB>
  <DomainObject.Predmet.ProtustrankaNazivFormated>
    <izvorni_sadrzaj>ENTER ENTERTAINMENT d.o.o. za usluge</izvorni_sadrzaj>
    <derivirana_varijabla naziv="DomainObject.Predmet.ProtustrankaNazivFormated_1">ENTER ENTERTAINMENT d.o.o. za usluge</derivirana_varijabla>
  </DomainObject.Predmet.ProtustrankaNazivFormated>
  <DomainObject.Predmet.ProtustrankaNazivFormatedOIB>
    <izvorni_sadrzaj>ENTER ENTERTAINMENT d.o.o. za usluge, OIB 79743361865</izvorni_sadrzaj>
    <derivirana_varijabla naziv="DomainObject.Predmet.ProtustrankaNazivFormatedOIB_1">ENTER ENTERTAINMENT d.o.o. za usluge, OIB 79743361865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ENTER ENTERTAINMENT d.o.o. za usluge</item>
    </izvorni_sadrzaj>
    <derivirana_varijabla naziv="DomainObject.Predmet.ProtuStrankaListFormated_1">
      <item>ENTER ENTERTAINMENT d.o.o. za usluge</item>
    </derivirana_varijabla>
  </DomainObject.Predmet.ProtuStrankaListFormated>
  <DomainObject.Predmet.ProtuStrankaListFormatedOIB>
    <izvorni_sadrzaj>
      <item>ENTER ENTERTAINMENT d.o.o. za usluge, OIB 79743361865</item>
    </izvorni_sadrzaj>
    <derivirana_varijabla naziv="DomainObject.Predmet.ProtuStrankaListFormatedOIB_1">
      <item>ENTER ENTERTAINMENT d.o.o. za usluge, OIB 79743361865</item>
    </derivirana_varijabla>
  </DomainObject.Predmet.ProtuStrankaListFormatedOIB>
  <DomainObject.Predmet.ProtuStrankaListFormatedWithAdress>
    <izvorni_sadrzaj>
      <item>ENTER ENTERTAINMENT d.o.o. za usluge, Ulica grada Vukovara 72, 10000 Zagreb</item>
    </izvorni_sadrzaj>
    <derivirana_varijabla naziv="DomainObject.Predmet.ProtuStrankaListFormatedWithAdress_1">
      <item>ENTER ENTERTAINMENT d.o.o. za usluge, Ulica grada Vukovara 72, 10000 Zagreb</item>
    </derivirana_varijabla>
  </DomainObject.Predmet.ProtuStrankaListFormatedWithAdress>
  <DomainObject.Predmet.ProtuStrankaListFormatedWithAdressOIB>
    <izvorni_sadrzaj>
      <item>ENTER ENTERTAINMENT d.o.o. za usluge, OIB 79743361865, Ulica grada Vukovara 72, 10000 Zagreb</item>
    </izvorni_sadrzaj>
    <derivirana_varijabla naziv="DomainObject.Predmet.ProtuStrankaListFormatedWithAdressOIB_1">
      <item>ENTER ENTERTAINMENT d.o.o. za usluge, OIB 79743361865, Ulica grada Vukovara 72, 10000 Zagreb</item>
    </derivirana_varijabla>
  </DomainObject.Predmet.ProtuStrankaListFormatedWithAdressOIB>
  <DomainObject.Predmet.ProtuStrankaListNazivFormated>
    <izvorni_sadrzaj>
      <item>ENTER ENTERTAINMENT d.o.o. za usluge</item>
    </izvorni_sadrzaj>
    <derivirana_varijabla naziv="DomainObject.Predmet.ProtuStrankaListNazivFormated_1">
      <item>ENTER ENTERTAINMENT d.o.o. za usluge</item>
    </derivirana_varijabla>
  </DomainObject.Predmet.ProtuStrankaListNazivFormated>
  <DomainObject.Predmet.ProtuStrankaListNazivFormatedOIB>
    <izvorni_sadrzaj>
      <item>ENTER ENTERTAINMENT d.o.o. za usluge, OIB 79743361865</item>
    </izvorni_sadrzaj>
    <derivirana_varijabla naziv="DomainObject.Predmet.ProtuStrankaListNazivFormatedOIB_1">
      <item>ENTER ENTERTAINMENT d.o.o. za usluge, OIB 79743361865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ENTER ENTERTAINMENT d.o.o. za usluge</izvorni_sadrzaj>
    <derivirana_varijabla naziv="DomainObject.Predmet.ProtustrankaIDrugi_1">ENTER ENTERTAINMENT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ENTER ENTERTAINMENT d.o.o. za usluge, OIB 79743361865, Ulica grada Vukovara 72, 10000 Zagreb</izvorni_sadrzaj>
    <derivirana_varijabla naziv="DomainObject.Predmet.ProtustrankaIDrugiAdressOIB_1">ENTER ENTERTAINMENT d.o.o. za usluge, OIB 79743361865, Ulica grada Vukovara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ENTER ENTERTAINMENT d.o.o. za usluge</item>
      <item>FINA Regionalni centar Zagreb</item>
    </izvorni_sadrzaj>
    <derivirana_varijabla naziv="DomainObject.Predmet.SudioniciListNaziv_1">
      <item>ENTER ENTERTAINMENT d.o.o. za usluge</item>
      <item>FINA Regionalni centar Zagreb</item>
    </derivirana_varijabla>
  </DomainObject.Predmet.SudioniciListNaziv>
  <DomainObject.Predmet.SudioniciListAdressOIB>
    <izvorni_sadrzaj>
      <item>ENTER ENTERTAINMENT d.o.o. za usluge, OIB 79743361865, Ulica grada Vukovara 72,10000 Zagreb</item>
      <item>FINA Regionalni centar Zagreb, OIB 85821130368, Trg svibanjskih žrtava 1995. 1,10000 Zagreb</item>
    </izvorni_sadrzaj>
    <derivirana_varijabla naziv="DomainObject.Predmet.SudioniciListAdressOIB_1">
      <item>ENTER ENTERTAINMENT d.o.o. za usluge, OIB 79743361865, Ulica grada Vukovara 72,10000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79743361865</item>
      <item>, OIB 85821130368</item>
    </izvorni_sadrzaj>
    <derivirana_varijabla naziv="DomainObject.Predmet.SudioniciListNazivOIB_1">
      <item>, OIB 79743361865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688B9-BA33-4A9F-892B-7CA9671D6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2756</properties:Characters>
  <properties:Lines>91</properties:Lines>
  <properties:Paragraphs>32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2017-04-27T07:05:00Z</cp:lastPrinted>
  <dcterms:modified xmlns:xsi="http://www.w3.org/2001/XMLSchema-instance" xsi:type="dcterms:W3CDTF">2017-04-27T09:25:00Z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