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1eff" w14:paraId="f411eff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</w:t>
      </w:r>
      <w:r w:rsidR="00B4122D">
        <w:t xml:space="preserve">   </w:t>
      </w:r>
      <w:r w:rsidRPr="00EF0007">
        <w:t xml:space="preserve">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B4122D" w:rsidP="00C701B8" w:rsidR="00C701B8" w:rsidRPr="00EF0007">
      <w:r>
        <w:t xml:space="preserve"> 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B4122D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BE35CC" w:rsidP="00B4122D" w:rsidR="00BE35CC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D17DEB" w:rsidRPr="00D17DEB">
        <w:t>Trgovački sud u Pazinu, po stečajnom sucu Ivanu Dujiću, po prijedlogu predlagatelja Financijske agencije, RC Rijeka, Podružnica Pula, Giardini 5, OIB: 85821130368, za otvaranje stečajnog postupka nad dužnikom LACTUCA SATIVA d.o.o. Pula, Viška 20, OIB: 36266417523</w:t>
      </w:r>
      <w:r w:rsidR="00BB7B8C">
        <w:t xml:space="preserve">,  </w:t>
      </w:r>
      <w:r w:rsidR="00D17DEB">
        <w:t>13</w:t>
      </w:r>
      <w:r w:rsidR="003C3C71" w:rsidRPr="00EF0007">
        <w:t xml:space="preserve">. </w:t>
      </w:r>
      <w:r w:rsidR="00D17DEB">
        <w:t>lipnja</w:t>
      </w:r>
      <w:r w:rsidR="003C3C71" w:rsidRPr="00EF0007">
        <w:t xml:space="preserve"> 2017.</w:t>
      </w:r>
    </w:p>
    <w:p w:rsidRDefault="00BE35CC" w:rsidP="00F36301" w:rsidR="00BE35CC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D17DEB" w:rsidRPr="00D17DEB">
        <w:t>LACTUCA SATIVA d.o.o. Pula, Viška 20, OIB: 36266417523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20463" w:rsidP="00BB7B8C" w:rsidR="00BB7B8C">
      <w:pPr>
        <w:jc w:val="both"/>
      </w:pPr>
      <w:r w:rsidRPr="00EF0007">
        <w:t>II</w:t>
      </w:r>
      <w:r w:rsidRPr="00EF0007">
        <w:tab/>
      </w:r>
      <w:r w:rsidR="00A54889" w:rsidRPr="00EF0007">
        <w:t xml:space="preserve">Za stečajnog upravitelja imenuje se </w:t>
      </w:r>
      <w:r w:rsidR="00BB7B8C" w:rsidRPr="0078473E">
        <w:t>D</w:t>
      </w:r>
      <w:r w:rsidR="00BB7B8C">
        <w:t>ubravka Stašić</w:t>
      </w:r>
      <w:r w:rsidR="00BB7B8C" w:rsidRPr="0078473E">
        <w:t xml:space="preserve"> iz </w:t>
      </w:r>
      <w:r w:rsidR="00BB7B8C">
        <w:t>Rijeke</w:t>
      </w:r>
      <w:r w:rsidR="00BB7B8C" w:rsidRPr="0078473E">
        <w:t xml:space="preserve">, </w:t>
      </w:r>
      <w:r w:rsidR="00BB7B8C">
        <w:t>Vatroslava Lisinskog 2</w:t>
      </w:r>
      <w:r w:rsidR="00BB7B8C" w:rsidRPr="0078473E">
        <w:t>, OIB 2</w:t>
      </w:r>
      <w:r w:rsidR="00BB7B8C">
        <w:t>3303100671</w:t>
      </w:r>
      <w:r w:rsidR="00BB7B8C" w:rsidRPr="0078473E">
        <w:t>.</w:t>
      </w:r>
    </w:p>
    <w:p w:rsidRDefault="00EF0007" w:rsidP="00020463" w:rsidR="00EF0007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D17DEB" w:rsidRPr="00D17DEB">
        <w:t>LACTUCA SATIVA d.o.o. Pula, Viška 20, OIB: 36266417523</w:t>
      </w:r>
      <w:r w:rsidRPr="00EF0007">
        <w:t>.</w:t>
      </w:r>
    </w:p>
    <w:p w:rsidRDefault="00BE35CC" w:rsidP="00020463" w:rsidR="00BE35CC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D17DEB" w:rsidP="00D17DEB" w:rsidR="00D17DEB">
      <w:pPr>
        <w:ind w:firstLine="708"/>
        <w:jc w:val="both"/>
      </w:pPr>
      <w:r>
        <w:t>Rješenjem ovog suda posl.br. St-38/17-4 od 26. siječnja 2017. odlučeno je:</w:t>
      </w:r>
    </w:p>
    <w:p w:rsidRDefault="00D17DEB" w:rsidP="00D17DEB" w:rsidR="00D17DEB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LACTUCA SATIVA d.o.o. Pula, Viška 20, OIB: 36266417523, te se određuje ročište radi očitovanja o prijedlogu za otvaranje stečajnoga postupka (čl. 123. SZ-a) i radi rasprave o pretpostavkama za otvaranje stečajnoga postupka (čl. 128. st. 1. SZ-a) za dan </w:t>
      </w:r>
    </w:p>
    <w:p w:rsidRDefault="00D17DEB" w:rsidP="00D17DEB" w:rsidR="00D17DEB">
      <w:pPr>
        <w:ind w:firstLine="708"/>
        <w:jc w:val="both"/>
      </w:pPr>
      <w:r>
        <w:tab/>
        <w:t>04. travnja 2017. u 10:20 sati, u Trgovačkom sudu u Pazinu, Dršćevka 1, sudnica 1,</w:t>
      </w:r>
    </w:p>
    <w:p w:rsidRDefault="00D17DEB" w:rsidP="00D17DEB" w:rsidR="00D17DEB">
      <w:pPr>
        <w:ind w:firstLine="708"/>
        <w:jc w:val="both"/>
      </w:pPr>
      <w:r>
        <w:t>na koje se pozivaju:</w:t>
      </w:r>
    </w:p>
    <w:p w:rsidRDefault="00D17DEB" w:rsidP="00D17DEB" w:rsidR="00D17DEB">
      <w:pPr>
        <w:ind w:firstLine="708"/>
        <w:jc w:val="both"/>
      </w:pPr>
      <w:r>
        <w:tab/>
      </w:r>
      <w:r>
        <w:tab/>
        <w:t>-  predlagatelj,</w:t>
      </w:r>
    </w:p>
    <w:p w:rsidRDefault="00D17DEB" w:rsidP="00D17DEB" w:rsidR="00D17DEB">
      <w:pPr>
        <w:ind w:firstLine="708"/>
        <w:jc w:val="both"/>
      </w:pPr>
      <w:r>
        <w:tab/>
      </w:r>
      <w:r>
        <w:tab/>
        <w:t xml:space="preserve">-  dužnik, </w:t>
      </w:r>
    </w:p>
    <w:p w:rsidRDefault="00D17DEB" w:rsidP="00D17DEB" w:rsidR="00D17DEB">
      <w:pPr>
        <w:ind w:firstLine="708"/>
        <w:jc w:val="both"/>
      </w:pPr>
      <w:r>
        <w:tab/>
      </w:r>
      <w:r>
        <w:tab/>
        <w:t>- zakonski zastupnik dužnika Florijan Černeka iz Pule, Coattova ulica 36.</w:t>
      </w:r>
    </w:p>
    <w:p w:rsidRDefault="00D17DEB" w:rsidP="00D17DEB" w:rsidR="00D17DEB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D17DEB" w:rsidP="00D17DEB" w:rsidR="00D17DEB">
      <w:pPr>
        <w:ind w:firstLine="708"/>
        <w:jc w:val="both"/>
      </w:pPr>
    </w:p>
    <w:p w:rsidRDefault="00D17DEB" w:rsidP="00D17DEB" w:rsidR="00D17DEB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D17DEB" w:rsidP="00D17DEB" w:rsidR="00D17DEB">
      <w:pPr>
        <w:ind w:firstLine="708"/>
        <w:jc w:val="both"/>
      </w:pPr>
      <w:r>
        <w:lastRenderedPageBreak/>
        <w:t xml:space="preserve">To je rješenje objavljeno na mrežnoj stranici e-oglasna ploča sudova 27. siječnja 2017. godine, te se dostava smatra obavljenom istekom osmog dana od dana objave, sukladno čl. 12. st. 1. Stečajnog zakona (dalje: SZ). </w:t>
      </w:r>
    </w:p>
    <w:p w:rsidRDefault="00D17DEB" w:rsidP="00D17DEB" w:rsidR="00D17DEB">
      <w:pPr>
        <w:ind w:firstLine="708"/>
        <w:jc w:val="both"/>
      </w:pPr>
      <w:r>
        <w:t>Na ročištu od 04. travnja 2017. zakonski zastupnik dužnika Florijan Černeka naveo je da će dužnik u kratkom roku podmiriti evidentirane neizvršene osnove za plaćanje u očevidniku redoslijeda osnova za plaćanje te o tome dostaviti dokaz sudu. S obzirom na to i na činjenicu da dužnik ima troje zaposlenih, te nema imovine predlaže se sudu ostaviti kratak rok radi dostave potvrde FINA-e.</w:t>
      </w:r>
    </w:p>
    <w:p w:rsidRDefault="00D17DEB" w:rsidP="00D17DEB" w:rsidR="00D17DEB">
      <w:pPr>
        <w:ind w:firstLine="708"/>
        <w:jc w:val="both"/>
      </w:pPr>
      <w:r>
        <w:t>Sudac je rješenjem naložio dužniku da u roku od 30 dana sudu dostavi dokaz – potvrdu Fine iz koje proizlazi da dužnik u očevidniku redoslijeda osnova za plaćanje nema evidentiranih neizvršenih osnova za plaćanje.</w:t>
      </w:r>
      <w:r>
        <w:tab/>
      </w:r>
    </w:p>
    <w:p w:rsidRDefault="00D17DEB" w:rsidP="00D17DEB" w:rsidR="00D17DEB">
      <w:pPr>
        <w:ind w:firstLine="708"/>
        <w:jc w:val="both"/>
      </w:pPr>
      <w:r>
        <w:t>Dužnik tu potvrdu nije dostavio.</w:t>
      </w:r>
    </w:p>
    <w:p w:rsidRDefault="00D17DEB" w:rsidP="00D17DEB" w:rsidR="00D17DEB">
      <w:pPr>
        <w:ind w:firstLine="708"/>
        <w:jc w:val="both"/>
      </w:pPr>
      <w: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17DEB" w:rsidP="00D17DEB" w:rsidR="00D17DEB">
      <w:pPr>
        <w:ind w:firstLine="708"/>
        <w:jc w:val="both"/>
      </w:pPr>
      <w:r>
        <w:tab/>
        <w:t>Budući da nije utvrđeno da dužnik ima imovinu koja bi bila dovoljna za namirenje troškova toga postupka, temeljem čl. 132. SZ-a</w:t>
      </w:r>
      <w:r w:rsidR="005D3ADB" w:rsidRPr="00EF0007">
        <w:t>,</w:t>
      </w:r>
    </w:p>
    <w:p w:rsidRDefault="00D17DEB" w:rsidP="00D17DEB" w:rsidR="00B11E72" w:rsidRPr="00EF0007">
      <w:pPr>
        <w:ind w:firstLine="708"/>
        <w:jc w:val="both"/>
      </w:pPr>
      <w:r>
        <w:t>R</w:t>
      </w:r>
      <w:r w:rsidR="00B11E72" w:rsidRPr="00EF0007">
        <w:t xml:space="preserve">ješenjem ovog suda posl.br. </w:t>
      </w:r>
      <w:r w:rsidR="003C3C71" w:rsidRPr="00EF0007">
        <w:t>St-</w:t>
      </w:r>
      <w:r>
        <w:t>38</w:t>
      </w:r>
      <w:r w:rsidR="003C3C71" w:rsidRPr="00EF0007">
        <w:t>/17-</w:t>
      </w:r>
      <w:r w:rsidR="00BB7B8C">
        <w:t>9</w:t>
      </w:r>
      <w:r w:rsidR="00AF2216" w:rsidRPr="00EF0007">
        <w:t xml:space="preserve"> </w:t>
      </w:r>
      <w:r w:rsidR="00B11E72" w:rsidRPr="00EF0007">
        <w:t xml:space="preserve">od </w:t>
      </w:r>
      <w:r w:rsidR="003C3C71" w:rsidRPr="00EF0007">
        <w:t>0</w:t>
      </w:r>
      <w:r>
        <w:t>8</w:t>
      </w:r>
      <w:r w:rsidR="003C3C71" w:rsidRPr="00EF0007">
        <w:t xml:space="preserve">. </w:t>
      </w:r>
      <w:r>
        <w:t>svibnja</w:t>
      </w:r>
      <w:r w:rsidR="003C3C71" w:rsidRPr="00EF0007">
        <w:t xml:space="preserve"> 2017.</w:t>
      </w:r>
      <w:r w:rsidR="00B11E72" w:rsidRPr="00EF0007">
        <w:t xml:space="preserve">odlučeno je kako slijedi: </w:t>
      </w:r>
    </w:p>
    <w:p w:rsidRDefault="00691054" w:rsidP="00D17DEB" w:rsidR="00D17DEB">
      <w:pPr>
        <w:jc w:val="both"/>
      </w:pPr>
      <w:r w:rsidRPr="00EF0007">
        <w:tab/>
      </w:r>
      <w:r w:rsidR="00B11E72" w:rsidRPr="00EF0007">
        <w:t>„</w:t>
      </w:r>
      <w:r w:rsidR="00D17DEB">
        <w:t>I</w:t>
      </w:r>
      <w:r w:rsidR="00D17DEB">
        <w:tab/>
        <w:t xml:space="preserve">Pozivaju se osobe koje imaju pravni interes za provedbom stečajnog postupka nad dužnikom LACTUCA SATIVA d.o.o. Pula, Viška 20, OIB: 36266417523, da u roku od 15 dana uplate predujam za namirenje troškova prethodnoga i otvorenoga stečajnog postupka iznos od 10.000,00 kuna za pokriće troškova prethodnog postupka te stečajnog postupka, na depozit ovog suda broj: HR43 2390001 1300029763, poziv na broj 020-38-17.  </w:t>
      </w:r>
    </w:p>
    <w:p w:rsidRDefault="00D17DEB" w:rsidP="00D17DEB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Pr="00EF0007">
        <w:t>0</w:t>
      </w:r>
      <w:r w:rsidR="00D17DEB">
        <w:t>8</w:t>
      </w:r>
      <w:r w:rsidR="00845C3A" w:rsidRPr="00EF0007">
        <w:t xml:space="preserve">. </w:t>
      </w:r>
      <w:r w:rsidR="00D17DEB">
        <w:t>svib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D17DEB">
        <w:t>13</w:t>
      </w:r>
      <w:r w:rsidR="00FE408C" w:rsidRPr="00EF0007">
        <w:t xml:space="preserve">. </w:t>
      </w:r>
      <w:r w:rsidR="00D17DEB">
        <w:t>lip</w:t>
      </w:r>
      <w:r w:rsidR="003C3C71" w:rsidRPr="00EF0007">
        <w:t>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BE35CC" w:rsidP="00E83693" w:rsidR="00BE35CC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F9478B">
        <w:t>, v.r.</w:t>
      </w:r>
    </w:p>
    <w:p w:rsidRDefault="00206C1C" w:rsidP="00CC5545" w:rsidR="00206C1C" w:rsidRPr="00EF0007">
      <w:pPr>
        <w:jc w:val="both"/>
      </w:pPr>
    </w:p>
    <w:p w:rsidRDefault="00AF2216" w:rsidP="00CC5545" w:rsidR="00AF2216">
      <w:pPr>
        <w:jc w:val="both"/>
      </w:pPr>
    </w:p>
    <w:p w:rsidRDefault="00AC66E8" w:rsidP="00CC5545" w:rsidR="00AC66E8" w:rsidRPr="00EF0007">
      <w:pPr>
        <w:jc w:val="both"/>
      </w:pPr>
    </w:p>
    <w:p w:rsidRDefault="00BE35CC" w:rsidP="00CC5545" w:rsidR="00BE35CC">
      <w:pPr>
        <w:jc w:val="both"/>
      </w:pPr>
    </w:p>
    <w:p w:rsidRDefault="00BE35CC" w:rsidP="00CC5545" w:rsidR="00BE35CC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2A3483" w:rsidRPr="00EF0007">
      <w:pPr>
        <w:jc w:val="both"/>
      </w:pP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BE35CC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59F" w:rsidR="0062459F">
      <w:r>
        <w:separator/>
      </w:r>
    </w:p>
  </w:endnote>
  <w:endnote w:id="0" w:type="continuationSeparator">
    <w:p w:rsidRDefault="0062459F" w:rsidR="00624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59F" w:rsidR="0062459F">
      <w:r>
        <w:separator/>
      </w:r>
    </w:p>
  </w:footnote>
  <w:footnote w:id="0" w:type="continuationSeparator">
    <w:p w:rsidRDefault="0062459F" w:rsidR="006245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78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D17DEB" w:rsidRPr="00D17DEB">
      <w:t>Posl. br. 10 St-38/17-11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D17DEB">
      <w:t>38</w:t>
    </w:r>
    <w:r w:rsidRPr="003C3C71">
      <w:t>/1</w:t>
    </w:r>
    <w:r w:rsidR="00F504CF" w:rsidRPr="003C3C71">
      <w:t>7</w:t>
    </w:r>
    <w:r w:rsidRPr="003C3C71">
      <w:t>-</w:t>
    </w:r>
    <w:r w:rsidR="00D1629B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B44C2"/>
    <w:rsid w:val="004C5944"/>
    <w:rsid w:val="004D028A"/>
    <w:rsid w:val="004D221A"/>
    <w:rsid w:val="004E1C80"/>
    <w:rsid w:val="004E6771"/>
    <w:rsid w:val="00522C2D"/>
    <w:rsid w:val="00522C82"/>
    <w:rsid w:val="00522F3F"/>
    <w:rsid w:val="0054210D"/>
    <w:rsid w:val="0054446B"/>
    <w:rsid w:val="00554C98"/>
    <w:rsid w:val="0055713A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459F"/>
    <w:rsid w:val="006274A0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A1311"/>
    <w:rsid w:val="00AA3161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37DEA"/>
    <w:rsid w:val="00B4018F"/>
    <w:rsid w:val="00B4122D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E35CC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9478B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LACTUCA SATIVA d.o.o. PULA</izvorni_sadrzaj>
    <derivirana_varijabla naziv="DomainObject.Predmet.ProtustrankaFormated_1">  LACTUCA SATIVA d.o.o. PULA</derivirana_varijabla>
  </DomainObject.Predmet.ProtustrankaFormated>
  <DomainObject.Predmet.ProtustrankaFormatedOIB>
    <izvorni_sadrzaj>  LACTUCA SATIVA d.o.o. PULA, OIB 36266417523</izvorni_sadrzaj>
    <derivirana_varijabla naziv="DomainObject.Predmet.ProtustrankaFormatedOIB_1">  LACTUCA SATIVA d.o.o. PULA, OIB 36266417523</derivirana_varijabla>
  </DomainObject.Predmet.ProtustrankaFormatedOIB>
  <DomainObject.Predmet.ProtustrankaFormatedWithAdress>
    <izvorni_sadrzaj> LACTUCA SATIVA d.o.o. PULA, Viška 20, 52100 Pula</izvorni_sadrzaj>
    <derivirana_varijabla naziv="DomainObject.Predmet.ProtustrankaFormatedWithAdress_1"> LACTUCA SATIVA d.o.o. PULA, Viška 20, 52100 Pula</derivirana_varijabla>
  </DomainObject.Predmet.ProtustrankaFormatedWithAdress>
  <DomainObject.Predmet.ProtustrankaFormatedWithAdressOIB>
    <izvorni_sadrzaj> LACTUCA SATIVA d.o.o. PULA, OIB 36266417523, Viška 20, 52100 Pula</izvorni_sadrzaj>
    <derivirana_varijabla naziv="DomainObject.Predmet.ProtustrankaFormatedWithAdressOIB_1"> LACTUCA SATIVA d.o.o. PULA, OIB 36266417523, Viška 20, 52100 Pula</derivirana_varijabla>
  </DomainObject.Predmet.ProtustrankaFormatedWithAdressOIB>
  <DomainObject.Predmet.ProtustrankaWithAdress>
    <izvorni_sadrzaj>LACTUCA SATIVA d.o.o. PULA Viška 20, 52100 Pula</izvorni_sadrzaj>
    <derivirana_varijabla naziv="DomainObject.Predmet.ProtustrankaWithAdress_1">LACTUCA SATIVA d.o.o. PULA Viška 20, 52100 Pula</derivirana_varijabla>
  </DomainObject.Predmet.ProtustrankaWithAdress>
  <DomainObject.Predmet.ProtustrankaWithAdressOIB>
    <izvorni_sadrzaj>LACTUCA SATIVA d.o.o. PULA, OIB 36266417523, Viška 20, 52100 Pula</izvorni_sadrzaj>
    <derivirana_varijabla naziv="DomainObject.Predmet.ProtustrankaWithAdressOIB_1">LACTUCA SATIVA d.o.o. PULA, OIB 36266417523, Viška 20, 52100 Pula</derivirana_varijabla>
  </DomainObject.Predmet.ProtustrankaWithAdressOIB>
  <DomainObject.Predmet.ProtustrankaNazivFormated>
    <izvorni_sadrzaj>LACTUCA SATIVA d.o.o. PULA</izvorni_sadrzaj>
    <derivirana_varijabla naziv="DomainObject.Predmet.ProtustrankaNazivFormated_1">LACTUCA SATIVA d.o.o. PULA</derivirana_varijabla>
  </DomainObject.Predmet.ProtustrankaNazivFormated>
  <DomainObject.Predmet.ProtustrankaNazivFormatedOIB>
    <izvorni_sadrzaj>LACTUCA SATIVA d.o.o. PULA, OIB 36266417523</izvorni_sadrzaj>
    <derivirana_varijabla naziv="DomainObject.Predmet.ProtustrankaNazivFormatedOIB_1">LACTUCA SATIVA d.o.o. PULA, OIB 36266417523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21640.52</izvorni_sadrzaj>
    <derivirana_varijabla naziv="DomainObject.Predmet.TrenutnaVrijednost_1">21640.52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LACTUCA SATIVA d.o.o. PULA</item>
    </izvorni_sadrzaj>
    <derivirana_varijabla naziv="DomainObject.Predmet.ProtuStrankaListFormated_1">
      <item>LACTUCA SATIVA d.o.o. PULA</item>
    </derivirana_varijabla>
  </DomainObject.Predmet.ProtuStrankaListFormated>
  <DomainObject.Predmet.ProtuStrankaListFormatedOIB>
    <izvorni_sadrzaj>
      <item>LACTUCA SATIVA d.o.o. PULA, OIB 36266417523</item>
    </izvorni_sadrzaj>
    <derivirana_varijabla naziv="DomainObject.Predmet.ProtuStrankaListFormatedOIB_1">
      <item>LACTUCA SATIVA d.o.o. PULA, OIB 36266417523</item>
    </derivirana_varijabla>
  </DomainObject.Predmet.ProtuStrankaListFormatedOIB>
  <DomainObject.Predmet.ProtuStrankaListFormatedWithAdress>
    <izvorni_sadrzaj>
      <item>LACTUCA SATIVA d.o.o. PULA, Viška 20, 52100 Pula</item>
    </izvorni_sadrzaj>
    <derivirana_varijabla naziv="DomainObject.Predmet.ProtuStrankaListFormatedWithAdress_1">
      <item>LACTUCA SATIVA d.o.o. PULA, Viška 20, 52100 Pula</item>
    </derivirana_varijabla>
  </DomainObject.Predmet.ProtuStrankaListFormatedWithAdress>
  <DomainObject.Predmet.ProtuStrankaListFormatedWithAdressOIB>
    <izvorni_sadrzaj>
      <item>LACTUCA SATIVA d.o.o. PULA, OIB 36266417523, Viška 20, 52100 Pula</item>
    </izvorni_sadrzaj>
    <derivirana_varijabla naziv="DomainObject.Predmet.ProtuStrankaListFormatedWithAdressOIB_1">
      <item>LACTUCA SATIVA d.o.o. PULA, OIB 36266417523, Viška 20, 52100 Pula</item>
    </derivirana_varijabla>
  </DomainObject.Predmet.ProtuStrankaListFormatedWithAdressOIB>
  <DomainObject.Predmet.ProtuStrankaListNazivFormated>
    <izvorni_sadrzaj>
      <item>LACTUCA SATIVA d.o.o. PULA</item>
    </izvorni_sadrzaj>
    <derivirana_varijabla naziv="DomainObject.Predmet.ProtuStrankaListNazivFormated_1">
      <item>LACTUCA SATIVA d.o.o. PULA</item>
    </derivirana_varijabla>
  </DomainObject.Predmet.ProtuStrankaListNazivFormated>
  <DomainObject.Predmet.ProtuStrankaListNazivFormatedOIB>
    <izvorni_sadrzaj>
      <item>LACTUCA SATIVA d.o.o. PULA, OIB 36266417523</item>
    </izvorni_sadrzaj>
    <derivirana_varijabla naziv="DomainObject.Predmet.ProtuStrankaListNazivFormatedOIB_1">
      <item>LACTUCA SATIVA d.o.o. PULA, OIB 36266417523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LACTUCA SATIVA d.o.o. PULA</izvorni_sadrzaj>
    <derivirana_varijabla naziv="DomainObject.Predmet.ProtustrankaIDrugi_1">LACTUCA SATIVA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LACTUCA SATIVA d.o.o. PULA, OIB 36266417523, Viška 20, 52100 Pula</izvorni_sadrzaj>
    <derivirana_varijabla naziv="DomainObject.Predmet.ProtustrankaIDrugiAdressOIB_1">LACTUCA SATIVA d.o.o. PULA, OIB 36266417523, Viška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LACTUCA SATIVA d.o.o. PULA</item>
    </izvorni_sadrzaj>
    <derivirana_varijabla naziv="DomainObject.Predmet.SudioniciListNaziv_1">
      <item>FINANCIJSKA AGENCIJA, RC RIJEKA, PODRUŽNICA PULA, PULA</item>
      <item>LACTUCA SATIVA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LACTUCA SATIVA d.o.o. PULA, OIB 36266417523, Viška 20,52100 Pula</item>
    </izvorni_sadrzaj>
    <derivirana_varijabla naziv="DomainObject.Predmet.SudioniciListAdressOIB_1">
      <item>FINANCIJSKA AGENCIJA, RC RIJEKA, PODRUŽNICA PULA, PULA, OIB 85821130368, Giardini 5,52100 Pula</item>
      <item>LACTUCA SATIVA d.o.o. PULA, OIB 36266417523, Viška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36266417523</item>
    </izvorni_sadrzaj>
    <derivirana_varijabla naziv="DomainObject.Predmet.SudioniciListNazivOIB_1">
      <item>, OIB 85821130368</item>
      <item>, OIB 36266417523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E5B78D-1CDD-4D90-8AAE-5DBA0EBA8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4648</properties:Characters>
  <properties:Lines>111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2017-06-13T08:44:00Z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2017-06-13T08:47:00Z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