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6ea9" w14:paraId="8446ea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42BF" w:rsidP="00D21A2C" w:rsidR="00BD42BF">
      <w:pPr>
        <w:ind w:hanging="720" w:left="360"/>
        <w:rPr>
          <w:sz w:val="22"/>
          <w:szCs w:val="22"/>
        </w:rPr>
      </w:pPr>
    </w:p>
    <w:p w:rsidRDefault="00780510" w:rsidP="00BD42BF" w:rsidR="00BD42BF" w:rsidRPr="00BD42BF">
      <w:pPr>
        <w:pStyle w:val="Naslov1"/>
        <w:jc w:val="right"/>
        <w:rPr>
          <w:b w:val="false"/>
          <w:lang w:val="hr-HR"/>
        </w:rPr>
      </w:pPr>
      <w:r>
        <w:rPr>
          <w:b w:val="false"/>
        </w:rPr>
        <w:t>7St-2089</w:t>
      </w:r>
      <w:r w:rsidR="00A47AFC">
        <w:rPr>
          <w:b w:val="false"/>
        </w:rPr>
        <w:t>/16-5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>encije Regionalni centar Osijek</w:t>
      </w:r>
      <w:r>
        <w:t>,</w:t>
      </w:r>
      <w:r w:rsidR="00C80674">
        <w:t xml:space="preserve"> Podružnica Osijek, L. Jagera 3,</w:t>
      </w:r>
      <w:r>
        <w:t xml:space="preserve"> OIB: 85821130368, radi provedbe skraćenog stečajnog postupka nad dužnikom </w:t>
      </w:r>
      <w:r w:rsidR="00A47AFC">
        <w:t xml:space="preserve">KI-TIM j.d.o.o za trgovinu u likvidaciji, Osijek, Martina Divalta 178, MBS: 030149845, OIB: 89608862024, </w:t>
      </w:r>
      <w:r w:rsidR="00780510">
        <w:t xml:space="preserve">dana </w:t>
      </w:r>
      <w:r w:rsidR="00A47AFC">
        <w:t>30. studenoga</w:t>
      </w:r>
      <w:r w:rsidR="00B57E39">
        <w:t xml:space="preserve"> 2016. </w:t>
      </w:r>
      <w:r>
        <w:t xml:space="preserve">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780510" w:rsidP="00BD42BF" w:rsidR="00BD42BF">
      <w:pPr>
        <w:jc w:val="both"/>
        <w:rPr>
          <w:sz w:val="22"/>
          <w:szCs w:val="22"/>
        </w:rPr>
      </w:pPr>
      <w:r>
        <w:tab/>
      </w:r>
      <w:r w:rsidR="00BD42BF">
        <w:t xml:space="preserve"> Obustavlja se skraćeni stečajni postupak nad dužnikom </w:t>
      </w:r>
      <w:r w:rsidR="00A47AFC">
        <w:t>KI-TIM j.d.o.o za trgovinu u likvidaciji, Osijek, Martina Divalta 178, MBS: 030149845, OIB: 89608862024</w:t>
      </w:r>
      <w:r w:rsidR="00BD42BF">
        <w:t>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 xml:space="preserve">FINA Regionalni centar Osijek, Podružnica Osijek je dana 10. kolovoza 2016. godine dostavila Trgovačkom sudu u Osijeku zahtjev za provedbu skraćenog stečajnog postupka nad dužnikom </w:t>
      </w:r>
      <w:r w:rsidR="00A47AFC">
        <w:t>KI-TIM j.d.o.o za trgovinu u likvidaciji, Osijek, Martina Divalta 178, MBS: 030149845, OIB: 89608862024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11. kolovoza 2016. </w:t>
      </w:r>
      <w:r>
        <w:t>objavio oglas na mrežnoj stranici e-oglasna ploča sudova pod posl</w:t>
      </w:r>
      <w:r w:rsidR="009221AD">
        <w:t>ovnim brojem St-</w:t>
      </w:r>
      <w:r w:rsidR="005C578A">
        <w:t xml:space="preserve">2089/16-3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B57E39" w:rsidP="00BD42BF" w:rsidR="00B57E39">
      <w:pPr>
        <w:ind w:firstLine="708"/>
        <w:jc w:val="both"/>
      </w:pPr>
    </w:p>
    <w:p w:rsidRDefault="00976442" w:rsidP="00976442" w:rsidR="00976442">
      <w:pPr>
        <w:ind w:firstLine="720"/>
        <w:jc w:val="both"/>
      </w:pPr>
      <w:r>
        <w:t>Sukladno odredbi čl. 428. Stečajnog zakona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76442" w:rsidP="00976442" w:rsidR="00976442">
      <w:pPr>
        <w:jc w:val="both"/>
      </w:pPr>
    </w:p>
    <w:p w:rsidRDefault="00A47AFC" w:rsidP="00976442" w:rsidR="00A47AFC">
      <w:pPr>
        <w:ind w:firstLine="720"/>
        <w:jc w:val="both"/>
      </w:pPr>
    </w:p>
    <w:p w:rsidRDefault="00A47AFC" w:rsidP="00A47AFC" w:rsidR="00A47AFC">
      <w:pPr>
        <w:pStyle w:val="Naslov1"/>
        <w:jc w:val="right"/>
        <w:rPr>
          <w:b w:val="false"/>
        </w:rPr>
      </w:pPr>
      <w:r>
        <w:rPr>
          <w:b w:val="false"/>
        </w:rPr>
        <w:lastRenderedPageBreak/>
        <w:t>7St-2089/16-5</w:t>
      </w:r>
    </w:p>
    <w:p w:rsidRDefault="00A47AFC" w:rsidP="00A47AFC" w:rsidR="00A47AFC" w:rsidRPr="00A47AFC">
      <w:pPr>
        <w:pStyle w:val="Naslov1"/>
        <w:jc w:val="right"/>
        <w:rPr>
          <w:b w:val="false"/>
          <w:lang w:val="hr-HR"/>
        </w:rPr>
      </w:pPr>
    </w:p>
    <w:p w:rsidRDefault="00976442" w:rsidP="00976442" w:rsidR="00976442">
      <w:pPr>
        <w:ind w:firstLine="720"/>
        <w:jc w:val="both"/>
      </w:pPr>
      <w:r w:rsidRPr="00B41F22">
        <w:t xml:space="preserve">Uvidom u izvadak </w:t>
      </w:r>
      <w:r>
        <w:t xml:space="preserve">u sudski registar </w:t>
      </w:r>
      <w:r w:rsidRPr="00B41F22">
        <w:t xml:space="preserve"> za dužnika </w:t>
      </w:r>
      <w:r w:rsidR="00A47AFC">
        <w:t>KI-TIM j.d.o.o za trgovinu u likvidaciji, Osijek, Martina Divalta 178, MBS: 030149845, OIB: 89608862024</w:t>
      </w:r>
      <w:r>
        <w:t xml:space="preserve"> </w:t>
      </w:r>
      <w:r w:rsidRPr="00B41F22">
        <w:t xml:space="preserve">utvrđeno je da je </w:t>
      </w:r>
      <w:r>
        <w:t>rješenjem Trgovačkog suda u Osijeku poslovni broj Tt-14/7642-2 od 19. listopada 2016. godine u sudskom registru upisana odluka o nastanku razloga za prestanak društva i da je društvo u likvidaciji, slijedom čega nisu kumulativno ispunjene pretpostavke iz čl. 428. SZ-a za provedbu skraćenog stečajnog postupka.</w:t>
      </w:r>
    </w:p>
    <w:p w:rsidRDefault="00976442" w:rsidP="00976442" w:rsidR="00976442" w:rsidRPr="00B41F22">
      <w:pPr>
        <w:jc w:val="both"/>
      </w:pPr>
    </w:p>
    <w:p w:rsidRDefault="00976442" w:rsidP="00976442" w:rsidR="00976442">
      <w:pPr>
        <w:ind w:firstLine="720"/>
        <w:jc w:val="both"/>
      </w:pPr>
      <w:r>
        <w:t xml:space="preserve">Slijedom navedenog valjalo je obustaviti skraćeni stečajni postupak nad dužnikom  i riješiti kao u izreci rješenja. </w:t>
      </w:r>
    </w:p>
    <w:p w:rsidRDefault="00976442" w:rsidP="00976442" w:rsidR="00976442">
      <w:pPr>
        <w:ind w:firstLine="720"/>
        <w:jc w:val="both"/>
      </w:pPr>
    </w:p>
    <w:p w:rsidRDefault="009221AD" w:rsidP="00BD42BF" w:rsidR="009221AD">
      <w:pPr>
        <w:ind w:firstLine="708"/>
        <w:jc w:val="both"/>
        <w:rPr>
          <w:sz w:val="22"/>
          <w:szCs w:val="22"/>
        </w:rPr>
      </w:pP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B57E39">
        <w:rPr>
          <w:bCs/>
        </w:rPr>
        <w:t xml:space="preserve">U Osijeku </w:t>
      </w:r>
      <w:r w:rsidR="00A47AFC">
        <w:rPr>
          <w:bCs/>
        </w:rPr>
        <w:t xml:space="preserve">30. studenoga </w:t>
      </w:r>
      <w:r>
        <w:rPr>
          <w:bCs/>
        </w:rPr>
        <w:t xml:space="preserve">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162A3A" w:rsidP="00BD42BF" w:rsidR="00162A3A">
      <w:pPr>
        <w:numPr>
          <w:ilvl w:val="0"/>
          <w:numId w:val="1"/>
        </w:numPr>
        <w:jc w:val="both"/>
      </w:pPr>
      <w:r>
        <w:t>Dužniku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Kal </w:t>
      </w:r>
      <w:r w:rsidR="00D96355">
        <w:t>15</w:t>
      </w:r>
      <w:r>
        <w:t>.1</w:t>
      </w:r>
      <w:r w:rsidR="00D96355">
        <w:t>2</w:t>
      </w:r>
      <w:r>
        <w:t>.16.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D48" w:rsidP="00BD42BF" w:rsidR="00844D48">
      <w:r>
        <w:separator/>
      </w:r>
    </w:p>
  </w:endnote>
  <w:endnote w:id="0" w:type="continuationSeparator">
    <w:p w:rsidRDefault="00844D48" w:rsidP="00BD42BF" w:rsidR="0084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D48" w:rsidP="00BD42BF" w:rsidR="00844D48">
      <w:r>
        <w:separator/>
      </w:r>
    </w:p>
  </w:footnote>
  <w:footnote w:id="0" w:type="continuationSeparator">
    <w:p w:rsidRDefault="00844D48" w:rsidP="00BD42BF" w:rsidR="00844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04E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162A3A"/>
    <w:rsid w:val="00333EEE"/>
    <w:rsid w:val="004333CA"/>
    <w:rsid w:val="005C578A"/>
    <w:rsid w:val="00780510"/>
    <w:rsid w:val="00844D48"/>
    <w:rsid w:val="009221AD"/>
    <w:rsid w:val="00976442"/>
    <w:rsid w:val="00A41457"/>
    <w:rsid w:val="00A47AFC"/>
    <w:rsid w:val="00B57E39"/>
    <w:rsid w:val="00B82754"/>
    <w:rsid w:val="00BD42BF"/>
    <w:rsid w:val="00C80674"/>
    <w:rsid w:val="00D21A2C"/>
    <w:rsid w:val="00D96355"/>
    <w:rsid w:val="00DE0702"/>
    <w:rsid w:val="00E7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20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20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0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0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20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20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0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0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KI-TIM j.d.o.o. za trgovinu</izvorni_sadrzaj>
    <derivirana_varijabla naziv="DomainObject.Predmet.ProtustrankaFormated_1">  KI-TIM j.d.o.o. za trgovinu</derivirana_varijabla>
  </DomainObject.Predmet.ProtustrankaFormated>
  <DomainObject.Predmet.ProtustrankaFormatedOIB>
    <izvorni_sadrzaj>  KI-TIM j.d.o.o. za trgovinu, OIB 89608862024</izvorni_sadrzaj>
    <derivirana_varijabla naziv="DomainObject.Predmet.ProtustrankaFormatedOIB_1">  KI-TIM j.d.o.o. za trgovinu, OIB 89608862024</derivirana_varijabla>
  </DomainObject.Predmet.ProtustrankaFormatedOIB>
  <DomainObject.Predmet.ProtustrankaFormatedWithAdress>
    <izvorni_sadrzaj> KI-TIM j.d.o.o. za trgovinu, Martina Divalta 178, 31000 Osijek</izvorni_sadrzaj>
    <derivirana_varijabla naziv="DomainObject.Predmet.ProtustrankaFormatedWithAdress_1"> KI-TIM j.d.o.o. za trgovinu, Martina Divalta 178, 31000 Osijek</derivirana_varijabla>
  </DomainObject.Predmet.ProtustrankaFormatedWithAdress>
  <DomainObject.Predmet.ProtustrankaFormatedWithAdressOIB>
    <izvorni_sadrzaj> KI-TIM j.d.o.o. za trgovinu, OIB 89608862024, Martina Divalta 178, 31000 Osijek</izvorni_sadrzaj>
    <derivirana_varijabla naziv="DomainObject.Predmet.ProtustrankaFormatedWithAdressOIB_1"> KI-TIM j.d.o.o. za trgovinu, OIB 89608862024, Martina Divalta 178, 31000 Osijek</derivirana_varijabla>
  </DomainObject.Predmet.ProtustrankaFormatedWithAdressOIB>
  <DomainObject.Predmet.ProtustrankaWithAdress>
    <izvorni_sadrzaj>KI-TIM j.d.o.o. za trgovinu Martina Divalta 178, 31000 Osijek</izvorni_sadrzaj>
    <derivirana_varijabla naziv="DomainObject.Predmet.ProtustrankaWithAdress_1">KI-TIM j.d.o.o. za trgovinu Martina Divalta 178, 31000 Osijek</derivirana_varijabla>
  </DomainObject.Predmet.ProtustrankaWithAdress>
  <DomainObject.Predmet.ProtustrankaWithAdressOIB>
    <izvorni_sadrzaj>KI-TIM j.d.o.o. za trgovinu, OIB 89608862024, Martina Divalta 178, 31000 Osijek</izvorni_sadrzaj>
    <derivirana_varijabla naziv="DomainObject.Predmet.ProtustrankaWithAdressOIB_1">KI-TIM j.d.o.o. za trgovinu, OIB 89608862024, Martina Divalta 178, 31000 Osijek</derivirana_varijabla>
  </DomainObject.Predmet.ProtustrankaWithAdressOIB>
  <DomainObject.Predmet.ProtustrankaNazivFormated>
    <izvorni_sadrzaj>KI-TIM j.d.o.o. za trgovinu</izvorni_sadrzaj>
    <derivirana_varijabla naziv="DomainObject.Predmet.ProtustrankaNazivFormated_1">KI-TIM j.d.o.o. za trgovinu</derivirana_varijabla>
  </DomainObject.Predmet.ProtustrankaNazivFormated>
  <DomainObject.Predmet.ProtustrankaNazivFormatedOIB>
    <izvorni_sadrzaj>KI-TIM j.d.o.o. za trgovinu, OIB 89608862024</izvorni_sadrzaj>
    <derivirana_varijabla naziv="DomainObject.Predmet.ProtustrankaNazivFormatedOIB_1">KI-TIM j.d.o.o. za trgovinu, OIB 89608862024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KI-TIM j.d.o.o. za trgovinu</item>
    </izvorni_sadrzaj>
    <derivirana_varijabla naziv="DomainObject.Predmet.ProtuStrankaListFormated_1">
      <item>KI-TIM j.d.o.o. za trgovinu</item>
    </derivirana_varijabla>
  </DomainObject.Predmet.ProtuStrankaListFormated>
  <DomainObject.Predmet.ProtuStrankaListFormatedOIB>
    <izvorni_sadrzaj>
      <item>KI-TIM j.d.o.o. za trgovinu, OIB 89608862024</item>
    </izvorni_sadrzaj>
    <derivirana_varijabla naziv="DomainObject.Predmet.ProtuStrankaListFormatedOIB_1">
      <item>KI-TIM j.d.o.o. za trgovinu, OIB 89608862024</item>
    </derivirana_varijabla>
  </DomainObject.Predmet.ProtuStrankaListFormatedOIB>
  <DomainObject.Predmet.ProtuStrankaListFormatedWithAdress>
    <izvorni_sadrzaj>
      <item>KI-TIM j.d.o.o. za trgovinu, Martina Divalta 178, 31000 Osijek</item>
    </izvorni_sadrzaj>
    <derivirana_varijabla naziv="DomainObject.Predmet.ProtuStrankaListFormatedWithAdress_1">
      <item>KI-TIM j.d.o.o. za trgovinu, Martina Divalta 178, 31000 Osijek</item>
    </derivirana_varijabla>
  </DomainObject.Predmet.ProtuStrankaListFormatedWithAdress>
  <DomainObject.Predmet.ProtuStrankaListFormatedWithAdressOIB>
    <izvorni_sadrzaj>
      <item>KI-TIM j.d.o.o. za trgovinu, OIB 89608862024, Martina Divalta 178, 31000 Osijek</item>
    </izvorni_sadrzaj>
    <derivirana_varijabla naziv="DomainObject.Predmet.ProtuStrankaListFormatedWithAdressOIB_1">
      <item>KI-TIM j.d.o.o. za trgovinu, OIB 89608862024, Martina Divalta 178, 31000 Osijek</item>
    </derivirana_varijabla>
  </DomainObject.Predmet.ProtuStrankaListFormatedWithAdressOIB>
  <DomainObject.Predmet.ProtuStrankaListNazivFormated>
    <izvorni_sadrzaj>
      <item>KI-TIM j.d.o.o. za trgovinu</item>
    </izvorni_sadrzaj>
    <derivirana_varijabla naziv="DomainObject.Predmet.ProtuStrankaListNazivFormated_1">
      <item>KI-TIM j.d.o.o. za trgovinu</item>
    </derivirana_varijabla>
  </DomainObject.Predmet.ProtuStrankaListNazivFormated>
  <DomainObject.Predmet.ProtuStrankaListNazivFormatedOIB>
    <izvorni_sadrzaj>
      <item>KI-TIM j.d.o.o. za trgovinu, OIB 89608862024</item>
    </izvorni_sadrzaj>
    <derivirana_varijabla naziv="DomainObject.Predmet.ProtuStrankaListNazivFormatedOIB_1">
      <item>KI-TIM j.d.o.o. za trgovinu, OIB 89608862024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KI-TIM j.d.o.o. za trgovinu</izvorni_sadrzaj>
    <derivirana_varijabla naziv="DomainObject.Predmet.ProtustrankaIDrugi_1">KI-TIM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KI-TIM j.d.o.o. za trgovinu, OIB 89608862024, Martina Divalta 178, 31000 Osijek</izvorni_sadrzaj>
    <derivirana_varijabla naziv="DomainObject.Predmet.ProtustrankaIDrugiAdressOIB_1">KI-TIM j.d.o.o. za trgovinu, OIB 89608862024, Martina Divalta 178,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KI-TIM j.d.o.o. za trgovinu</item>
    </izvorni_sadrzaj>
    <derivirana_varijabla naziv="DomainObject.Predmet.SudioniciListNaziv_1">
      <item>FINA RC OSIJEK</item>
      <item>KI-TIM j.d.o.o. za trgovinu</item>
    </derivirana_varijabla>
  </DomainObject.Predmet.SudioniciListNaziv>
  <DomainObject.Predmet.SudioniciListAdressOIB>
    <izvorni_sadrzaj>
      <item>FINA RC OSIJEK, OIB 85821130368</item>
      <item>KI-TIM j.d.o.o. za trgovinu, OIB 89608862024, Martina Divalta 178,31000 Osijek</item>
    </izvorni_sadrzaj>
    <derivirana_varijabla naziv="DomainObject.Predmet.SudioniciListAdressOIB_1">
      <item>FINA RC OSIJEK, OIB 85821130368</item>
      <item>KI-TIM j.d.o.o. za trgovinu, OIB 89608862024, Martina Divalta 178,31000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89608862024</item>
    </izvorni_sadrzaj>
    <derivirana_varijabla naziv="DomainObject.Predmet.SudioniciListNazivOIB_1">
      <item>, OIB 85821130368</item>
      <item>, OIB 89608862024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2559</properties:Characters>
  <properties:Lines>80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2016-11-29T12:23:00Z</dcterms:created>
  <dc:creator>korisnik</dc:creator>
  <cp:lastModifiedBy>Maja Videnović</cp:lastModifiedBy>
  <cp:lastPrinted>2007-10-05T06:29:00Z</cp:lastPrinted>
  <dcterms:modified xmlns:xsi="http://www.w3.org/2001/XMLSchema-instance" xsi:type="dcterms:W3CDTF">2016-11-30T06:54:00Z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