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3e18" w14:paraId="bd73e18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A0500F" w:rsidP="0082170C" w:rsidR="00DC645B">
      <w:pPr>
        <w:ind w:firstLine="708"/>
        <w:jc w:val="both"/>
        <w:rPr>
          <w:sz w:val="23"/>
          <w:szCs w:val="23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HAPPY DAY d.o.o. POREČ, Poreč, Bože Milanovića 26, OIB: 38396516295</w:t>
      </w:r>
      <w:r w:rsidR="0082170C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A0500F">
        <w:rPr>
          <w:sz w:val="23"/>
          <w:szCs w:val="23"/>
        </w:rPr>
        <w:t xml:space="preserve"> </w:t>
      </w:r>
      <w:r w:rsidR="00A0500F">
        <w:t>HAPPY DAY d.o.o. POREČ, Poreč, Bože Milanovića 26, OIB: 38396516295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A0500F">
        <w:rPr>
          <w:sz w:val="23"/>
          <w:szCs w:val="23"/>
        </w:rPr>
        <w:t>613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F5132A" w:rsidRPr="000A3A0F">
        <w:rPr>
          <w:sz w:val="23"/>
          <w:szCs w:val="23"/>
          <w:lang w:val="pl-PL"/>
        </w:rPr>
        <w:t xml:space="preserve">pretpostavki za otvaranje stečajnog postupka nad </w:t>
      </w:r>
      <w:r w:rsidR="00F5132A" w:rsidRPr="007C449E">
        <w:rPr>
          <w:sz w:val="23"/>
          <w:szCs w:val="23"/>
          <w:lang w:val="pl-PL"/>
        </w:rPr>
        <w:t xml:space="preserve">dužnikom, na koje </w:t>
      </w:r>
      <w:r w:rsidR="00F5132A">
        <w:rPr>
          <w:sz w:val="23"/>
          <w:szCs w:val="23"/>
          <w:lang w:val="pl-PL"/>
        </w:rPr>
        <w:t xml:space="preserve">ročište </w:t>
      </w:r>
      <w:r w:rsidR="00A0500F">
        <w:rPr>
          <w:sz w:val="23"/>
          <w:szCs w:val="23"/>
          <w:lang w:val="pl-PL"/>
        </w:rPr>
        <w:t xml:space="preserve">nije pristupio nitko.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8811CC">
        <w:rPr>
          <w:sz w:val="23"/>
          <w:szCs w:val="23"/>
        </w:rPr>
        <w:t>19</w:t>
      </w:r>
      <w:r w:rsidR="007C449E" w:rsidRPr="007C449E">
        <w:rPr>
          <w:sz w:val="23"/>
          <w:szCs w:val="23"/>
        </w:rPr>
        <w:t xml:space="preserve">. </w:t>
      </w:r>
      <w:r w:rsidR="00506AE9">
        <w:rPr>
          <w:sz w:val="23"/>
          <w:szCs w:val="23"/>
        </w:rPr>
        <w:t>svibnja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837B0F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8811CC">
        <w:t>19</w:t>
      </w:r>
      <w:r>
        <w:t xml:space="preserve">. </w:t>
      </w:r>
      <w:r w:rsidR="00506AE9">
        <w:t>svibnja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A0500F">
      <w:t>Posl. broj: 4 St-613/2016-10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A0500F">
      <w:t>613/2016-10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4403C"/>
    <w:rsid w:val="000721E3"/>
    <w:rsid w:val="000F7E46"/>
    <w:rsid w:val="00115618"/>
    <w:rsid w:val="001411E3"/>
    <w:rsid w:val="00147204"/>
    <w:rsid w:val="00160E12"/>
    <w:rsid w:val="001D45ED"/>
    <w:rsid w:val="001D4A52"/>
    <w:rsid w:val="00204ECA"/>
    <w:rsid w:val="00237F71"/>
    <w:rsid w:val="002607AA"/>
    <w:rsid w:val="002839AE"/>
    <w:rsid w:val="002C7B7C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D2367"/>
    <w:rsid w:val="005044EB"/>
    <w:rsid w:val="00506AE9"/>
    <w:rsid w:val="005166DC"/>
    <w:rsid w:val="00587477"/>
    <w:rsid w:val="005B0FB3"/>
    <w:rsid w:val="005B40B5"/>
    <w:rsid w:val="005F3410"/>
    <w:rsid w:val="00612B10"/>
    <w:rsid w:val="006309C9"/>
    <w:rsid w:val="00630D2B"/>
    <w:rsid w:val="00651927"/>
    <w:rsid w:val="006C1F1C"/>
    <w:rsid w:val="006D5D90"/>
    <w:rsid w:val="006F5A21"/>
    <w:rsid w:val="0072668D"/>
    <w:rsid w:val="007A0862"/>
    <w:rsid w:val="007C449E"/>
    <w:rsid w:val="007D34DC"/>
    <w:rsid w:val="007E4AD6"/>
    <w:rsid w:val="007F578A"/>
    <w:rsid w:val="00810FEC"/>
    <w:rsid w:val="0082170C"/>
    <w:rsid w:val="00837B0F"/>
    <w:rsid w:val="008426F6"/>
    <w:rsid w:val="008749A8"/>
    <w:rsid w:val="00880E1C"/>
    <w:rsid w:val="008811CC"/>
    <w:rsid w:val="008D1BB7"/>
    <w:rsid w:val="008E67E0"/>
    <w:rsid w:val="008F47F7"/>
    <w:rsid w:val="0091396A"/>
    <w:rsid w:val="00926AEF"/>
    <w:rsid w:val="00970A07"/>
    <w:rsid w:val="00980F33"/>
    <w:rsid w:val="00A0500F"/>
    <w:rsid w:val="00A1177A"/>
    <w:rsid w:val="00A346E7"/>
    <w:rsid w:val="00B10A75"/>
    <w:rsid w:val="00B3377A"/>
    <w:rsid w:val="00B46D53"/>
    <w:rsid w:val="00B8368A"/>
    <w:rsid w:val="00BA4749"/>
    <w:rsid w:val="00BC44AE"/>
    <w:rsid w:val="00BD0AE2"/>
    <w:rsid w:val="00BD23FB"/>
    <w:rsid w:val="00C70DCB"/>
    <w:rsid w:val="00C74498"/>
    <w:rsid w:val="00CB3F31"/>
    <w:rsid w:val="00CC3C4F"/>
    <w:rsid w:val="00D4139A"/>
    <w:rsid w:val="00DC645B"/>
    <w:rsid w:val="00DD550B"/>
    <w:rsid w:val="00DF7255"/>
    <w:rsid w:val="00E50CB4"/>
    <w:rsid w:val="00E74F3A"/>
    <w:rsid w:val="00E757E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948A1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7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B7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B7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B7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B7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7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B7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B7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B7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B7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HAPPY DAY d.o.o. POREČ</izvorni_sadrzaj>
    <derivirana_varijabla naziv="DomainObject.Predmet.ProtustrankaFormated_1">  HAPPY DAY d.o.o. POREČ</derivirana_varijabla>
  </DomainObject.Predmet.ProtustrankaFormated>
  <DomainObject.Predmet.ProtustrankaFormatedOIB>
    <izvorni_sadrzaj>  HAPPY DAY d.o.o. POREČ, OIB 38396516295</izvorni_sadrzaj>
    <derivirana_varijabla naziv="DomainObject.Predmet.ProtustrankaFormatedOIB_1">  HAPPY DAY d.o.o. POREČ, OIB 38396516295</derivirana_varijabla>
  </DomainObject.Predmet.ProtustrankaFormatedOIB>
  <DomainObject.Predmet.ProtustrankaFormatedWithAdress>
    <izvorni_sadrzaj> HAPPY DAY d.o.o. POREČ, Bože Milanovića 26, 52440 Poreč</izvorni_sadrzaj>
    <derivirana_varijabla naziv="DomainObject.Predmet.ProtustrankaFormatedWithAdress_1"> HAPPY DAY d.o.o. POREČ, Bože Milanovića 26, 52440 Poreč</derivirana_varijabla>
  </DomainObject.Predmet.ProtustrankaFormatedWithAdress>
  <DomainObject.Predmet.ProtustrankaFormatedWithAdressOIB>
    <izvorni_sadrzaj> HAPPY DAY d.o.o. POREČ, OIB 38396516295, Bože Milanovića 26, 52440 Poreč</izvorni_sadrzaj>
    <derivirana_varijabla naziv="DomainObject.Predmet.ProtustrankaFormatedWithAdressOIB_1"> HAPPY DAY d.o.o. POREČ, OIB 38396516295, Bože Milanovića 26, 52440 Poreč</derivirana_varijabla>
  </DomainObject.Predmet.ProtustrankaFormatedWithAdressOIB>
  <DomainObject.Predmet.ProtustrankaWithAdress>
    <izvorni_sadrzaj>HAPPY DAY d.o.o. POREČ Bože Milanovića 26, 52440 Poreč</izvorni_sadrzaj>
    <derivirana_varijabla naziv="DomainObject.Predmet.ProtustrankaWithAdress_1">HAPPY DAY d.o.o. POREČ Bože Milanovića 26, 52440 Poreč</derivirana_varijabla>
  </DomainObject.Predmet.ProtustrankaWithAdress>
  <DomainObject.Predmet.ProtustrankaWithAdressOIB>
    <izvorni_sadrzaj>HAPPY DAY d.o.o. POREČ, OIB 38396516295, Bože Milanovića 26, 52440 Poreč</izvorni_sadrzaj>
    <derivirana_varijabla naziv="DomainObject.Predmet.ProtustrankaWithAdressOIB_1">HAPPY DAY d.o.o. POREČ, OIB 38396516295, Bože Milanovića 26, 52440 Poreč</derivirana_varijabla>
  </DomainObject.Predmet.ProtustrankaWithAdressOIB>
  <DomainObject.Predmet.ProtustrankaNazivFormated>
    <izvorni_sadrzaj>HAPPY DAY d.o.o. POREČ</izvorni_sadrzaj>
    <derivirana_varijabla naziv="DomainObject.Predmet.ProtustrankaNazivFormated_1">HAPPY DAY d.o.o. POREČ</derivirana_varijabla>
  </DomainObject.Predmet.ProtustrankaNazivFormated>
  <DomainObject.Predmet.ProtustrankaNazivFormatedOIB>
    <izvorni_sadrzaj>HAPPY DAY d.o.o. POREČ, OIB 38396516295</izvorni_sadrzaj>
    <derivirana_varijabla naziv="DomainObject.Predmet.ProtustrankaNazivFormatedOIB_1">HAPPY DAY d.o.o. POREČ, OIB 38396516295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62391.84</izvorni_sadrzaj>
    <derivirana_varijabla naziv="DomainObject.Predmet.TrenutnaVrijednost_1">62391.84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HAPPY DAY d.o.o. POREČ</item>
    </izvorni_sadrzaj>
    <derivirana_varijabla naziv="DomainObject.Predmet.ProtuStrankaListFormated_1">
      <item>HAPPY DAY d.o.o. POREČ</item>
    </derivirana_varijabla>
  </DomainObject.Predmet.ProtuStrankaListFormated>
  <DomainObject.Predmet.ProtuStrankaListFormatedOIB>
    <izvorni_sadrzaj>
      <item>HAPPY DAY d.o.o. POREČ, OIB 38396516295</item>
    </izvorni_sadrzaj>
    <derivirana_varijabla naziv="DomainObject.Predmet.ProtuStrankaListFormatedOIB_1">
      <item>HAPPY DAY d.o.o. POREČ, OIB 38396516295</item>
    </derivirana_varijabla>
  </DomainObject.Predmet.ProtuStrankaListFormatedOIB>
  <DomainObject.Predmet.ProtuStrankaListFormatedWithAdress>
    <izvorni_sadrzaj>
      <item>HAPPY DAY d.o.o. POREČ, Bože Milanovića 26, 52440 Poreč</item>
    </izvorni_sadrzaj>
    <derivirana_varijabla naziv="DomainObject.Predmet.ProtuStrankaListFormatedWithAdress_1">
      <item>HAPPY DAY d.o.o. POREČ, Bože Milanovića 26, 52440 Poreč</item>
    </derivirana_varijabla>
  </DomainObject.Predmet.ProtuStrankaListFormatedWithAdress>
  <DomainObject.Predmet.ProtuStrankaListFormatedWithAdressOIB>
    <izvorni_sadrzaj>
      <item>HAPPY DAY d.o.o. POREČ, OIB 38396516295, Bože Milanovića 26, 52440 Poreč</item>
    </izvorni_sadrzaj>
    <derivirana_varijabla naziv="DomainObject.Predmet.ProtuStrankaListFormatedWithAdressOIB_1">
      <item>HAPPY DAY d.o.o. POREČ, OIB 38396516295, Bože Milanovića 26, 52440 Poreč</item>
    </derivirana_varijabla>
  </DomainObject.Predmet.ProtuStrankaListFormatedWithAdressOIB>
  <DomainObject.Predmet.ProtuStrankaListNazivFormated>
    <izvorni_sadrzaj>
      <item>HAPPY DAY d.o.o. POREČ</item>
    </izvorni_sadrzaj>
    <derivirana_varijabla naziv="DomainObject.Predmet.ProtuStrankaListNazivFormated_1">
      <item>HAPPY DAY d.o.o. POREČ</item>
    </derivirana_varijabla>
  </DomainObject.Predmet.ProtuStrankaListNazivFormated>
  <DomainObject.Predmet.ProtuStrankaListNazivFormatedOIB>
    <izvorni_sadrzaj>
      <item>HAPPY DAY d.o.o. POREČ, OIB 38396516295</item>
    </izvorni_sadrzaj>
    <derivirana_varijabla naziv="DomainObject.Predmet.ProtuStrankaListNazivFormatedOIB_1">
      <item>HAPPY DAY d.o.o. POREČ, OIB 38396516295</item>
    </derivirana_varijabla>
  </DomainObject.Predmet.ProtuStrankaListNazivFormatedOIB>
  <DomainObject.Predmet.OstaliListFormated>
    <izvorni_sadrzaj>
      <item>Krešimir Ferić</item>
    </izvorni_sadrzaj>
    <derivirana_varijabla naziv="DomainObject.Predmet.OstaliListFormated_1">
      <item>Krešimir Ferić</item>
    </derivirana_varijabla>
  </DomainObject.Predmet.OstaliListFormated>
  <DomainObject.Predmet.OstaliListFormatedOIB>
    <izvorni_sadrzaj>
      <item>Krešimir Ferić, OIB 99187833219</item>
    </izvorni_sadrzaj>
    <derivirana_varijabla naziv="DomainObject.Predmet.OstaliListFormatedOIB_1">
      <item>Krešimir Ferić, OIB 99187833219</item>
    </derivirana_varijabla>
  </DomainObject.Predmet.OstaliListFormatedOIB>
  <DomainObject.Predmet.OstaliListFormatedWithAdress>
    <izvorni_sadrzaj>
      <item>Krešimir Ferić, Trnsko 47a, 10000 Zagreb</item>
    </izvorni_sadrzaj>
    <derivirana_varijabla naziv="DomainObject.Predmet.OstaliListFormatedWithAdress_1">
      <item>Krešimir Ferić, Trnsko 47a, 10000 Zagreb</item>
    </derivirana_varijabla>
  </DomainObject.Predmet.OstaliListFormatedWithAdress>
  <DomainObject.Predmet.OstaliListFormatedWithAdressOIB>
    <izvorni_sadrzaj>
      <item>Krešimir Ferić, OIB 99187833219, Trnsko 47a, 10000 Zagreb</item>
    </izvorni_sadrzaj>
    <derivirana_varijabla naziv="DomainObject.Predmet.OstaliListFormatedWithAdressOIB_1">
      <item>Krešimir Ferić, OIB 99187833219, Trnsko 47a, 10000 Zagreb</item>
    </derivirana_varijabla>
  </DomainObject.Predmet.OstaliListFormatedWithAdressOIB>
  <DomainObject.Predmet.OstaliListNazivFormated>
    <izvorni_sadrzaj>
      <item>Krešimir Ferić</item>
    </izvorni_sadrzaj>
    <derivirana_varijabla naziv="DomainObject.Predmet.OstaliListNazivFormated_1">
      <item>Krešimir Ferić</item>
    </derivirana_varijabla>
  </DomainObject.Predmet.OstaliListNazivFormated>
  <DomainObject.Predmet.OstaliListNazivFormatedOIB>
    <izvorni_sadrzaj>
      <item>Krešimir Ferić, OIB 99187833219</item>
    </izvorni_sadrzaj>
    <derivirana_varijabla naziv="DomainObject.Predmet.OstaliListNazivFormatedOIB_1">
      <item>Krešimir Ferić, OIB 99187833219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HAPPY DAY d.o.o. POREČ</izvorni_sadrzaj>
    <derivirana_varijabla naziv="DomainObject.Predmet.ProtustrankaIDrugi_1">HAPPY DAY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HAPPY DAY d.o.o. POREČ, OIB 38396516295, Bože Milanovića 26, 52440 Poreč</izvorni_sadrzaj>
    <derivirana_varijabla naziv="DomainObject.Predmet.ProtustrankaIDrugiAdressOIB_1">HAPPY DAY d.o.o. POREČ, OIB 38396516295, Bože Milanovića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HAPPY DAY d.o.o. POREČ</item>
      <item>Krešimir Ferić</item>
    </izvorni_sadrzaj>
    <derivirana_varijabla naziv="DomainObject.Predmet.SudioniciListNaziv_1">
      <item>FINANCIJSKA AGENCIJA, RC RIJEKA, PODRUŽNICA PULA, PULA</item>
      <item>HAPPY DAY d.o.o. POREČ</item>
      <item>Krešimir Ferić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HAPPY DAY d.o.o. POREČ, OIB 38396516295, Bože Milanovića 26,52440 Poreč</item>
      <item>Krešimir Ferić, OIB 99187833219, Trnsko 47a,10000 Zagreb</item>
    </izvorni_sadrzaj>
    <derivirana_varijabla naziv="DomainObject.Predmet.SudioniciListAdressOIB_1">
      <item>FINANCIJSKA AGENCIJA, RC RIJEKA, PODRUŽNICA PULA, PULA, OIB 85821130368, Giardini 5,52100 Pula</item>
      <item>HAPPY DAY d.o.o. POREČ, OIB 38396516295, Bože Milanovića 26,52440 Poreč</item>
      <item>Krešimir Ferić, OIB 99187833219, Trnsko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38396516295</item>
      <item>, OIB 99187833219</item>
    </izvorni_sadrzaj>
    <derivirana_varijabla naziv="DomainObject.Predmet.SudioniciListNazivOIB_1">
      <item>, OIB 85821130368</item>
      <item>, OIB 38396516295</item>
      <item>, OIB 99187833219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2123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2016-05-19T10:20:00Z</dcterms:created>
  <dc:creator>Jasmina Matika</dc:creator>
  <cp:lastModifiedBy>Sanja Prodan</cp:lastModifiedBy>
  <cp:lastPrinted>2016-05-19T10:21:00Z</cp:lastPrinted>
  <dcterms:modified xmlns:xsi="http://www.w3.org/2001/XMLSchema-instance" xsi:type="dcterms:W3CDTF">2016-05-19T10:21:00Z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