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09785E">
        <w:tc>
          <w:tcPr>
            <w:tcW w:type="dxa" w:w="2985"/>
            <w:shd w:fill="auto" w:color="auto" w:val="clear"/>
          </w:tcPr>
          <w:p w:rsidRDefault="005E1D89" w:rsidP="0049749B" w:rsidR="00B92B86" w:rsidRPr="0009785E">
            <w:pPr>
              <w:spacing w:lineRule="auto" w:line="240" w:after="0"/>
              <w:jc w:val="center"/>
              <w:rPr>
                <w:rFonts w:hAnsi="Times New Roman" w:ascii="Times New Roman"/>
                <w:sz w:val="24"/>
                <w:szCs w:val="24"/>
              </w:rPr>
            </w:pPr>
            <w:bookmarkStart w:name="_GoBack" w:id="0"/>
            <w:bookmarkEnd w:id="0"/>
            <w:r w:rsidRPr="0009785E">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09785E">
            <w:pPr>
              <w:spacing w:lineRule="auto" w:line="240" w:after="0"/>
              <w:jc w:val="center"/>
              <w:rPr>
                <w:rFonts w:hAnsi="Times New Roman" w:ascii="Times New Roman"/>
                <w:sz w:val="24"/>
                <w:szCs w:val="24"/>
              </w:rPr>
            </w:pPr>
            <w:r w:rsidRPr="0009785E">
              <w:rPr>
                <w:rFonts w:hAnsi="Times New Roman" w:ascii="Times New Roman"/>
                <w:sz w:val="24"/>
                <w:szCs w:val="24"/>
              </w:rPr>
              <w:t>Republika Hrvatska</w:t>
            </w:r>
          </w:p>
          <w:p w:rsidRDefault="002971D6" w:rsidP="002971D6" w:rsidR="002971D6" w:rsidRPr="0009785E">
            <w:pPr>
              <w:spacing w:lineRule="auto" w:line="240" w:after="0"/>
              <w:jc w:val="center"/>
              <w:rPr>
                <w:rFonts w:hAnsi="Times New Roman" w:ascii="Times New Roman"/>
                <w:sz w:val="24"/>
                <w:szCs w:val="24"/>
              </w:rPr>
            </w:pPr>
            <w:r w:rsidRPr="0009785E">
              <w:rPr>
                <w:rFonts w:hAnsi="Times New Roman" w:ascii="Times New Roman"/>
                <w:sz w:val="24"/>
                <w:szCs w:val="24"/>
              </w:rPr>
              <w:t>Trgovački sud u Varaždinu</w:t>
            </w:r>
          </w:p>
          <w:p w:rsidRDefault="002971D6" w:rsidP="002971D6" w:rsidR="008C4EFB" w:rsidRPr="0009785E">
            <w:pPr>
              <w:spacing w:lineRule="auto" w:line="240" w:after="0"/>
              <w:jc w:val="center"/>
              <w:rPr>
                <w:rFonts w:hAnsi="Times New Roman" w:ascii="Times New Roman"/>
                <w:sz w:val="24"/>
                <w:szCs w:val="24"/>
              </w:rPr>
            </w:pPr>
            <w:r w:rsidRPr="0009785E">
              <w:rPr>
                <w:rFonts w:hAnsi="Times New Roman" w:ascii="Times New Roman"/>
                <w:sz w:val="24"/>
                <w:szCs w:val="24"/>
              </w:rPr>
              <w:t>Varaždin, Braće Radić 2</w:t>
            </w:r>
          </w:p>
        </w:tc>
      </w:tr>
    </w:tbl>
    <w:p w14:textId="12b828e" w14:paraId="12b828e" w:rsidRDefault="00B92B86" w:rsidP="0049749B" w:rsidR="00B92B86" w:rsidRPr="0009785E">
      <w:pPr>
        <w:spacing w:lineRule="auto" w:line="240" w:after="0"/>
        <w:jc w:val="right"/>
        <w15:collapsed w:val="false"/>
        <w:rPr>
          <w:rFonts w:hAnsi="Times New Roman" w:ascii="Times New Roman"/>
          <w:sz w:val="24"/>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09785E">
        <w:trPr>
          <w:jc w:val="right"/>
        </w:trPr>
        <w:tc>
          <w:tcPr>
            <w:tcW w:type="dxa" w:w="4320"/>
          </w:tcPr>
          <w:p w:rsidRDefault="002F61DE" w:rsidP="007336B8" w:rsidR="00340399" w:rsidRPr="0009785E">
            <w:pPr>
              <w:pStyle w:val="VSVerzija"/>
              <w:jc w:val="right"/>
            </w:pPr>
            <w:r w:rsidRPr="0009785E">
              <w:t>Poslovni b</w:t>
            </w:r>
            <w:r w:rsidR="0092437B" w:rsidRPr="0009785E">
              <w:t xml:space="preserve">roj: </w:t>
            </w:r>
            <w:r w:rsidR="002322F7" w:rsidRPr="0009785E">
              <w:t>1</w:t>
            </w:r>
            <w:r w:rsidR="00514316" w:rsidRPr="0009785E">
              <w:t>0</w:t>
            </w:r>
            <w:r w:rsidRPr="0009785E">
              <w:t xml:space="preserve"> </w:t>
            </w:r>
            <w:r w:rsidR="004A29AB" w:rsidRPr="0009785E">
              <w:t>St</w:t>
            </w:r>
            <w:r w:rsidR="0092437B" w:rsidRPr="0009785E">
              <w:t>-</w:t>
            </w:r>
            <w:r w:rsidR="007F4CCF">
              <w:t>466</w:t>
            </w:r>
            <w:r w:rsidR="00340399" w:rsidRPr="0009785E">
              <w:t>/</w:t>
            </w:r>
            <w:r w:rsidR="002322F7" w:rsidRPr="0009785E">
              <w:t>201</w:t>
            </w:r>
            <w:r w:rsidR="001139DB" w:rsidRPr="0009785E">
              <w:t>8</w:t>
            </w:r>
            <w:r w:rsidR="00340399" w:rsidRPr="0009785E">
              <w:t>-</w:t>
            </w:r>
            <w:r w:rsidR="007336B8">
              <w:t>7</w:t>
            </w:r>
          </w:p>
        </w:tc>
      </w:tr>
    </w:tbl>
    <w:p w:rsidRDefault="00340399" w:rsidP="00340399" w:rsidR="00340399" w:rsidRPr="0009785E">
      <w:pPr>
        <w:spacing w:lineRule="auto" w:line="240" w:after="0"/>
        <w:jc w:val="both"/>
        <w:rPr>
          <w:rFonts w:hAnsi="Times New Roman" w:ascii="Times New Roman"/>
          <w:sz w:val="24"/>
          <w:szCs w:val="24"/>
        </w:rPr>
      </w:pPr>
    </w:p>
    <w:p w:rsidRDefault="001139DB" w:rsidP="0049749B" w:rsidR="001139DB" w:rsidRPr="0009785E">
      <w:pPr>
        <w:spacing w:lineRule="auto" w:line="240" w:after="0"/>
        <w:jc w:val="both"/>
        <w:rPr>
          <w:rFonts w:hAnsi="Times New Roman" w:ascii="Times New Roman"/>
          <w:sz w:val="24"/>
          <w:szCs w:val="24"/>
        </w:rPr>
      </w:pPr>
    </w:p>
    <w:p w:rsidRDefault="0009785E" w:rsidP="0009785E" w:rsidR="0009785E" w:rsidRPr="0009785E">
      <w:pPr>
        <w:spacing w:lineRule="auto" w:line="240" w:after="0"/>
        <w:rPr>
          <w:rFonts w:eastAsia="Times New Roman" w:hAnsi="Times New Roman" w:ascii="Times New Roman"/>
          <w:sz w:val="24"/>
          <w:szCs w:val="24"/>
          <w:lang w:eastAsia="hr-HR"/>
        </w:rPr>
      </w:pPr>
    </w:p>
    <w:p w:rsidRDefault="00590343" w:rsidP="00590343" w:rsidR="00590343" w:rsidRPr="00590343">
      <w:pPr>
        <w:tabs>
          <w:tab w:pos="4536" w:val="center"/>
          <w:tab w:pos="9072" w:val="right"/>
        </w:tabs>
        <w:spacing w:lineRule="auto" w:line="240" w:after="0"/>
        <w:jc w:val="center"/>
        <w:rPr>
          <w:rFonts w:hAnsi="Times New Roman" w:ascii="Times New Roman"/>
          <w:sz w:val="24"/>
          <w:szCs w:val="24"/>
        </w:rPr>
      </w:pPr>
      <w:r w:rsidRPr="00590343">
        <w:rPr>
          <w:rFonts w:hAnsi="Times New Roman" w:ascii="Times New Roman"/>
          <w:sz w:val="24"/>
          <w:szCs w:val="24"/>
        </w:rPr>
        <w:t>Z A K LJ U Č A K</w:t>
      </w:r>
    </w:p>
    <w:p w:rsidRDefault="00590343" w:rsidP="00590343" w:rsidR="00590343" w:rsidRPr="00590343">
      <w:pPr>
        <w:tabs>
          <w:tab w:pos="4536" w:val="center"/>
          <w:tab w:pos="9072" w:val="right"/>
        </w:tabs>
        <w:spacing w:lineRule="auto" w:line="240" w:after="0"/>
        <w:jc w:val="center"/>
        <w:rPr>
          <w:rFonts w:hAnsi="Times New Roman" w:ascii="Times New Roman"/>
          <w:sz w:val="24"/>
          <w:szCs w:val="24"/>
        </w:rPr>
      </w:pPr>
    </w:p>
    <w:p w:rsidRDefault="00590343" w:rsidP="00590343" w:rsidR="00590343" w:rsidRPr="00590343">
      <w:pPr>
        <w:spacing w:lineRule="auto" w:line="240" w:after="0"/>
        <w:rPr>
          <w:rFonts w:hAnsi="Times New Roman" w:ascii="Times New Roman"/>
          <w:sz w:val="24"/>
          <w:szCs w:val="24"/>
        </w:rPr>
      </w:pPr>
    </w:p>
    <w:p w:rsidRDefault="007F4CCF" w:rsidP="00221237" w:rsidR="00007A85">
      <w:pPr>
        <w:spacing w:lineRule="auto" w:line="240" w:after="0"/>
        <w:ind w:firstLine="720"/>
        <w:jc w:val="both"/>
        <w:rPr>
          <w:rFonts w:eastAsia="Times New Roman" w:hAnsi="Times New Roman" w:ascii="Times New Roman"/>
          <w:color w:val="000000"/>
          <w:sz w:val="24"/>
          <w:szCs w:val="24"/>
          <w:lang w:eastAsia="hr-HR"/>
        </w:rPr>
      </w:pPr>
      <w:r w:rsidRPr="007F4CCF">
        <w:rPr>
          <w:rFonts w:hAnsi="Times New Roman" w:ascii="Times New Roman"/>
          <w:sz w:val="24"/>
          <w:szCs w:val="24"/>
        </w:rPr>
        <w:t>Trgovački sud u Varaždinu, po sucu toga suda Denisu Krnjaku, kao stečajnom sucu, u stečajnom predmetu povodom prijedloga podnositelja Mirjane Tkalec iz Gornjeg Kraljevca, Marof 7, OIB:15908994886, i drugih, svi zastupani po Matei Mikić, pravnici Sindikata grafičke i nakladničke djelatnosti Hrvatske, za pokretanje stečajnog postupka nad dužnikom ZRINSKI d.d. Čakovec, Dr. Ivana Novaka 13, OIB:38396277912</w:t>
      </w:r>
      <w:r w:rsidRPr="007F4CCF">
        <w:rPr>
          <w:rFonts w:eastAsia="Times New Roman" w:hAnsi="Times New Roman" w:ascii="Times New Roman"/>
          <w:color w:val="000000"/>
          <w:sz w:val="24"/>
          <w:szCs w:val="24"/>
          <w:lang w:eastAsia="hr-HR"/>
        </w:rPr>
        <w:t>, 31. prosinca 2018</w:t>
      </w:r>
      <w:r w:rsidR="00221237" w:rsidRPr="00221237">
        <w:rPr>
          <w:rFonts w:eastAsia="Times New Roman" w:hAnsi="Times New Roman" w:ascii="Times New Roman"/>
          <w:color w:val="000000"/>
          <w:sz w:val="24"/>
          <w:szCs w:val="24"/>
          <w:lang w:eastAsia="hr-HR"/>
        </w:rPr>
        <w:t xml:space="preserve">.  </w:t>
      </w:r>
    </w:p>
    <w:p w:rsidRDefault="00221237" w:rsidP="00221237" w:rsidR="00221237" w:rsidRPr="00221237">
      <w:pPr>
        <w:spacing w:lineRule="auto" w:line="240" w:after="0"/>
        <w:ind w:firstLine="720"/>
        <w:jc w:val="both"/>
        <w:rPr>
          <w:rFonts w:eastAsia="Times New Roman" w:hAnsi="Times New Roman" w:ascii="Times New Roman"/>
          <w:color w:val="000000"/>
          <w:sz w:val="24"/>
          <w:szCs w:val="24"/>
          <w:lang w:eastAsia="hr-HR"/>
        </w:rPr>
      </w:pPr>
      <w:r w:rsidRPr="00221237">
        <w:rPr>
          <w:rFonts w:eastAsia="Times New Roman" w:hAnsi="Times New Roman" w:ascii="Times New Roman"/>
          <w:color w:val="000000"/>
          <w:sz w:val="24"/>
          <w:szCs w:val="24"/>
          <w:lang w:eastAsia="hr-HR"/>
        </w:rPr>
        <w:t xml:space="preserve">             </w:t>
      </w:r>
    </w:p>
    <w:p w:rsidRDefault="00590343" w:rsidP="00590343" w:rsidR="00590343" w:rsidRPr="00590343">
      <w:pPr>
        <w:spacing w:lineRule="auto" w:line="240" w:after="0"/>
        <w:jc w:val="center"/>
        <w:rPr>
          <w:rFonts w:hAnsi="Times New Roman" w:ascii="Times New Roman"/>
          <w:sz w:val="24"/>
          <w:szCs w:val="24"/>
        </w:rPr>
      </w:pPr>
      <w:r w:rsidRPr="00590343">
        <w:rPr>
          <w:rFonts w:hAnsi="Times New Roman" w:ascii="Times New Roman"/>
          <w:sz w:val="24"/>
          <w:szCs w:val="24"/>
        </w:rPr>
        <w:t xml:space="preserve">  z a k lj u č i o   j e</w:t>
      </w:r>
    </w:p>
    <w:p w:rsidRDefault="00590343" w:rsidP="00590343" w:rsidR="00590343" w:rsidRPr="00590343">
      <w:pPr>
        <w:spacing w:lineRule="auto" w:line="240" w:after="0"/>
        <w:jc w:val="center"/>
        <w:rPr>
          <w:rFonts w:hAnsi="Times New Roman" w:ascii="Times New Roman"/>
          <w:sz w:val="24"/>
          <w:szCs w:val="24"/>
        </w:rPr>
      </w:pPr>
    </w:p>
    <w:p w:rsidRDefault="00590343" w:rsidP="00590343" w:rsidR="00590343" w:rsidRPr="00590343">
      <w:pPr>
        <w:spacing w:lineRule="auto" w:line="240" w:after="0"/>
        <w:jc w:val="center"/>
        <w:rPr>
          <w:rFonts w:hAnsi="Times New Roman" w:ascii="Times New Roman"/>
          <w:sz w:val="24"/>
          <w:szCs w:val="24"/>
        </w:rPr>
      </w:pPr>
    </w:p>
    <w:p w:rsidRDefault="00590343" w:rsidP="00A652FD" w:rsidR="00590343" w:rsidRPr="00A652FD">
      <w:pPr>
        <w:numPr>
          <w:ilvl w:val="0"/>
          <w:numId w:val="8"/>
        </w:numPr>
        <w:spacing w:lineRule="auto" w:line="240" w:after="0"/>
        <w:ind w:firstLine="0" w:left="0"/>
        <w:contextualSpacing/>
        <w:jc w:val="both"/>
        <w:rPr>
          <w:rFonts w:hAnsi="Times New Roman" w:ascii="Times New Roman"/>
          <w:sz w:val="24"/>
          <w:szCs w:val="24"/>
        </w:rPr>
      </w:pPr>
      <w:r w:rsidRPr="00590343">
        <w:rPr>
          <w:rFonts w:hAnsi="Times New Roman" w:ascii="Times New Roman"/>
          <w:sz w:val="24"/>
          <w:szCs w:val="24"/>
        </w:rPr>
        <w:t>Nalaže se dužnik</w:t>
      </w:r>
      <w:r w:rsidR="007F4CCF">
        <w:rPr>
          <w:rFonts w:hAnsi="Times New Roman" w:ascii="Times New Roman"/>
          <w:sz w:val="24"/>
          <w:szCs w:val="24"/>
        </w:rPr>
        <w:t>u</w:t>
      </w:r>
      <w:r w:rsidRPr="00590343">
        <w:rPr>
          <w:rFonts w:hAnsi="Times New Roman" w:ascii="Times New Roman"/>
          <w:sz w:val="24"/>
          <w:szCs w:val="24"/>
        </w:rPr>
        <w:t xml:space="preserve"> </w:t>
      </w:r>
      <w:r w:rsidR="007F4CCF" w:rsidRPr="007F4CCF">
        <w:rPr>
          <w:rFonts w:hAnsi="Times New Roman" w:ascii="Times New Roman"/>
          <w:sz w:val="24"/>
          <w:szCs w:val="24"/>
        </w:rPr>
        <w:t>ZRINSKI d.d. Čakovec, Dr. Ivana Novaka 13, OIB:38396277912</w:t>
      </w:r>
      <w:r w:rsidR="007F4CCF">
        <w:rPr>
          <w:rFonts w:hAnsi="Times New Roman" w:ascii="Times New Roman"/>
          <w:sz w:val="24"/>
          <w:szCs w:val="24"/>
        </w:rPr>
        <w:t>, a po prokuristi (kao osobi ovlaštenoj za zastupanje) Vladimiru Haliću iz Male Subotice, Glavna 13, OIB: 12138843997</w:t>
      </w:r>
      <w:r w:rsidR="00804A7D" w:rsidRPr="00A652FD">
        <w:rPr>
          <w:rFonts w:eastAsia="Times New Roman" w:hAnsi="Times New Roman" w:ascii="Times New Roman"/>
          <w:sz w:val="24"/>
          <w:szCs w:val="24"/>
        </w:rPr>
        <w:t xml:space="preserve">, </w:t>
      </w:r>
      <w:r w:rsidRPr="00A652FD">
        <w:rPr>
          <w:rFonts w:hAnsi="Times New Roman" w:ascii="Times New Roman"/>
          <w:color w:val="000000"/>
          <w:sz w:val="24"/>
          <w:szCs w:val="24"/>
        </w:rPr>
        <w:t xml:space="preserve">da sukladno </w:t>
      </w:r>
      <w:r w:rsidRPr="00A652FD">
        <w:rPr>
          <w:rFonts w:hAnsi="Times New Roman" w:ascii="Times New Roman"/>
          <w:sz w:val="24"/>
          <w:szCs w:val="24"/>
        </w:rPr>
        <w:t>članku 17. Stečajnog zakona (Narodne novine broj 71/15 i 104/17, u daljnjem tekstu SZ) u roku od 8 dana od dana primitka ovog zaključka, dostav</w:t>
      </w:r>
      <w:r w:rsidR="00A9244B" w:rsidRPr="00A652FD">
        <w:rPr>
          <w:rFonts w:hAnsi="Times New Roman" w:ascii="Times New Roman"/>
          <w:sz w:val="24"/>
          <w:szCs w:val="24"/>
        </w:rPr>
        <w:t>i</w:t>
      </w:r>
      <w:r w:rsidRPr="00A652FD">
        <w:rPr>
          <w:rFonts w:hAnsi="Times New Roman" w:ascii="Times New Roman"/>
          <w:sz w:val="24"/>
          <w:szCs w:val="24"/>
        </w:rPr>
        <w:t xml:space="preserve"> popis imovine i obveza dužnika koji se sastoji od naznake:</w:t>
      </w:r>
    </w:p>
    <w:p w:rsidRDefault="00590343" w:rsidP="00590343" w:rsidR="00590343" w:rsidRPr="00590343">
      <w:pPr>
        <w:spacing w:lineRule="auto" w:line="240" w:after="0"/>
        <w:jc w:val="both"/>
        <w:rPr>
          <w:rFonts w:hAnsi="Times New Roman" w:ascii="Times New Roman"/>
          <w:sz w:val="24"/>
          <w:szCs w:val="24"/>
        </w:rPr>
      </w:pPr>
    </w:p>
    <w:p w:rsidRDefault="00590343" w:rsidP="00590343" w:rsidR="00590343" w:rsidRPr="00590343">
      <w:pPr>
        <w:spacing w:lineRule="auto" w:line="240" w:after="0"/>
        <w:jc w:val="both"/>
        <w:rPr>
          <w:rFonts w:hAnsi="Times New Roman" w:ascii="Times New Roman"/>
          <w:sz w:val="24"/>
          <w:szCs w:val="24"/>
        </w:rPr>
      </w:pPr>
      <w:r w:rsidRPr="00590343">
        <w:rPr>
          <w:rFonts w:hAnsi="Times New Roman" w:ascii="Times New Roman"/>
          <w:sz w:val="24"/>
          <w:szCs w:val="24"/>
        </w:rPr>
        <w:t>1. nekretnina i pokretnina dužnika</w:t>
      </w:r>
    </w:p>
    <w:p w:rsidRDefault="00590343" w:rsidP="00590343" w:rsidR="00590343" w:rsidRPr="00590343">
      <w:pPr>
        <w:spacing w:lineRule="auto" w:line="240" w:after="0"/>
        <w:jc w:val="both"/>
        <w:rPr>
          <w:rFonts w:hAnsi="Times New Roman" w:ascii="Times New Roman"/>
          <w:sz w:val="24"/>
          <w:szCs w:val="24"/>
        </w:rPr>
      </w:pPr>
      <w:r w:rsidRPr="00590343">
        <w:rPr>
          <w:rFonts w:hAnsi="Times New Roman" w:ascii="Times New Roman"/>
          <w:sz w:val="24"/>
          <w:szCs w:val="24"/>
        </w:rPr>
        <w:t>2. imovinskih prava dužnika na tuđim stvarima</w:t>
      </w:r>
    </w:p>
    <w:p w:rsidRDefault="00590343" w:rsidP="00590343" w:rsidR="00590343" w:rsidRPr="00590343">
      <w:pPr>
        <w:spacing w:lineRule="auto" w:line="240" w:after="0"/>
        <w:jc w:val="both"/>
        <w:rPr>
          <w:rFonts w:hAnsi="Times New Roman" w:ascii="Times New Roman"/>
          <w:sz w:val="24"/>
          <w:szCs w:val="24"/>
        </w:rPr>
      </w:pPr>
      <w:r w:rsidRPr="00590343">
        <w:rPr>
          <w:rFonts w:hAnsi="Times New Roman" w:ascii="Times New Roman"/>
          <w:sz w:val="24"/>
          <w:szCs w:val="24"/>
        </w:rPr>
        <w:t>3. novčanih i nenovčanih tražbina dužnika</w:t>
      </w:r>
    </w:p>
    <w:p w:rsidRDefault="00590343" w:rsidP="00590343" w:rsidR="00590343" w:rsidRPr="00590343">
      <w:pPr>
        <w:spacing w:lineRule="auto" w:line="240" w:after="0"/>
        <w:jc w:val="both"/>
        <w:rPr>
          <w:rFonts w:hAnsi="Times New Roman" w:ascii="Times New Roman"/>
          <w:sz w:val="24"/>
          <w:szCs w:val="24"/>
        </w:rPr>
      </w:pPr>
      <w:r w:rsidRPr="00590343">
        <w:rPr>
          <w:rFonts w:hAnsi="Times New Roman" w:ascii="Times New Roman"/>
          <w:sz w:val="24"/>
          <w:szCs w:val="24"/>
        </w:rPr>
        <w:t>4. drugih prava koja čine imovinu dužnika</w:t>
      </w:r>
    </w:p>
    <w:p w:rsidRDefault="00590343" w:rsidP="00590343" w:rsidR="00590343" w:rsidRPr="00590343">
      <w:pPr>
        <w:spacing w:lineRule="auto" w:line="240" w:after="0"/>
        <w:jc w:val="both"/>
        <w:rPr>
          <w:rFonts w:hAnsi="Times New Roman" w:ascii="Times New Roman"/>
          <w:sz w:val="24"/>
          <w:szCs w:val="24"/>
        </w:rPr>
      </w:pPr>
      <w:r w:rsidRPr="00590343">
        <w:rPr>
          <w:rFonts w:hAnsi="Times New Roman" w:ascii="Times New Roman"/>
          <w:sz w:val="24"/>
          <w:szCs w:val="24"/>
        </w:rPr>
        <w:t>5. novčanih sredstava na računima</w:t>
      </w:r>
    </w:p>
    <w:p w:rsidRDefault="00590343" w:rsidP="00590343" w:rsidR="00590343" w:rsidRPr="00590343">
      <w:pPr>
        <w:spacing w:lineRule="auto" w:line="240" w:after="0"/>
        <w:jc w:val="both"/>
        <w:rPr>
          <w:rFonts w:hAnsi="Times New Roman" w:ascii="Times New Roman"/>
          <w:sz w:val="24"/>
          <w:szCs w:val="24"/>
        </w:rPr>
      </w:pPr>
      <w:r w:rsidRPr="00590343">
        <w:rPr>
          <w:rFonts w:hAnsi="Times New Roman" w:ascii="Times New Roman"/>
          <w:sz w:val="24"/>
          <w:szCs w:val="24"/>
        </w:rPr>
        <w:t>6. druge imovine dužnika</w:t>
      </w:r>
    </w:p>
    <w:p w:rsidRDefault="00590343" w:rsidP="00590343" w:rsidR="00590343" w:rsidRPr="00590343">
      <w:pPr>
        <w:spacing w:lineRule="auto" w:line="240" w:after="0"/>
        <w:jc w:val="both"/>
        <w:rPr>
          <w:rFonts w:hAnsi="Times New Roman" w:ascii="Times New Roman"/>
          <w:sz w:val="24"/>
          <w:szCs w:val="24"/>
        </w:rPr>
      </w:pPr>
      <w:r w:rsidRPr="00590343">
        <w:rPr>
          <w:rFonts w:hAnsi="Times New Roman" w:ascii="Times New Roman"/>
          <w:sz w:val="24"/>
          <w:szCs w:val="24"/>
        </w:rPr>
        <w:t>7. obveza dužnika unesenih u njegove poslovne knjige</w:t>
      </w:r>
    </w:p>
    <w:p w:rsidRDefault="00590343" w:rsidP="00590343" w:rsidR="00590343" w:rsidRPr="00590343">
      <w:pPr>
        <w:spacing w:lineRule="auto" w:line="240" w:after="0"/>
        <w:jc w:val="both"/>
        <w:rPr>
          <w:rFonts w:hAnsi="Times New Roman" w:ascii="Times New Roman"/>
          <w:sz w:val="24"/>
          <w:szCs w:val="24"/>
        </w:rPr>
      </w:pPr>
      <w:r w:rsidRPr="00590343">
        <w:rPr>
          <w:rFonts w:hAnsi="Times New Roman" w:ascii="Times New Roman"/>
          <w:sz w:val="24"/>
          <w:szCs w:val="24"/>
        </w:rPr>
        <w:t>8. drugih novčanih i nenovčanih obveza dužnika</w:t>
      </w:r>
    </w:p>
    <w:p w:rsidRDefault="00590343" w:rsidP="00590343" w:rsidR="00590343" w:rsidRPr="00590343">
      <w:pPr>
        <w:spacing w:lineRule="auto" w:line="240" w:after="0"/>
        <w:jc w:val="both"/>
        <w:rPr>
          <w:rFonts w:hAnsi="Times New Roman" w:ascii="Times New Roman"/>
          <w:sz w:val="24"/>
          <w:szCs w:val="24"/>
        </w:rPr>
      </w:pPr>
      <w:r w:rsidRPr="00590343">
        <w:rPr>
          <w:rFonts w:hAnsi="Times New Roman" w:ascii="Times New Roman"/>
          <w:sz w:val="24"/>
          <w:szCs w:val="24"/>
        </w:rPr>
        <w:t>9. razlučnih prava na imovini dužnika</w:t>
      </w:r>
    </w:p>
    <w:p w:rsidRDefault="00590343" w:rsidP="00590343" w:rsidR="00590343" w:rsidRPr="00590343">
      <w:pPr>
        <w:spacing w:lineRule="auto" w:line="240" w:after="0"/>
        <w:jc w:val="both"/>
        <w:rPr>
          <w:rFonts w:hAnsi="Times New Roman" w:ascii="Times New Roman"/>
          <w:sz w:val="24"/>
          <w:szCs w:val="24"/>
        </w:rPr>
      </w:pPr>
      <w:r w:rsidRPr="00590343">
        <w:rPr>
          <w:rFonts w:hAnsi="Times New Roman" w:ascii="Times New Roman"/>
          <w:sz w:val="24"/>
          <w:szCs w:val="24"/>
        </w:rPr>
        <w:t>10. izlučnih prava</w:t>
      </w:r>
    </w:p>
    <w:p w:rsidRDefault="00590343" w:rsidP="00590343" w:rsidR="00590343" w:rsidRPr="00590343">
      <w:pPr>
        <w:spacing w:lineRule="auto" w:line="240" w:after="0"/>
        <w:jc w:val="both"/>
        <w:rPr>
          <w:rFonts w:hAnsi="Times New Roman" w:ascii="Times New Roman"/>
          <w:sz w:val="24"/>
          <w:szCs w:val="24"/>
        </w:rPr>
      </w:pPr>
      <w:r w:rsidRPr="00590343">
        <w:rPr>
          <w:rFonts w:hAnsi="Times New Roman" w:ascii="Times New Roman"/>
          <w:sz w:val="24"/>
          <w:szCs w:val="24"/>
        </w:rPr>
        <w:t>11. prosječnih mjesečnih troškova redovnoga poslovanja dužnika u posljednjih godinu dana</w:t>
      </w:r>
    </w:p>
    <w:p w:rsidRDefault="00590343" w:rsidP="00590343" w:rsidR="00590343" w:rsidRPr="00590343">
      <w:pPr>
        <w:spacing w:lineRule="auto" w:line="240" w:after="0"/>
        <w:jc w:val="both"/>
        <w:rPr>
          <w:rFonts w:hAnsi="Times New Roman" w:ascii="Times New Roman"/>
          <w:sz w:val="24"/>
          <w:szCs w:val="24"/>
        </w:rPr>
      </w:pPr>
      <w:r w:rsidRPr="00590343">
        <w:rPr>
          <w:rFonts w:hAnsi="Times New Roman" w:ascii="Times New Roman"/>
          <w:sz w:val="24"/>
          <w:szCs w:val="24"/>
        </w:rPr>
        <w:t>12. postupaka pred sudovima ili javnopravnim tijelima u kojima je dužnik stranka i visinu ili opis tražbine koja je predmet postupka.</w:t>
      </w:r>
    </w:p>
    <w:p w:rsidRDefault="00590343" w:rsidP="00590343" w:rsidR="00590343" w:rsidRPr="00590343">
      <w:pPr>
        <w:spacing w:lineRule="auto" w:line="240" w:after="0"/>
        <w:jc w:val="both"/>
        <w:rPr>
          <w:rFonts w:hAnsi="Times New Roman" w:ascii="Times New Roman"/>
          <w:sz w:val="24"/>
          <w:szCs w:val="24"/>
        </w:rPr>
      </w:pPr>
    </w:p>
    <w:p w:rsidRDefault="007F4CCF" w:rsidP="00590343" w:rsidR="00590343" w:rsidRPr="00590343">
      <w:pPr>
        <w:numPr>
          <w:ilvl w:val="0"/>
          <w:numId w:val="8"/>
        </w:numPr>
        <w:spacing w:lineRule="auto" w:line="240" w:after="0"/>
        <w:ind w:firstLine="0" w:left="0"/>
        <w:contextualSpacing/>
        <w:jc w:val="both"/>
        <w:rPr>
          <w:rFonts w:hAnsi="Times New Roman" w:ascii="Times New Roman"/>
          <w:sz w:val="24"/>
          <w:szCs w:val="24"/>
        </w:rPr>
      </w:pPr>
      <w:r>
        <w:rPr>
          <w:rFonts w:hAnsi="Times New Roman" w:ascii="Times New Roman"/>
          <w:sz w:val="24"/>
          <w:szCs w:val="24"/>
        </w:rPr>
        <w:t>Prokurist</w:t>
      </w:r>
      <w:r w:rsidR="00590343" w:rsidRPr="00590343">
        <w:rPr>
          <w:rFonts w:hAnsi="Times New Roman" w:ascii="Times New Roman"/>
          <w:sz w:val="24"/>
          <w:szCs w:val="24"/>
        </w:rPr>
        <w:t xml:space="preserve"> dužnika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590343" w:rsidP="00590343" w:rsidR="00590343" w:rsidRPr="00590343">
      <w:pPr>
        <w:spacing w:lineRule="auto" w:line="240" w:after="0"/>
        <w:jc w:val="both"/>
        <w:rPr>
          <w:rFonts w:hAnsi="Times New Roman" w:ascii="Times New Roman"/>
          <w:sz w:val="24"/>
          <w:szCs w:val="24"/>
        </w:rPr>
      </w:pPr>
    </w:p>
    <w:p w:rsidRDefault="00590343" w:rsidP="00590343" w:rsidR="00590343" w:rsidRPr="00590343">
      <w:pPr>
        <w:numPr>
          <w:ilvl w:val="0"/>
          <w:numId w:val="8"/>
        </w:numPr>
        <w:spacing w:lineRule="auto" w:line="240" w:after="0"/>
        <w:ind w:firstLine="0" w:left="0"/>
        <w:contextualSpacing/>
        <w:jc w:val="both"/>
        <w:rPr>
          <w:rFonts w:hAnsi="Times New Roman" w:ascii="Times New Roman"/>
          <w:sz w:val="24"/>
          <w:szCs w:val="24"/>
        </w:rPr>
      </w:pPr>
      <w:r w:rsidRPr="00590343">
        <w:rPr>
          <w:rFonts w:hAnsi="Times New Roman" w:ascii="Times New Roman"/>
          <w:sz w:val="24"/>
          <w:szCs w:val="24"/>
        </w:rPr>
        <w:t xml:space="preserve">Upozorava se </w:t>
      </w:r>
      <w:r w:rsidR="007F4CCF">
        <w:rPr>
          <w:rFonts w:hAnsi="Times New Roman" w:ascii="Times New Roman"/>
          <w:sz w:val="24"/>
          <w:szCs w:val="24"/>
        </w:rPr>
        <w:t>prokurist</w:t>
      </w:r>
      <w:r w:rsidRPr="00590343">
        <w:rPr>
          <w:rFonts w:hAnsi="Times New Roman" w:ascii="Times New Roman"/>
          <w:sz w:val="24"/>
          <w:szCs w:val="24"/>
        </w:rPr>
        <w:t xml:space="preserve"> dužnika da za davanje neistinitoga ili nepotpunoga popisa imovine i obveza, odgovara kao za davanje lažnoga iskaza u postupku pred sudom.</w:t>
      </w:r>
    </w:p>
    <w:p w:rsidRDefault="00590343" w:rsidP="00590343" w:rsidR="00590343">
      <w:pPr>
        <w:spacing w:lineRule="auto" w:line="240" w:after="0"/>
        <w:jc w:val="center"/>
        <w:rPr>
          <w:rFonts w:eastAsia="Times New Roman" w:hAnsi="Times New Roman" w:ascii="Times New Roman"/>
          <w:sz w:val="24"/>
          <w:szCs w:val="24"/>
          <w:lang w:eastAsia="hr-HR"/>
        </w:rPr>
      </w:pPr>
      <w:r w:rsidRPr="00590343">
        <w:rPr>
          <w:rFonts w:eastAsia="Times New Roman" w:hAnsi="Times New Roman" w:ascii="Times New Roman"/>
          <w:sz w:val="24"/>
          <w:szCs w:val="24"/>
          <w:lang w:eastAsia="hr-HR"/>
        </w:rPr>
        <w:lastRenderedPageBreak/>
        <w:t>Obrazloženje</w:t>
      </w:r>
    </w:p>
    <w:p w:rsidRDefault="00244243" w:rsidP="00590343" w:rsidR="00244243" w:rsidRPr="00590343">
      <w:pPr>
        <w:spacing w:lineRule="auto" w:line="240" w:after="0"/>
        <w:jc w:val="center"/>
        <w:rPr>
          <w:rFonts w:eastAsia="Times New Roman" w:hAnsi="Times New Roman" w:ascii="Times New Roman"/>
          <w:sz w:val="24"/>
          <w:szCs w:val="24"/>
          <w:lang w:eastAsia="hr-HR"/>
        </w:rPr>
      </w:pPr>
    </w:p>
    <w:p w:rsidRDefault="00244243" w:rsidP="00590343" w:rsidR="00590343" w:rsidRPr="003E111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sidR="007336B8" w:rsidRPr="007336B8">
        <w:rPr>
          <w:rFonts w:eastAsia="Times New Roman" w:hAnsi="Times New Roman" w:ascii="Times New Roman"/>
          <w:sz w:val="24"/>
          <w:szCs w:val="24"/>
          <w:lang w:eastAsia="hr-HR"/>
        </w:rPr>
        <w:t>Predlagatelj je podnio ovome sudu prijedlog za otvaranje stečajnog postupka nad dužnikom navodeći da dužnik na dan 5. prosinca 2018. u Očevidniku redoslijeda osnova za plaćanje ima evidentirane neizvršene osnove za plaćanje u neprekinutom razdoblju od 61 dana, te tvrdi da su ispunjene pretpostavke iz čl. 6. st. 2. Stečajnog zakona (Narodne novine broj 71/15 i 104/17 u nastavku SZ), te je time učinio vjerojatnim postojanje stečajnog razloga - nesposobnosti za plaćanje. Predlagatelj, također navodi i da dužnik kasni s isplatom dospjelih bruto plaća predlagatelja te tako dužnik nije isplatio plaće za razdoblje od 1. rujna 2018. do 30. studenoga 2018.</w:t>
      </w:r>
    </w:p>
    <w:p w:rsidRDefault="00590343" w:rsidP="00590343" w:rsidR="00590343" w:rsidRPr="00590343">
      <w:pPr>
        <w:spacing w:lineRule="auto" w:line="240" w:after="0"/>
        <w:jc w:val="both"/>
        <w:rPr>
          <w:rFonts w:eastAsia="Times New Roman" w:hAnsi="Times New Roman" w:ascii="Times New Roman"/>
          <w:sz w:val="24"/>
          <w:szCs w:val="24"/>
          <w:lang w:eastAsia="hr-HR"/>
        </w:rPr>
      </w:pPr>
    </w:p>
    <w:p w:rsidRDefault="00590343" w:rsidP="00590343" w:rsidR="00590343" w:rsidRPr="00590343">
      <w:pPr>
        <w:spacing w:lineRule="auto" w:line="240" w:after="0"/>
        <w:jc w:val="both"/>
        <w:rPr>
          <w:rFonts w:eastAsia="Times New Roman" w:hAnsi="Times New Roman" w:ascii="Times New Roman"/>
          <w:sz w:val="24"/>
          <w:szCs w:val="24"/>
          <w:lang w:eastAsia="hr-HR"/>
        </w:rPr>
      </w:pPr>
      <w:r w:rsidRPr="00590343">
        <w:rPr>
          <w:rFonts w:eastAsia="Times New Roman" w:hAnsi="Times New Roman" w:ascii="Times New Roman"/>
          <w:sz w:val="24"/>
          <w:szCs w:val="24"/>
          <w:lang w:eastAsia="hr-HR"/>
        </w:rPr>
        <w:tab/>
        <w:t>Stoga je sud sukladno čl. 1</w:t>
      </w:r>
      <w:r w:rsidR="00725558">
        <w:rPr>
          <w:rFonts w:eastAsia="Times New Roman" w:hAnsi="Times New Roman" w:ascii="Times New Roman"/>
          <w:sz w:val="24"/>
          <w:szCs w:val="24"/>
          <w:lang w:eastAsia="hr-HR"/>
        </w:rPr>
        <w:t>7</w:t>
      </w:r>
      <w:r w:rsidRPr="00590343">
        <w:rPr>
          <w:rFonts w:eastAsia="Times New Roman" w:hAnsi="Times New Roman" w:ascii="Times New Roman"/>
          <w:sz w:val="24"/>
          <w:szCs w:val="24"/>
          <w:lang w:eastAsia="hr-HR"/>
        </w:rPr>
        <w:t>. st 1, 2 i 3 SZ-a, odlučio kao u izreci ovog zaključka.</w:t>
      </w:r>
    </w:p>
    <w:p w:rsidRDefault="00590343" w:rsidP="00590343" w:rsidR="00590343" w:rsidRPr="00590343">
      <w:pPr>
        <w:spacing w:lineRule="auto" w:line="240" w:after="0"/>
        <w:jc w:val="both"/>
        <w:rPr>
          <w:rFonts w:eastAsia="Times New Roman" w:hAnsi="Times New Roman" w:ascii="Times New Roman"/>
          <w:sz w:val="24"/>
          <w:szCs w:val="24"/>
          <w:lang w:eastAsia="hr-HR"/>
        </w:rPr>
      </w:pPr>
    </w:p>
    <w:p w:rsidRDefault="00711D03" w:rsidP="00590343" w:rsidR="00711D03">
      <w:pPr>
        <w:spacing w:lineRule="auto" w:line="240" w:after="0"/>
        <w:jc w:val="center"/>
        <w:rPr>
          <w:rFonts w:eastAsia="Times New Roman" w:hAnsi="Times New Roman" w:ascii="Times New Roman"/>
          <w:sz w:val="24"/>
          <w:szCs w:val="24"/>
          <w:lang w:eastAsia="hr-HR"/>
        </w:rPr>
      </w:pPr>
    </w:p>
    <w:p w:rsidRDefault="00590343" w:rsidP="00590343" w:rsidR="00590343" w:rsidRPr="00725558">
      <w:pPr>
        <w:spacing w:lineRule="auto" w:line="240" w:after="0"/>
        <w:jc w:val="center"/>
        <w:rPr>
          <w:rFonts w:eastAsia="Times New Roman" w:hAnsi="Times New Roman" w:ascii="Times New Roman"/>
          <w:sz w:val="24"/>
          <w:szCs w:val="24"/>
          <w:lang w:eastAsia="hr-HR"/>
        </w:rPr>
      </w:pPr>
      <w:r w:rsidRPr="00725558">
        <w:rPr>
          <w:rFonts w:eastAsia="Times New Roman" w:hAnsi="Times New Roman" w:ascii="Times New Roman"/>
          <w:sz w:val="24"/>
          <w:szCs w:val="24"/>
          <w:lang w:eastAsia="hr-HR"/>
        </w:rPr>
        <w:t xml:space="preserve">U Varaždinu </w:t>
      </w:r>
      <w:r w:rsidR="00BA716E">
        <w:rPr>
          <w:rFonts w:eastAsia="Times New Roman" w:hAnsi="Times New Roman" w:ascii="Times New Roman"/>
          <w:sz w:val="24"/>
          <w:szCs w:val="24"/>
          <w:lang w:eastAsia="hr-HR"/>
        </w:rPr>
        <w:t>31</w:t>
      </w:r>
      <w:r w:rsidRPr="00725558">
        <w:rPr>
          <w:rFonts w:eastAsia="Times New Roman" w:hAnsi="Times New Roman" w:ascii="Times New Roman"/>
          <w:sz w:val="24"/>
          <w:szCs w:val="24"/>
          <w:lang w:eastAsia="hr-HR"/>
        </w:rPr>
        <w:t xml:space="preserve">. </w:t>
      </w:r>
      <w:r w:rsidR="00A652FD">
        <w:rPr>
          <w:rFonts w:eastAsia="Times New Roman" w:hAnsi="Times New Roman" w:ascii="Times New Roman"/>
          <w:sz w:val="24"/>
          <w:szCs w:val="24"/>
          <w:lang w:eastAsia="hr-HR"/>
        </w:rPr>
        <w:t>prosinca</w:t>
      </w:r>
      <w:r w:rsidRPr="00725558">
        <w:rPr>
          <w:rFonts w:eastAsia="Times New Roman" w:hAnsi="Times New Roman" w:ascii="Times New Roman"/>
          <w:sz w:val="24"/>
          <w:szCs w:val="24"/>
          <w:lang w:eastAsia="hr-HR"/>
        </w:rPr>
        <w:t xml:space="preserve"> 2018.</w:t>
      </w:r>
    </w:p>
    <w:p w:rsidRDefault="00590343" w:rsidP="00590343" w:rsidR="00590343" w:rsidRPr="00590343">
      <w:pPr>
        <w:spacing w:lineRule="auto" w:line="240" w:after="0"/>
        <w:rPr>
          <w:rFonts w:eastAsia="Times New Roman" w:hAnsi="Times New Roman" w:ascii="Times New Roman"/>
          <w:sz w:val="24"/>
          <w:szCs w:val="24"/>
          <w:lang w:eastAsia="hr-HR"/>
        </w:rPr>
      </w:pPr>
    </w:p>
    <w:p w:rsidRDefault="00590343" w:rsidP="00590343" w:rsidR="00590343" w:rsidRPr="00590343">
      <w:pPr>
        <w:spacing w:lineRule="auto" w:line="240" w:after="0"/>
        <w:ind w:firstLine="720"/>
        <w:jc w:val="both"/>
        <w:rPr>
          <w:rFonts w:eastAsia="Times New Roman" w:hAnsi="Times New Roman" w:ascii="Times New Roman"/>
          <w:sz w:val="24"/>
          <w:szCs w:val="24"/>
          <w:lang w:eastAsia="hr-HR"/>
        </w:rPr>
      </w:pPr>
    </w:p>
    <w:tbl>
      <w:tblPr>
        <w:tblStyle w:val="Reetkatablice1"/>
        <w:tblW w:type="dxa" w:w="9747"/>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928"/>
        <w:gridCol w:w="4819"/>
      </w:tblGrid>
      <w:tr w:rsidTr="00590343" w:rsidR="00590343" w:rsidRPr="00590343">
        <w:trPr>
          <w:trHeight w:val="2009"/>
        </w:trPr>
        <w:tc>
          <w:tcPr>
            <w:tcW w:type="dxa" w:w="4928"/>
          </w:tcPr>
          <w:p w:rsidRDefault="00590343" w:rsidP="00590343" w:rsidR="00590343" w:rsidRPr="00590343">
            <w:pPr>
              <w:spacing w:lineRule="auto" w:line="240" w:after="0"/>
              <w:rPr>
                <w:rFonts w:hAnsi="Times New Roman" w:ascii="Times New Roman"/>
                <w:sz w:val="20"/>
                <w:szCs w:val="20"/>
                <w:lang w:eastAsia="hr-HR"/>
              </w:rPr>
            </w:pPr>
          </w:p>
        </w:tc>
        <w:tc>
          <w:tcPr>
            <w:tcW w:type="dxa" w:w="4819"/>
          </w:tcPr>
          <w:p w:rsidRDefault="00590343" w:rsidP="00590343" w:rsidR="00590343" w:rsidRPr="00590343">
            <w:pPr>
              <w:spacing w:lineRule="auto" w:line="240" w:after="0"/>
              <w:rPr>
                <w:rFonts w:hAnsi="Times New Roman" w:ascii="Times New Roman"/>
                <w:sz w:val="24"/>
                <w:szCs w:val="24"/>
                <w:lang w:eastAsia="hr-HR"/>
              </w:rPr>
            </w:pPr>
            <w:r w:rsidRPr="00590343">
              <w:rPr>
                <w:rFonts w:hAnsi="Times New Roman" w:ascii="Times New Roman"/>
                <w:sz w:val="24"/>
                <w:szCs w:val="24"/>
                <w:lang w:eastAsia="hr-HR"/>
              </w:rPr>
              <w:t xml:space="preserve">                              Sudac:</w:t>
            </w:r>
          </w:p>
          <w:p w:rsidRDefault="00590343" w:rsidP="00590343" w:rsidR="00590343" w:rsidRPr="00590343">
            <w:pPr>
              <w:spacing w:lineRule="auto" w:line="240" w:after="0"/>
              <w:jc w:val="center"/>
              <w:rPr>
                <w:rFonts w:hAnsi="Times New Roman" w:ascii="Times New Roman"/>
                <w:sz w:val="24"/>
                <w:szCs w:val="24"/>
                <w:lang w:eastAsia="hr-HR"/>
              </w:rPr>
            </w:pPr>
          </w:p>
          <w:p w:rsidRDefault="00590343" w:rsidP="00590343" w:rsidR="00590343">
            <w:pPr>
              <w:spacing w:lineRule="auto" w:line="240" w:after="0"/>
              <w:jc w:val="center"/>
              <w:rPr>
                <w:rFonts w:hAnsi="Times New Roman" w:ascii="Times New Roman"/>
                <w:sz w:val="24"/>
                <w:szCs w:val="24"/>
                <w:lang w:eastAsia="hr-HR"/>
              </w:rPr>
            </w:pPr>
            <w:r>
              <w:rPr>
                <w:rFonts w:hAnsi="Times New Roman" w:ascii="Times New Roman"/>
                <w:sz w:val="24"/>
                <w:szCs w:val="24"/>
                <w:lang w:eastAsia="hr-HR"/>
              </w:rPr>
              <w:t>Denis Krnjak</w:t>
            </w:r>
            <w:r w:rsidRPr="00590343">
              <w:rPr>
                <w:rFonts w:hAnsi="Times New Roman" w:ascii="Times New Roman"/>
                <w:sz w:val="24"/>
                <w:szCs w:val="24"/>
                <w:lang w:eastAsia="hr-HR"/>
              </w:rPr>
              <w:t xml:space="preserve">, v.r. </w:t>
            </w:r>
          </w:p>
          <w:p w:rsidRDefault="00590343" w:rsidP="00590343" w:rsidR="00590343" w:rsidRPr="00590343">
            <w:pPr>
              <w:spacing w:lineRule="auto" w:line="240" w:after="0"/>
              <w:jc w:val="center"/>
              <w:rPr>
                <w:rFonts w:hAnsi="Times New Roman" w:ascii="Times New Roman"/>
                <w:sz w:val="24"/>
                <w:szCs w:val="24"/>
                <w:lang w:eastAsia="hr-HR"/>
              </w:rPr>
            </w:pPr>
          </w:p>
          <w:p w:rsidRDefault="00590343" w:rsidP="00590343" w:rsidR="00590343" w:rsidRPr="00590343">
            <w:pPr>
              <w:spacing w:lineRule="auto" w:line="240" w:after="0"/>
              <w:jc w:val="center"/>
              <w:rPr>
                <w:rFonts w:hAnsi="Times New Roman" w:ascii="Times New Roman"/>
                <w:sz w:val="24"/>
                <w:szCs w:val="24"/>
                <w:lang w:eastAsia="hr-HR"/>
              </w:rPr>
            </w:pPr>
          </w:p>
          <w:p w:rsidRDefault="00590343" w:rsidP="00590343" w:rsidR="00590343" w:rsidRPr="00590343">
            <w:pPr>
              <w:spacing w:lineRule="auto" w:line="240" w:after="0"/>
              <w:jc w:val="center"/>
              <w:rPr>
                <w:rFonts w:hAnsi="Times New Roman" w:ascii="Times New Roman"/>
                <w:sz w:val="24"/>
                <w:szCs w:val="24"/>
                <w:lang w:eastAsia="hr-HR"/>
              </w:rPr>
            </w:pPr>
            <w:r w:rsidRPr="00590343">
              <w:rPr>
                <w:rFonts w:hAnsi="Times New Roman" w:ascii="Times New Roman"/>
                <w:sz w:val="24"/>
                <w:szCs w:val="24"/>
                <w:lang w:eastAsia="hr-HR"/>
              </w:rPr>
              <w:t xml:space="preserve">Za točnost otpravka-ovlašteni službenik: </w:t>
            </w:r>
          </w:p>
          <w:p w:rsidRDefault="00590343" w:rsidP="00590343" w:rsidR="00590343" w:rsidRPr="00590343">
            <w:pPr>
              <w:spacing w:lineRule="auto" w:line="240" w:after="0"/>
              <w:jc w:val="center"/>
              <w:rPr>
                <w:rFonts w:hAnsi="Times New Roman" w:ascii="Times New Roman"/>
                <w:sz w:val="24"/>
                <w:szCs w:val="24"/>
                <w:lang w:eastAsia="hr-HR"/>
              </w:rPr>
            </w:pPr>
          </w:p>
        </w:tc>
      </w:tr>
    </w:tbl>
    <w:p w:rsidRDefault="00590343" w:rsidP="00590343" w:rsidR="00590343" w:rsidRPr="00590343">
      <w:pPr>
        <w:spacing w:lineRule="auto" w:line="240" w:after="0"/>
        <w:ind w:firstLine="720"/>
        <w:jc w:val="both"/>
        <w:rPr>
          <w:rFonts w:eastAsia="Times New Roman" w:hAnsi="Times New Roman" w:ascii="Times New Roman"/>
          <w:sz w:val="24"/>
          <w:szCs w:val="24"/>
          <w:lang w:eastAsia="hr-HR"/>
        </w:rPr>
      </w:pPr>
    </w:p>
    <w:p w:rsidRDefault="00590343" w:rsidP="00590343" w:rsidR="00590343" w:rsidRPr="00590343">
      <w:pPr>
        <w:spacing w:lineRule="auto" w:line="240" w:after="0"/>
        <w:ind w:firstLine="720"/>
        <w:jc w:val="both"/>
        <w:rPr>
          <w:rFonts w:eastAsia="Times New Roman" w:hAnsi="Times New Roman" w:ascii="Times New Roman"/>
          <w:sz w:val="24"/>
          <w:szCs w:val="24"/>
          <w:lang w:eastAsia="hr-HR"/>
        </w:rPr>
      </w:pPr>
      <w:r w:rsidRPr="00590343">
        <w:rPr>
          <w:rFonts w:eastAsia="Times New Roman" w:hAnsi="Times New Roman" w:ascii="Times New Roman"/>
          <w:sz w:val="24"/>
          <w:szCs w:val="24"/>
          <w:lang w:eastAsia="hr-HR"/>
        </w:rPr>
        <w:t xml:space="preserve"> </w:t>
      </w:r>
    </w:p>
    <w:p w:rsidRDefault="00590343" w:rsidP="00590343" w:rsidR="00590343" w:rsidRPr="00590343">
      <w:pPr>
        <w:spacing w:lineRule="auto" w:line="240" w:after="0"/>
        <w:jc w:val="both"/>
        <w:rPr>
          <w:rFonts w:hAnsi="Times New Roman" w:ascii="Times New Roman"/>
          <w:sz w:val="24"/>
          <w:szCs w:val="24"/>
        </w:rPr>
      </w:pPr>
      <w:r w:rsidRPr="00590343">
        <w:rPr>
          <w:rFonts w:hAnsi="Times New Roman" w:ascii="Times New Roman"/>
          <w:sz w:val="24"/>
          <w:szCs w:val="24"/>
        </w:rPr>
        <w:t>Uputa o pravnom lijeku:</w:t>
      </w:r>
    </w:p>
    <w:p w:rsidRDefault="00590343" w:rsidP="00590343" w:rsidR="00590343" w:rsidRPr="00590343">
      <w:pPr>
        <w:spacing w:lineRule="auto" w:line="240" w:after="0"/>
        <w:jc w:val="both"/>
        <w:rPr>
          <w:rFonts w:hAnsi="Times New Roman" w:ascii="Times New Roman"/>
          <w:sz w:val="24"/>
          <w:szCs w:val="24"/>
        </w:rPr>
      </w:pPr>
      <w:r w:rsidRPr="00590343">
        <w:rPr>
          <w:rFonts w:hAnsi="Times New Roman" w:ascii="Times New Roman"/>
          <w:sz w:val="24"/>
          <w:szCs w:val="24"/>
        </w:rPr>
        <w:t>Protiv ovoga zaključka žalba nije dopuštena.</w:t>
      </w:r>
    </w:p>
    <w:p w:rsidRDefault="00590343" w:rsidP="00590343" w:rsidR="00590343" w:rsidRPr="00590343">
      <w:pPr>
        <w:spacing w:lineRule="auto" w:line="240" w:after="0"/>
        <w:jc w:val="both"/>
        <w:rPr>
          <w:rFonts w:hAnsi="Times New Roman" w:ascii="Times New Roman"/>
          <w:sz w:val="24"/>
          <w:szCs w:val="24"/>
        </w:rPr>
      </w:pPr>
    </w:p>
    <w:p w:rsidRDefault="00590343" w:rsidP="00590343" w:rsidR="00590343" w:rsidRPr="00590343">
      <w:pPr>
        <w:spacing w:lineRule="auto" w:line="240" w:after="0"/>
        <w:jc w:val="both"/>
        <w:rPr>
          <w:rFonts w:hAnsi="Times New Roman" w:ascii="Times New Roman"/>
          <w:sz w:val="24"/>
          <w:szCs w:val="24"/>
        </w:rPr>
      </w:pPr>
    </w:p>
    <w:p w:rsidRDefault="00590343" w:rsidP="00590343" w:rsidR="00590343" w:rsidRPr="00590343">
      <w:pPr>
        <w:spacing w:lineRule="auto" w:line="240" w:after="0"/>
        <w:jc w:val="both"/>
        <w:rPr>
          <w:rFonts w:hAnsi="Times New Roman" w:ascii="Times New Roman"/>
          <w:sz w:val="24"/>
          <w:szCs w:val="24"/>
        </w:rPr>
      </w:pPr>
      <w:r w:rsidRPr="00590343">
        <w:rPr>
          <w:rFonts w:hAnsi="Times New Roman" w:ascii="Times New Roman"/>
          <w:sz w:val="24"/>
          <w:szCs w:val="24"/>
        </w:rPr>
        <w:t>DNA:</w:t>
      </w:r>
    </w:p>
    <w:p w:rsidRDefault="007336B8" w:rsidP="007336B8" w:rsidR="00771FB7" w:rsidRPr="007336B8">
      <w:pPr>
        <w:pStyle w:val="Odlomakpopisa"/>
        <w:numPr>
          <w:ilvl w:val="0"/>
          <w:numId w:val="9"/>
        </w:numPr>
        <w:spacing w:lineRule="auto" w:line="240" w:after="0"/>
        <w:jc w:val="both"/>
        <w:rPr>
          <w:rFonts w:eastAsia="Times New Roman" w:hAnsi="Times New Roman" w:ascii="Times New Roman"/>
          <w:sz w:val="24"/>
          <w:szCs w:val="24"/>
          <w:lang w:eastAsia="hr-HR"/>
        </w:rPr>
      </w:pPr>
      <w:r w:rsidRPr="007336B8">
        <w:rPr>
          <w:rFonts w:hAnsi="Times New Roman" w:ascii="Times New Roman"/>
          <w:sz w:val="24"/>
          <w:szCs w:val="24"/>
        </w:rPr>
        <w:t>prokurist</w:t>
      </w:r>
      <w:r w:rsidR="00590343" w:rsidRPr="007336B8">
        <w:rPr>
          <w:rFonts w:hAnsi="Times New Roman" w:ascii="Times New Roman"/>
          <w:sz w:val="24"/>
          <w:szCs w:val="24"/>
        </w:rPr>
        <w:t xml:space="preserve"> dužnika</w:t>
      </w:r>
      <w:r w:rsidR="00557763" w:rsidRPr="007336B8">
        <w:rPr>
          <w:rFonts w:hAnsi="Times New Roman" w:ascii="Times New Roman"/>
          <w:sz w:val="24"/>
          <w:szCs w:val="24"/>
        </w:rPr>
        <w:t>:</w:t>
      </w:r>
      <w:r w:rsidR="005E02C9" w:rsidRPr="007336B8">
        <w:rPr>
          <w:rFonts w:eastAsia="Times New Roman" w:hAnsi="Times New Roman" w:ascii="Times New Roman"/>
          <w:sz w:val="24"/>
          <w:szCs w:val="24"/>
        </w:rPr>
        <w:t xml:space="preserve"> </w:t>
      </w:r>
      <w:r w:rsidRPr="007336B8">
        <w:rPr>
          <w:rFonts w:eastAsia="Times New Roman" w:hAnsi="Times New Roman" w:ascii="Times New Roman"/>
          <w:sz w:val="24"/>
          <w:szCs w:val="24"/>
          <w:lang w:eastAsia="hr-HR"/>
        </w:rPr>
        <w:t>Vladimir Halić</w:t>
      </w:r>
      <w:r>
        <w:rPr>
          <w:rFonts w:eastAsia="Times New Roman" w:hAnsi="Times New Roman" w:ascii="Times New Roman"/>
          <w:sz w:val="24"/>
          <w:szCs w:val="24"/>
          <w:lang w:eastAsia="hr-HR"/>
        </w:rPr>
        <w:t xml:space="preserve">, </w:t>
      </w:r>
      <w:r>
        <w:rPr>
          <w:rFonts w:hAnsi="Times New Roman" w:ascii="Times New Roman"/>
          <w:sz w:val="24"/>
          <w:szCs w:val="24"/>
        </w:rPr>
        <w:t>Mala Subotica, Glavna 13</w:t>
      </w:r>
    </w:p>
    <w:p w:rsidRDefault="007336B8" w:rsidP="00590343" w:rsidR="007336B8" w:rsidRPr="007336B8">
      <w:pPr>
        <w:pStyle w:val="Odlomakpopisa"/>
        <w:numPr>
          <w:ilvl w:val="0"/>
          <w:numId w:val="9"/>
        </w:numPr>
        <w:spacing w:lineRule="auto" w:line="240" w:after="0"/>
        <w:jc w:val="both"/>
        <w:rPr>
          <w:rFonts w:hAnsi="Times New Roman" w:ascii="Times New Roman"/>
          <w:sz w:val="24"/>
          <w:szCs w:val="24"/>
        </w:rPr>
      </w:pPr>
      <w:r w:rsidRPr="007336B8">
        <w:rPr>
          <w:rFonts w:hAnsi="Times New Roman" w:ascii="Times New Roman"/>
          <w:sz w:val="24"/>
          <w:szCs w:val="24"/>
        </w:rPr>
        <w:t>dužnik:</w:t>
      </w:r>
      <w:r w:rsidRPr="007336B8">
        <w:rPr>
          <w:rFonts w:eastAsia="Times New Roman" w:hAnsi="Times New Roman" w:ascii="Times New Roman"/>
          <w:sz w:val="24"/>
          <w:szCs w:val="24"/>
          <w:lang w:eastAsia="hr-HR"/>
        </w:rPr>
        <w:t xml:space="preserve"> ZRINSKI d.d.</w:t>
      </w:r>
      <w:r>
        <w:rPr>
          <w:rFonts w:eastAsia="Times New Roman" w:hAnsi="Times New Roman" w:ascii="Times New Roman"/>
          <w:sz w:val="24"/>
          <w:szCs w:val="24"/>
          <w:lang w:eastAsia="hr-HR"/>
        </w:rPr>
        <w:t xml:space="preserve">, </w:t>
      </w:r>
      <w:r w:rsidRPr="007F4CCF">
        <w:rPr>
          <w:rFonts w:hAnsi="Times New Roman" w:ascii="Times New Roman"/>
          <w:sz w:val="24"/>
          <w:szCs w:val="24"/>
        </w:rPr>
        <w:t>Čakovec, Dr. Ivana Novaka 13</w:t>
      </w:r>
    </w:p>
    <w:p w:rsidRDefault="00590343" w:rsidP="00590343" w:rsidR="00590343" w:rsidRPr="007336B8">
      <w:pPr>
        <w:pStyle w:val="Odlomakpopisa"/>
        <w:numPr>
          <w:ilvl w:val="0"/>
          <w:numId w:val="9"/>
        </w:numPr>
        <w:spacing w:lineRule="auto" w:line="240" w:after="0"/>
        <w:jc w:val="both"/>
        <w:rPr>
          <w:rFonts w:hAnsi="Times New Roman" w:ascii="Times New Roman"/>
          <w:sz w:val="24"/>
          <w:szCs w:val="24"/>
        </w:rPr>
      </w:pPr>
      <w:r w:rsidRPr="007336B8">
        <w:rPr>
          <w:rFonts w:hAnsi="Times New Roman" w:ascii="Times New Roman"/>
          <w:sz w:val="24"/>
          <w:szCs w:val="24"/>
        </w:rPr>
        <w:t>e-Oglasna ploča suda</w:t>
      </w:r>
    </w:p>
    <w:p w:rsidRDefault="00DF6C31" w:rsidP="0009785E" w:rsidR="00DF6C31" w:rsidRPr="0009785E">
      <w:pPr>
        <w:spacing w:lineRule="auto" w:line="240" w:after="0"/>
        <w:jc w:val="both"/>
        <w:rPr>
          <w:rFonts w:hAnsi="Times New Roman" w:ascii="Times New Roman"/>
          <w:sz w:val="24"/>
          <w:szCs w:val="24"/>
        </w:rPr>
      </w:pPr>
    </w:p>
    <w:sectPr w:rsidSect="00AB4EBD" w:rsidR="00DF6C31" w:rsidRPr="0009785E">
      <w:headerReference w:type="default" r:id="rId11"/>
      <w:pgSz w:code="9" w:h="16838" w:w="11906"/>
      <w:pgMar w:gutter="0" w:footer="709" w:header="1134" w:left="1418" w:bottom="1418" w:right="1418" w:top="1418"/>
      <w:paperSrc w:other="284" w:first="28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1C60" w:rsidP="00501147" w:rsidR="004E1C60">
      <w:pPr>
        <w:spacing w:lineRule="auto" w:line="240" w:after="0"/>
      </w:pPr>
      <w:r>
        <w:separator/>
      </w:r>
    </w:p>
  </w:endnote>
  <w:endnote w:id="0" w:type="continuationSeparator">
    <w:p w:rsidRDefault="004E1C60" w:rsidP="00501147" w:rsidR="004E1C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1C60" w:rsidP="00501147" w:rsidR="004E1C60">
      <w:pPr>
        <w:spacing w:lineRule="auto" w:line="240" w:after="0"/>
      </w:pPr>
      <w:r>
        <w:separator/>
      </w:r>
    </w:p>
  </w:footnote>
  <w:footnote w:id="0" w:type="continuationSeparator">
    <w:p w:rsidRDefault="004E1C60" w:rsidP="00501147" w:rsidR="004E1C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09785E">
    <w:pPr>
      <w:pStyle w:val="Zaglavlje"/>
      <w:spacing w:lineRule="auto" w:line="240" w:after="0"/>
      <w:jc w:val="right"/>
      <w:rPr>
        <w:rFonts w:hAnsi="Times New Roman" w:ascii="Times New Roman"/>
        <w:sz w:val="24"/>
        <w:szCs w:val="24"/>
      </w:rPr>
    </w:pPr>
    <w:r w:rsidRPr="0009785E">
      <w:rPr>
        <w:rFonts w:hAnsi="Times New Roman" w:ascii="Times New Roman"/>
        <w:sz w:val="24"/>
        <w:szCs w:val="24"/>
      </w:rPr>
      <w:fldChar w:fldCharType="begin"/>
    </w:r>
    <w:r w:rsidRPr="0009785E">
      <w:rPr>
        <w:rFonts w:hAnsi="Times New Roman" w:ascii="Times New Roman"/>
        <w:sz w:val="24"/>
        <w:szCs w:val="24"/>
      </w:rPr>
      <w:instrText xml:space="preserve"> STYLEREF  VS_Verzija  \* MERGEFORMAT </w:instrText>
    </w:r>
    <w:r w:rsidRPr="0009785E">
      <w:rPr>
        <w:rFonts w:hAnsi="Times New Roman" w:ascii="Times New Roman"/>
        <w:sz w:val="24"/>
        <w:szCs w:val="24"/>
      </w:rPr>
      <w:fldChar w:fldCharType="separate"/>
    </w:r>
    <w:r w:rsidR="00C809CF" w:rsidRPr="00C809CF">
      <w:rPr>
        <w:rFonts w:hAnsi="Times New Roman" w:ascii="Times New Roman"/>
        <w:bCs/>
        <w:noProof/>
        <w:sz w:val="24"/>
        <w:szCs w:val="24"/>
      </w:rPr>
      <w:t>Poslovni broj: 10 St-466/2018-7</w:t>
    </w:r>
    <w:r w:rsidRPr="0009785E">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C809CF">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41A0011"/>
    <w:lvl w:ilvl="0">
      <w:start w:val="1"/>
      <w:numFmt w:val="decimal"/>
      <w:lvlText w:val="%1)"/>
      <w:lvlJc w:val="left"/>
      <w:pPr>
        <w:ind w:hanging="360" w:left="1069"/>
      </w:pPr>
    </w:lvl>
  </w:abstractNum>
  <w:abstractNum w:abstractNumId="1">
    <w:nsid w:val="0A464E6B"/>
    <w:multiLevelType w:val="hybridMultilevel"/>
    <w:tmpl w:val="4E70744E"/>
    <w:lvl w:tplc="AFA4BD3C" w:ilvl="0">
      <w:start w:val="1"/>
      <w:numFmt w:val="decimal"/>
      <w:lvlText w:val="%1."/>
      <w:lvlJc w:val="left"/>
      <w:pPr>
        <w:ind w:hanging="360" w:left="720"/>
      </w:pPr>
      <w:rPr>
        <w:rFonts w:eastAsia="Calibr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E90B07"/>
    <w:multiLevelType w:val="hybridMultilevel"/>
    <w:tmpl w:val="8EA24CBE"/>
    <w:lvl w:tplc="041A0011" w:ilvl="0">
      <w:start w:val="1"/>
      <w:numFmt w:val="decimal"/>
      <w:lvlText w:val="%1)"/>
      <w:lvlJc w:val="left"/>
      <w:pPr>
        <w:tabs>
          <w:tab w:pos="1440" w:val="num"/>
        </w:tabs>
        <w:ind w:hanging="720" w:left="144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3">
    <w:nsid w:val="15EB138E"/>
    <w:multiLevelType w:val="hybridMultilevel"/>
    <w:tmpl w:val="C48A998A"/>
    <w:lvl w:tplc="CBE24E42" w:ilvl="0">
      <w:start w:val="6"/>
      <w:numFmt w:val="bullet"/>
      <w:lvlText w:val="-"/>
      <w:lvlJc w:val="left"/>
      <w:pPr>
        <w:tabs>
          <w:tab w:pos="1488" w:val="num"/>
        </w:tabs>
        <w:ind w:hanging="360" w:left="1488"/>
      </w:pPr>
      <w:rPr>
        <w:rFonts w:cs="Times New Roman" w:eastAsia="Times New Roman" w:hAnsi="Times New Roman" w:ascii="Times New Roman" w:hint="default"/>
      </w:rPr>
    </w:lvl>
    <w:lvl w:tplc="041A0003" w:ilvl="1">
      <w:start w:val="1"/>
      <w:numFmt w:val="bullet"/>
      <w:lvlText w:val="o"/>
      <w:lvlJc w:val="left"/>
      <w:pPr>
        <w:tabs>
          <w:tab w:pos="2208" w:val="num"/>
        </w:tabs>
        <w:ind w:hanging="360" w:left="2208"/>
      </w:pPr>
      <w:rPr>
        <w:rFonts w:cs="Courier New" w:hAnsi="Courier New" w:ascii="Courier New" w:hint="default"/>
      </w:rPr>
    </w:lvl>
    <w:lvl w:tplc="041A0005" w:ilvl="2">
      <w:start w:val="1"/>
      <w:numFmt w:val="bullet"/>
      <w:lvlText w:val=""/>
      <w:lvlJc w:val="left"/>
      <w:pPr>
        <w:tabs>
          <w:tab w:pos="2928" w:val="num"/>
        </w:tabs>
        <w:ind w:hanging="360" w:left="2928"/>
      </w:pPr>
      <w:rPr>
        <w:rFonts w:hAnsi="Wingdings" w:ascii="Wingdings" w:hint="default"/>
      </w:rPr>
    </w:lvl>
    <w:lvl w:tplc="041A0001" w:ilvl="3">
      <w:start w:val="1"/>
      <w:numFmt w:val="bullet"/>
      <w:lvlText w:val=""/>
      <w:lvlJc w:val="left"/>
      <w:pPr>
        <w:tabs>
          <w:tab w:pos="3648" w:val="num"/>
        </w:tabs>
        <w:ind w:hanging="360" w:left="3648"/>
      </w:pPr>
      <w:rPr>
        <w:rFonts w:hAnsi="Symbol" w:ascii="Symbol" w:hint="default"/>
      </w:rPr>
    </w:lvl>
    <w:lvl w:tplc="041A0003" w:ilvl="4">
      <w:start w:val="1"/>
      <w:numFmt w:val="bullet"/>
      <w:lvlText w:val="o"/>
      <w:lvlJc w:val="left"/>
      <w:pPr>
        <w:tabs>
          <w:tab w:pos="4368" w:val="num"/>
        </w:tabs>
        <w:ind w:hanging="360" w:left="4368"/>
      </w:pPr>
      <w:rPr>
        <w:rFonts w:cs="Courier New" w:hAnsi="Courier New" w:ascii="Courier New" w:hint="default"/>
      </w:rPr>
    </w:lvl>
    <w:lvl w:tplc="041A0005" w:ilvl="5">
      <w:start w:val="1"/>
      <w:numFmt w:val="bullet"/>
      <w:lvlText w:val=""/>
      <w:lvlJc w:val="left"/>
      <w:pPr>
        <w:tabs>
          <w:tab w:pos="5088" w:val="num"/>
        </w:tabs>
        <w:ind w:hanging="360" w:left="5088"/>
      </w:pPr>
      <w:rPr>
        <w:rFonts w:hAnsi="Wingdings" w:ascii="Wingdings" w:hint="default"/>
      </w:rPr>
    </w:lvl>
    <w:lvl w:tplc="041A0001" w:ilvl="6">
      <w:start w:val="1"/>
      <w:numFmt w:val="bullet"/>
      <w:lvlText w:val=""/>
      <w:lvlJc w:val="left"/>
      <w:pPr>
        <w:tabs>
          <w:tab w:pos="5808" w:val="num"/>
        </w:tabs>
        <w:ind w:hanging="360" w:left="5808"/>
      </w:pPr>
      <w:rPr>
        <w:rFonts w:hAnsi="Symbol" w:ascii="Symbol" w:hint="default"/>
      </w:rPr>
    </w:lvl>
    <w:lvl w:tplc="041A0003" w:ilvl="7">
      <w:start w:val="1"/>
      <w:numFmt w:val="bullet"/>
      <w:lvlText w:val="o"/>
      <w:lvlJc w:val="left"/>
      <w:pPr>
        <w:tabs>
          <w:tab w:pos="6528" w:val="num"/>
        </w:tabs>
        <w:ind w:hanging="360" w:left="6528"/>
      </w:pPr>
      <w:rPr>
        <w:rFonts w:cs="Courier New" w:hAnsi="Courier New" w:ascii="Courier New" w:hint="default"/>
      </w:rPr>
    </w:lvl>
    <w:lvl w:tplc="041A0005" w:ilvl="8">
      <w:start w:val="1"/>
      <w:numFmt w:val="bullet"/>
      <w:lvlText w:val=""/>
      <w:lvlJc w:val="left"/>
      <w:pPr>
        <w:tabs>
          <w:tab w:pos="7248" w:val="num"/>
        </w:tabs>
        <w:ind w:hanging="360" w:left="7248"/>
      </w:pPr>
      <w:rPr>
        <w:rFonts w:hAnsi="Wingdings" w:ascii="Wingdings" w:hint="default"/>
      </w:rPr>
    </w:lvl>
  </w:abstractNum>
  <w:abstractNum w:abstractNumId="4">
    <w:nsid w:val="2CDC3E96"/>
    <w:multiLevelType w:val="hybridMultilevel"/>
    <w:tmpl w:val="77BCD70E"/>
    <w:lvl w:tplc="041A000F"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5">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plc="041A0003" w:ilvl="1">
      <w:start w:val="1"/>
      <w:numFmt w:val="bullet"/>
      <w:lvlText w:val="o"/>
      <w:lvlJc w:val="left"/>
      <w:pPr>
        <w:tabs>
          <w:tab w:pos="1980" w:val="num"/>
        </w:tabs>
        <w:ind w:hanging="360" w:left="1980"/>
      </w:pPr>
      <w:rPr>
        <w:rFonts w:cs="Courier New" w:hAnsi="Courier New" w:ascii="Courier New" w:hint="default"/>
      </w:rPr>
    </w:lvl>
    <w:lvl w:tplc="041A0005" w:ilvl="2">
      <w:start w:val="1"/>
      <w:numFmt w:val="bullet"/>
      <w:lvlText w:val=""/>
      <w:lvlJc w:val="left"/>
      <w:pPr>
        <w:tabs>
          <w:tab w:pos="2700" w:val="num"/>
        </w:tabs>
        <w:ind w:hanging="360" w:left="2700"/>
      </w:pPr>
      <w:rPr>
        <w:rFonts w:hAnsi="Wingdings" w:ascii="Wingdings" w:hint="default"/>
      </w:rPr>
    </w:lvl>
    <w:lvl w:tplc="041A0001" w:ilvl="3">
      <w:start w:val="1"/>
      <w:numFmt w:val="bullet"/>
      <w:lvlText w:val=""/>
      <w:lvlJc w:val="left"/>
      <w:pPr>
        <w:tabs>
          <w:tab w:pos="3420" w:val="num"/>
        </w:tabs>
        <w:ind w:hanging="360" w:left="3420"/>
      </w:pPr>
      <w:rPr>
        <w:rFonts w:hAnsi="Symbol" w:ascii="Symbol" w:hint="default"/>
      </w:rPr>
    </w:lvl>
    <w:lvl w:tplc="041A0003" w:ilvl="4">
      <w:start w:val="1"/>
      <w:numFmt w:val="bullet"/>
      <w:lvlText w:val="o"/>
      <w:lvlJc w:val="left"/>
      <w:pPr>
        <w:tabs>
          <w:tab w:pos="4140" w:val="num"/>
        </w:tabs>
        <w:ind w:hanging="360" w:left="4140"/>
      </w:pPr>
      <w:rPr>
        <w:rFonts w:cs="Courier New" w:hAnsi="Courier New" w:ascii="Courier New" w:hint="default"/>
      </w:rPr>
    </w:lvl>
    <w:lvl w:tplc="041A0005" w:ilvl="5">
      <w:start w:val="1"/>
      <w:numFmt w:val="bullet"/>
      <w:lvlText w:val=""/>
      <w:lvlJc w:val="left"/>
      <w:pPr>
        <w:tabs>
          <w:tab w:pos="4860" w:val="num"/>
        </w:tabs>
        <w:ind w:hanging="360" w:left="4860"/>
      </w:pPr>
      <w:rPr>
        <w:rFonts w:hAnsi="Wingdings" w:ascii="Wingdings" w:hint="default"/>
      </w:rPr>
    </w:lvl>
    <w:lvl w:tplc="041A0001" w:ilvl="6">
      <w:start w:val="1"/>
      <w:numFmt w:val="bullet"/>
      <w:lvlText w:val=""/>
      <w:lvlJc w:val="left"/>
      <w:pPr>
        <w:tabs>
          <w:tab w:pos="5580" w:val="num"/>
        </w:tabs>
        <w:ind w:hanging="360" w:left="5580"/>
      </w:pPr>
      <w:rPr>
        <w:rFonts w:hAnsi="Symbol" w:ascii="Symbol" w:hint="default"/>
      </w:rPr>
    </w:lvl>
    <w:lvl w:tplc="041A0003" w:ilvl="7">
      <w:start w:val="1"/>
      <w:numFmt w:val="bullet"/>
      <w:lvlText w:val="o"/>
      <w:lvlJc w:val="left"/>
      <w:pPr>
        <w:tabs>
          <w:tab w:pos="6300" w:val="num"/>
        </w:tabs>
        <w:ind w:hanging="360" w:left="6300"/>
      </w:pPr>
      <w:rPr>
        <w:rFonts w:cs="Courier New" w:hAnsi="Courier New" w:ascii="Courier New" w:hint="default"/>
      </w:rPr>
    </w:lvl>
    <w:lvl w:tplc="041A0005" w:ilvl="8">
      <w:start w:val="1"/>
      <w:numFmt w:val="bullet"/>
      <w:lvlText w:val=""/>
      <w:lvlJc w:val="left"/>
      <w:pPr>
        <w:tabs>
          <w:tab w:pos="7020" w:val="num"/>
        </w:tabs>
        <w:ind w:hanging="360" w:left="7020"/>
      </w:pPr>
      <w:rPr>
        <w:rFonts w:hAnsi="Wingdings" w:ascii="Wingdings" w:hint="default"/>
      </w:rPr>
    </w:lvl>
  </w:abstractNum>
  <w:abstractNum w:abstractNumId="6">
    <w:nsid w:val="4380453C"/>
    <w:multiLevelType w:val="hybridMultilevel"/>
    <w:tmpl w:val="09684A4C"/>
    <w:lvl w:tplc="646295BE"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5F656C31"/>
    <w:multiLevelType w:val="hybridMultilevel"/>
    <w:tmpl w:val="819A8912"/>
    <w:lvl w:tplc="060A0816"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77F1E1D"/>
    <w:multiLevelType w:val="hybridMultilevel"/>
    <w:tmpl w:val="CFC40F0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6"/>
  </w:num>
  <w:num w:numId="2">
    <w:abstractNumId w:val="7"/>
  </w:num>
  <w:num w:numId="3">
    <w:abstractNumId w:val="0"/>
    <w:lvlOverride w:ilvl="0">
      <w:startOverride w:val="1"/>
    </w:lvlOverride>
  </w:num>
  <w:num w:numId="4">
    <w:abstractNumId w:val="4"/>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70EB"/>
    <w:rsid w:val="00007A85"/>
    <w:rsid w:val="0004207D"/>
    <w:rsid w:val="00087C43"/>
    <w:rsid w:val="0009785E"/>
    <w:rsid w:val="000D36A2"/>
    <w:rsid w:val="000E66C6"/>
    <w:rsid w:val="001139DB"/>
    <w:rsid w:val="00166DE1"/>
    <w:rsid w:val="001726C8"/>
    <w:rsid w:val="00194888"/>
    <w:rsid w:val="001F6DF0"/>
    <w:rsid w:val="00221237"/>
    <w:rsid w:val="002322F7"/>
    <w:rsid w:val="00237FCE"/>
    <w:rsid w:val="00244243"/>
    <w:rsid w:val="00254AD4"/>
    <w:rsid w:val="00264BC5"/>
    <w:rsid w:val="00271C61"/>
    <w:rsid w:val="002971D6"/>
    <w:rsid w:val="002D2FC4"/>
    <w:rsid w:val="002E3DDB"/>
    <w:rsid w:val="002F61DE"/>
    <w:rsid w:val="003313CC"/>
    <w:rsid w:val="00340399"/>
    <w:rsid w:val="00341823"/>
    <w:rsid w:val="00342CFC"/>
    <w:rsid w:val="00345212"/>
    <w:rsid w:val="00365B13"/>
    <w:rsid w:val="00367E59"/>
    <w:rsid w:val="00385BF0"/>
    <w:rsid w:val="00394A8C"/>
    <w:rsid w:val="003A4477"/>
    <w:rsid w:val="003E1116"/>
    <w:rsid w:val="00441D2F"/>
    <w:rsid w:val="00444BAA"/>
    <w:rsid w:val="00450291"/>
    <w:rsid w:val="0049749B"/>
    <w:rsid w:val="004A0BD1"/>
    <w:rsid w:val="004A29AB"/>
    <w:rsid w:val="004D5A58"/>
    <w:rsid w:val="004E1C60"/>
    <w:rsid w:val="00501147"/>
    <w:rsid w:val="00507779"/>
    <w:rsid w:val="00513553"/>
    <w:rsid w:val="00514316"/>
    <w:rsid w:val="005171C0"/>
    <w:rsid w:val="00557763"/>
    <w:rsid w:val="00590343"/>
    <w:rsid w:val="005E02C9"/>
    <w:rsid w:val="005E1D89"/>
    <w:rsid w:val="005F01D3"/>
    <w:rsid w:val="005F633B"/>
    <w:rsid w:val="00685195"/>
    <w:rsid w:val="006F7BE7"/>
    <w:rsid w:val="00711D03"/>
    <w:rsid w:val="00725558"/>
    <w:rsid w:val="007336B8"/>
    <w:rsid w:val="00741600"/>
    <w:rsid w:val="00757A30"/>
    <w:rsid w:val="00771FB7"/>
    <w:rsid w:val="007802E2"/>
    <w:rsid w:val="0078483D"/>
    <w:rsid w:val="0078776D"/>
    <w:rsid w:val="007A409A"/>
    <w:rsid w:val="007B18F5"/>
    <w:rsid w:val="007F4CCF"/>
    <w:rsid w:val="00804A7D"/>
    <w:rsid w:val="008659E3"/>
    <w:rsid w:val="008A6557"/>
    <w:rsid w:val="008C4EFB"/>
    <w:rsid w:val="008D05FD"/>
    <w:rsid w:val="008E67DF"/>
    <w:rsid w:val="0092437B"/>
    <w:rsid w:val="00957093"/>
    <w:rsid w:val="00961130"/>
    <w:rsid w:val="0096157B"/>
    <w:rsid w:val="0096563D"/>
    <w:rsid w:val="00973DC1"/>
    <w:rsid w:val="00975368"/>
    <w:rsid w:val="00987F31"/>
    <w:rsid w:val="00994A3F"/>
    <w:rsid w:val="00A31425"/>
    <w:rsid w:val="00A31587"/>
    <w:rsid w:val="00A62B3E"/>
    <w:rsid w:val="00A652FD"/>
    <w:rsid w:val="00A65E60"/>
    <w:rsid w:val="00A9244B"/>
    <w:rsid w:val="00AA1295"/>
    <w:rsid w:val="00AB4EBD"/>
    <w:rsid w:val="00AF28D9"/>
    <w:rsid w:val="00B00B9A"/>
    <w:rsid w:val="00B43087"/>
    <w:rsid w:val="00B43741"/>
    <w:rsid w:val="00B92B86"/>
    <w:rsid w:val="00BA37EC"/>
    <w:rsid w:val="00BA716E"/>
    <w:rsid w:val="00BC5568"/>
    <w:rsid w:val="00C36E14"/>
    <w:rsid w:val="00C376CD"/>
    <w:rsid w:val="00C42AD6"/>
    <w:rsid w:val="00C470B6"/>
    <w:rsid w:val="00C50709"/>
    <w:rsid w:val="00C809CF"/>
    <w:rsid w:val="00CB0DAC"/>
    <w:rsid w:val="00CE3864"/>
    <w:rsid w:val="00CF362D"/>
    <w:rsid w:val="00D06C64"/>
    <w:rsid w:val="00D228AD"/>
    <w:rsid w:val="00D43FE4"/>
    <w:rsid w:val="00D50D29"/>
    <w:rsid w:val="00D52050"/>
    <w:rsid w:val="00D67C83"/>
    <w:rsid w:val="00D77133"/>
    <w:rsid w:val="00D94208"/>
    <w:rsid w:val="00DB151A"/>
    <w:rsid w:val="00DB5D1B"/>
    <w:rsid w:val="00DC66A8"/>
    <w:rsid w:val="00DC70E5"/>
    <w:rsid w:val="00DF6C31"/>
    <w:rsid w:val="00DF7866"/>
    <w:rsid w:val="00E349A5"/>
    <w:rsid w:val="00E55337"/>
    <w:rsid w:val="00E95E7D"/>
    <w:rsid w:val="00E97599"/>
    <w:rsid w:val="00EC15A5"/>
    <w:rsid w:val="00EC2381"/>
    <w:rsid w:val="00F12359"/>
    <w:rsid w:val="00F46F57"/>
    <w:rsid w:val="00F82CD7"/>
    <w:rsid w:val="00F83BDC"/>
    <w:rsid w:val="00F85E94"/>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22F7"/>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2322F7"/>
    <w:pPr>
      <w:ind w:left="720"/>
      <w:contextualSpacing/>
    </w:pPr>
  </w:style>
  <w:style w:customStyle="true" w:styleId="Reetkatablice1" w:type="table">
    <w:name w:val="Rešetka tablice1"/>
    <w:basedOn w:val="Obinatablica"/>
    <w:next w:val="Reetkatablice"/>
    <w:uiPriority w:val="59"/>
    <w:rsid w:val="00590343"/>
    <w:rPr>
      <w:rFonts w:eastAsia="Times New Roman" w:hAnsi="Tahoma" w:ascii="Tahoma"/>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809CF"/>
    <w:rPr>
      <w:color w:val="808080"/>
      <w:bdr w:space="0" w:sz="0" w:color="auto" w:val="none"/>
      <w:shd w:fill="auto" w:color="auto" w:val="clear"/>
    </w:rPr>
  </w:style>
  <w:style w:customStyle="true" w:styleId="eSPISCCParagraphDefaultFont" w:type="character">
    <w:name w:val="eSPIS_CC_Paragraph Default Font"/>
    <w:basedOn w:val="Zadanifontodlomka"/>
    <w:rsid w:val="00C809C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809CF"/>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809C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809C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22F7"/>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2322F7"/>
    <w:pPr>
      <w:ind w:left="720"/>
      <w:contextualSpacing/>
    </w:pPr>
  </w:style>
  <w:style w:customStyle="1" w:styleId="Reetkatablice1" w:type="table">
    <w:name w:val="Rešetka tablice1"/>
    <w:basedOn w:val="Obinatablica"/>
    <w:next w:val="Reetkatablice"/>
    <w:uiPriority w:val="59"/>
    <w:rsid w:val="00590343"/>
    <w:rPr>
      <w:rFonts w:ascii="Tahoma" w:eastAsia="Times New Roman" w:hAnsi="Tahoma"/>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809CF"/>
    <w:rPr>
      <w:color w:val="808080"/>
      <w:bdr w:color="auto" w:space="0" w:sz="0" w:val="none"/>
      <w:shd w:color="auto" w:fill="auto" w:val="clear"/>
    </w:rPr>
  </w:style>
  <w:style w:customStyle="1" w:styleId="eSPISCCParagraphDefaultFont" w:type="character">
    <w:name w:val="eSPIS_CC_Paragraph Default Font"/>
    <w:basedOn w:val="Zadanifontodlomka"/>
    <w:rsid w:val="00C809C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809CF"/>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809C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809C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4977428">
      <w:bodyDiv w:val="true"/>
      <w:marLeft w:val="0"/>
      <w:marRight w:val="0"/>
      <w:marTop w:val="0"/>
      <w:marBottom w:val="0"/>
      <w:divBdr>
        <w:top w:space="0" w:sz="0" w:color="auto" w:val="none"/>
        <w:left w:space="0" w:sz="0" w:color="auto" w:val="none"/>
        <w:bottom w:space="0" w:sz="0" w:color="auto" w:val="none"/>
        <w:right w:space="0" w:sz="0" w:color="auto" w:val="none"/>
      </w:divBdr>
    </w:div>
    <w:div w:id="1616791019">
      <w:bodyDiv w:val="true"/>
      <w:marLeft w:val="0"/>
      <w:marRight w:val="0"/>
      <w:marTop w:val="0"/>
      <w:marBottom w:val="0"/>
      <w:divBdr>
        <w:top w:space="0" w:sz="0" w:color="auto" w:val="none"/>
        <w:left w:space="0" w:sz="0" w:color="auto" w:val="none"/>
        <w:bottom w:space="0" w:sz="0" w:color="auto" w:val="none"/>
        <w:right w:space="0" w:sz="0" w:color="auto" w:val="none"/>
      </w:divBdr>
    </w:div>
    <w:div w:id="20974324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prosinca 2018.</izvorni_sadrzaj>
    <derivirana_varijabla naziv="DomainObject.DatumDonosenjaOdluke_1">31.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2018.</izvorni_sadrzaj>
    <derivirana_varijabla naziv="DomainObject.Predmet.DatumOsnivanja_1">13.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radnika</izvorni_sadrzaj>
    <derivirana_varijabla naziv="DomainObject.Predmet.Opis_1">Prijedlog radnika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St-466/2018</izvorni_sadrzaj>
    <derivirana_varijabla naziv="DomainObject.Predmet.OznakaBroj_1">St-466/2018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St-440/18 - odbačen prijedlog</izvorni_sadrzaj>
    <derivirana_varijabla naziv="DomainObject.Predmet.PrimjedbaSuca_1">4 St-440/18 - odbačen prijedlog</derivirana_varijabla>
  </DomainObject.Predmet.PrimjedbaSuca>
  <DomainObject.Predmet.ProtustrankaFormated>
    <izvorni_sadrzaj>  ZRINSKI dioničko društvo za grafičku i nakladničku djelatnost zastupanog po punomoćniku Mirjana Ovčar</izvorni_sadrzaj>
    <derivirana_varijabla naziv="DomainObject.Predmet.ProtustrankaFormated_1">  ZRINSKI dioničko društvo za grafičku i nakladničku djelatnost zastupanog po punomoćniku Mirjana Ovčar</derivirana_varijabla>
  </DomainObject.Predmet.ProtustrankaFormated>
  <DomainObject.Predmet.ProtustrankaFormatedOIB>
    <izvorni_sadrzaj>  ZRINSKI dioničko društvo za grafičku i nakladničku djelatnost, OIB 38396277912 zastupanog po punomoćniku Mirjana Ovčar</izvorni_sadrzaj>
    <derivirana_varijabla naziv="DomainObject.Predmet.ProtustrankaFormatedOIB_1">  ZRINSKI dioničko društvo za grafičku i nakladničku djelatnost, OIB 38396277912 zastupanog po punomoćniku Mirjana Ovčar</derivirana_varijabla>
  </DomainObject.Predmet.ProtustrankaFormatedOIB>
  <DomainObject.Predmet.ProtustrankaFormatedWithAdress>
    <izvorni_sadrzaj> ZRINSKI dioničko društvo za grafičku i nakladničku djelatnost, Dr. Ivana Novaka 13, 40000 Čakovec zastupanog po punomoćniku Mirjana Ovčar</izvorni_sadrzaj>
    <derivirana_varijabla naziv="DomainObject.Predmet.ProtustrankaFormatedWithAdress_1"> ZRINSKI dioničko društvo za grafičku i nakladničku djelatnost, Dr. Ivana Novaka 13, 40000 Čakovec zastupanog po punomoćniku Mirjana Ovčar</derivirana_varijabla>
  </DomainObject.Predmet.ProtustrankaFormatedWithAdress>
  <DomainObject.Predmet.ProtustrankaFormatedWithAdressOIB>
    <izvorni_sadrzaj> ZRINSKI dioničko društvo za grafičku i nakladničku djelatnost, OIB 38396277912, Dr. Ivana Novaka 13, 40000 Čakovec zastupanog po punomoćniku Mirjana Ovčar</izvorni_sadrzaj>
    <derivirana_varijabla naziv="DomainObject.Predmet.ProtustrankaFormatedWithAdressOIB_1"> ZRINSKI dioničko društvo za grafičku i nakladničku djelatnost, OIB 38396277912, Dr. Ivana Novaka 13, 40000 Čakovec zastupanog po punomoćniku Mirjana Ovčar</derivirana_varijabla>
  </DomainObject.Predmet.ProtustrankaFormatedWithAdressOIB>
  <DomainObject.Predmet.ProtustrankaWithAdress>
    <izvorni_sadrzaj>ZRINSKI dioničko društvo za grafičku i nakladničku djelatnost Dr. Ivana Novaka 13, 40000 Čakovec</izvorni_sadrzaj>
    <derivirana_varijabla naziv="DomainObject.Predmet.ProtustrankaWithAdress_1">ZRINSKI dioničko društvo za grafičku i nakladničku djelatnost Dr. Ivana Novaka 13, 40000 Čakovec</derivirana_varijabla>
  </DomainObject.Predmet.ProtustrankaWithAdress>
  <DomainObject.Predmet.ProtustrankaWithAdressOIB>
    <izvorni_sadrzaj>ZRINSKI dioničko društvo za grafičku i nakladničku djelatnost, OIB 38396277912, Dr. Ivana Novaka 13, 40000 Čakovec</izvorni_sadrzaj>
    <derivirana_varijabla naziv="DomainObject.Predmet.ProtustrankaWithAdressOIB_1">ZRINSKI dioničko društvo za grafičku i nakladničku djelatnost, OIB 38396277912, Dr. Ivana Novaka 13, 40000 Čakovec</derivirana_varijabla>
  </DomainObject.Predmet.ProtustrankaWithAdressOIB>
  <DomainObject.Predmet.ProtustrankaNazivFormated>
    <izvorni_sadrzaj>ZRINSKI dioničko društvo za grafičku i nakladničku djelatnost</izvorni_sadrzaj>
    <derivirana_varijabla naziv="DomainObject.Predmet.ProtustrankaNazivFormated_1">ZRINSKI dioničko društvo za grafičku i nakladničku djelatnost</derivirana_varijabla>
  </DomainObject.Predmet.ProtustrankaNazivFormated>
  <DomainObject.Predmet.ProtustrankaNazivFormatedOIB>
    <izvorni_sadrzaj>ZRINSKI dioničko društvo za grafičku i nakladničku djelatnost, OIB 38396277912</izvorni_sadrzaj>
    <derivirana_varijabla naziv="DomainObject.Predmet.ProtustrankaNazivFormatedOIB_1">ZRINSKI dioničko društvo za grafičku i nakladničku djelatnost, OIB 38396277912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 Danijela Filipović zastupane po punomoćniku Sindikat grafičke i nakladničke djelatnosti Hrvatske; Dragan Hrustek zastupanog po punomoćniku Sindikat grafičke i nakladničke djelatnosti Hrvatske; Đurđica Kovačić zastupane po punomoćniku Sindikat grafičke i nakladničke djelatnosti Hrvatske; Jelena Vadas zastupane po punomoćniku Sindikat grafičke i nakladničke djelatnosti Hrvatske; Dino Marciuš zastupanog po punomoćniku Sindikat grafičke i nakladničke djelatnosti Hrvatske; Ana Đud zastupane po punomoćniku Sindikat grafičke i nakladničke djelatnosti Hrvatske; Dubravka Pintarić zastupane po punomoćniku Sindikat grafičke i nakladničke djelatnosti Hrvatske; Melani Vidović zastupane po punomoćniku Sindikat grafičke i nakladničke djelatnosti Hrvatske; Ivana Vincetič zastupane po punomoćniku Sindikat grafičke i nakladničke djelatnosti Hrvatske; Zdenka Jožić zastupane po punomoćniku Sindikat grafičke i nakladničke djelatnosti Hrvatske; Nada Slamek zastupane po punomoćniku Sindikat grafičke i nakladničke djelatnosti Hrvatske; Marija Vrtarić zastupane po punomoćniku Sindikat grafičke i nakladničke djelatnosti Hrvatske; Kristijan Petran zastupanog po punomoćniku Sindikat grafičke i nakladničke djelatnosti Hrvatske</izvorni_sadrzaj>
    <derivirana_varijabla naziv="DomainObject.Predmet.StrankaFormated_1">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 Danijela Filipović zastupane po punomoćniku Sindikat grafičke i nakladničke djelatnosti Hrvatske; Dragan Hrustek zastupanog po punomoćniku Sindikat grafičke i nakladničke djelatnosti Hrvatske; Đurđica Kovačić zastupane po punomoćniku Sindikat grafičke i nakladničke djelatnosti Hrvatske; Jelena Vadas zastupane po punomoćniku Sindikat grafičke i nakladničke djelatnosti Hrvatske; Dino Marciuš zastupanog po punomoćniku Sindikat grafičke i nakladničke djelatnosti Hrvatske; Ana Đud zastupane po punomoćniku Sindikat grafičke i nakladničke djelatnosti Hrvatske; Dubravka Pintarić zastupane po punomoćniku Sindikat grafičke i nakladničke djelatnosti Hrvatske; Melani Vidović zastupane po punomoćniku Sindikat grafičke i nakladničke djelatnosti Hrvatske; Ivana Vincetič zastupane po punomoćniku Sindikat grafičke i nakladničke djelatnosti Hrvatske; Zdenka Jožić zastupane po punomoćniku Sindikat grafičke i nakladničke djelatnosti Hrvatske; Nada Slamek zastupane po punomoćniku Sindikat grafičke i nakladničke djelatnosti Hrvatske; Marija Vrtarić zastupane po punomoćniku Sindikat grafičke i nakladničke djelatnosti Hrvatske; Kristijan Petran zastupanog po punomoćniku Sindikat grafičke i nakladničke djelatnosti Hrvatske</derivirana_varijabla>
  </DomainObject.Predmet.StrankaFormated>
  <DomainObject.Predmet.StrankaFormatedOIB>
    <izvorni_sadrzaj>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 Danijela Filipović, OIB 88385051030 zastupane po punomoćniku Sindikat grafičke i nakladničke djelatnosti Hrvatske; Dragan Hrustek, OIB 73613174145 zastupanog po punomoćniku Sindikat grafičke i nakladničke djelatnosti Hrvatske; Đurđica Kovačić, OIB 97868505669 zastupane po punomoćniku Sindikat grafičke i nakladničke djelatnosti Hrvatske; Jelena Vadas, OIB 18360541040 zastupane po punomoćniku Sindikat grafičke i nakladničke djelatnosti Hrvatske; Dino Marciuš, OIB 51098386326 zastupanog po punomoćniku Sindikat grafičke i nakladničke djelatnosti Hrvatske; Ana Đud, OIB 37921980678 zastupane po punomoćniku Sindikat grafičke i nakladničke djelatnosti Hrvatske; Dubravka Pintarić, OIB 63221003551 zastupane po punomoćniku Sindikat grafičke i nakladničke djelatnosti Hrvatske; Melani Vidović, OIB 73523056765 zastupane po punomoćniku Sindikat grafičke i nakladničke djelatnosti Hrvatske; Ivana Vincetič, OIB 49078194326 zastupane po punomoćniku Sindikat grafičke i nakladničke djelatnosti Hrvatske; Zdenka Jožić, OIB 64883443495 zastupane po punomoćniku Sindikat grafičke i nakladničke djelatnosti Hrvatske; Nada Slamek, OIB 16295169732 zastupane po punomoćniku Sindikat grafičke i nakladničke djelatnosti Hrvatske; Marija Vrtarić, OIB 26046425879 zastupane po punomoćniku Sindikat grafičke i nakladničke djelatnosti Hrvatske; Kristijan Petran, OIB 73572951256 zastupanog po punomoćniku Sindikat grafičke i nakladničke djelatnosti Hrvatske</izvorni_sadrzaj>
    <derivirana_varijabla naziv="DomainObject.Predmet.StrankaFormatedOIB_1">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 Danijela Filipović, OIB 88385051030 zastupane po punomoćniku Sindikat grafičke i nakladničke djelatnosti Hrvatske; Dragan Hrustek, OIB 73613174145 zastupanog po punomoćniku Sindikat grafičke i nakladničke djelatnosti Hrvatske; Đurđica Kovačić, OIB 97868505669 zastupane po punomoćniku Sindikat grafičke i nakladničke djelatnosti Hrvatske; Jelena Vadas, OIB 18360541040 zastupane po punomoćniku Sindikat grafičke i nakladničke djelatnosti Hrvatske; Dino Marciuš, OIB 51098386326 zastupanog po punomoćniku Sindikat grafičke i nakladničke djelatnosti Hrvatske; Ana Đud, OIB 37921980678 zastupane po punomoćniku Sindikat grafičke i nakladničke djelatnosti Hrvatske; Dubravka Pintarić, OIB 63221003551 zastupane po punomoćniku Sindikat grafičke i nakladničke djelatnosti Hrvatske; Melani Vidović, OIB 73523056765 zastupane po punomoćniku Sindikat grafičke i nakladničke djelatnosti Hrvatske; Ivana Vincetič, OIB 49078194326 zastupane po punomoćniku Sindikat grafičke i nakladničke djelatnosti Hrvatske; Zdenka Jožić, OIB 64883443495 zastupane po punomoćniku Sindikat grafičke i nakladničke djelatnosti Hrvatske; Nada Slamek, OIB 16295169732 zastupane po punomoćniku Sindikat grafičke i nakladničke djelatnosti Hrvatske; Marija Vrtarić, OIB 26046425879 zastupane po punomoćniku Sindikat grafičke i nakladničke djelatnosti Hrvatske; Kristijan Petran, OIB 73572951256 zastupanog po punomoćniku Sindikat grafičke i nakladničke djelatnosti Hrvatske</derivirana_varijabla>
  </DomainObject.Predmet.StrankaFormatedOIB>
  <DomainObject.Predmet.StrankaFormatedWithAdress>
    <izvorni_sadrzaj>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 Danijela Filipović, Glavna 3, 40000 Sivica zastupane po punomoćniku Sindikat grafičke i nakladničke djelatnosti Hrvatske; Dragan Hrustek, Rade Končara 23a, 40000 Mali Mihaljevec zastupanog po punomoćniku Sindikat grafičke i nakladničke djelatnosti Hrvatske; Đurđica Kovačić, Vladimira Nazora 44, 40000 Lopatinec zastupane po punomoćniku Sindikat grafičke i nakladničke djelatnosti Hrvatske; Jelena Vadas, Josipa Slavenskog 3, 40323 Draškovec zastupane po punomoćniku Sindikat grafičke i nakladničke djelatnosti Hrvatske; Dino Marciuš, Slakovec 106, 40000 Slakovec zastupanog po punomoćniku Sindikat grafičke i nakladničke djelatnosti Hrvatske; Ana Đud, Poljska 5, 40000 Čakovec zastupane po punomoćniku Sindikat grafičke i nakladničke djelatnosti Hrvatske; Dubravka Pintarić, Dunajska 46, 40313 Sveti Martin Na Muri zastupane po punomoćniku Sindikat grafičke i nakladničke djelatnosti Hrvatske; Melani Vidović, Glavna 8, 40000 Celine zastupane po punomoćniku Sindikat grafičke i nakladničke djelatnosti Hrvatske; Ivana Vincetič, Črečan 34, 40000 Črečan zastupane po punomoćniku Sindikat grafičke i nakladničke djelatnosti Hrvatske; Zdenka Jožić, Josipa Bajkovca 131, 40000 Savska Ves zastupane po punomoćniku Sindikat grafičke i nakladničke djelatnosti Hrvatske; Nada Slamek, Ograda 5, 40315 Vratišinec zastupane po punomoćniku Sindikat grafičke i nakladničke djelatnosti Hrvatske; Marija Vrtarić, Marof 20, 40315 Gornji Kraljevec zastupane po punomoćniku Sindikat grafičke i nakladničke djelatnosti Hrvatske; Kristijan Petran, Pretetinec 205, 40000 Pretetinec zastupanog po punomoćniku Sindikat grafičke i nakladničke djelatnosti Hrvatske</izvorni_sadrzaj>
    <derivirana_varijabla naziv="DomainObject.Predmet.StrankaFormatedWithAdress_1">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 Danijela Filipović, Glavna 3, 40000 Sivica zastupane po punomoćniku Sindikat grafičke i nakladničke djelatnosti Hrvatske; Dragan Hrustek, Rade Končara 23a, 40000 Mali Mihaljevec zastupanog po punomoćniku Sindikat grafičke i nakladničke djelatnosti Hrvatske; Đurđica Kovačić, Vladimira Nazora 44, 40000 Lopatinec zastupane po punomoćniku Sindikat grafičke i nakladničke djelatnosti Hrvatske; Jelena Vadas, Josipa Slavenskog 3, 40323 Draškovec zastupane po punomoćniku Sindikat grafičke i nakladničke djelatnosti Hrvatske; Dino Marciuš, Slakovec 106, 40000 Slakovec zastupanog po punomoćniku Sindikat grafičke i nakladničke djelatnosti Hrvatske; Ana Đud, Poljska 5, 40000 Čakovec zastupane po punomoćniku Sindikat grafičke i nakladničke djelatnosti Hrvatske; Dubravka Pintarić, Dunajska 46, 40313 Sveti Martin Na Muri zastupane po punomoćniku Sindikat grafičke i nakladničke djelatnosti Hrvatske; Melani Vidović, Glavna 8, 40000 Celine zastupane po punomoćniku Sindikat grafičke i nakladničke djelatnosti Hrvatske; Ivana Vincetič, Črečan 34, 40000 Črečan zastupane po punomoćniku Sindikat grafičke i nakladničke djelatnosti Hrvatske; Zdenka Jožić, Josipa Bajkovca 131, 40000 Savska Ves zastupane po punomoćniku Sindikat grafičke i nakladničke djelatnosti Hrvatske; Nada Slamek, Ograda 5, 40315 Vratišinec zastupane po punomoćniku Sindikat grafičke i nakladničke djelatnosti Hrvatske; Marija Vrtarić, Marof 20, 40315 Gornji Kraljevec zastupane po punomoćniku Sindikat grafičke i nakladničke djelatnosti Hrvatske; Kristijan Petran, Pretetinec 205, 40000 Pretetinec zastupanog po punomoćniku Sindikat grafičke i nakladničke djelatnosti Hrvatske</derivirana_varijabla>
  </DomainObject.Predmet.StrankaFormatedWithAdress>
  <DomainObject.Predmet.StrankaFormatedWithAdressOIB>
    <izvorni_sadrzaj>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 Danijela Filipović, OIB 88385051030, Glavna 3, 40000 Sivica zastupane po punomoćniku Sindikat grafičke i nakladničke djelatnosti Hrvatske; Dragan Hrustek, OIB 73613174145, Rade Končara 23a, 40000 Mali Mihaljevec zastupanog po punomoćniku Sindikat grafičke i nakladničke djelatnosti Hrvatske; Đurđica Kovačić, OIB 97868505669, Vladimira Nazora 44, 40000 Lopatinec zastupane po punomoćniku Sindikat grafičke i nakladničke djelatnosti Hrvatske; Jelena Vadas, OIB 18360541040, Josipa Slavenskog 3, 40323 Draškovec zastupane po punomoćniku Sindikat grafičke i nakladničke djelatnosti Hrvatske; Dino Marciuš, OIB 51098386326, Slakovec 106, 40000 Slakovec zastupanog po punomoćniku Sindikat grafičke i nakladničke djelatnosti Hrvatske; Ana Đud, OIB 37921980678, Poljska 5, 40000 Čakovec zastupane po punomoćniku Sindikat grafičke i nakladničke djelatnosti Hrvatske; Dubravka Pintarić, OIB 63221003551, Dunajska 46, 40313 Sveti Martin Na Muri zastupane po punomoćniku Sindikat grafičke i nakladničke djelatnosti Hrvatske; Melani Vidović, OIB 73523056765, Glavna 8, 40000 Celine zastupane po punomoćniku Sindikat grafičke i nakladničke djelatnosti Hrvatske; Ivana Vincetič, OIB 49078194326, Črečan 34, 40000 Črečan zastupane po punomoćniku Sindikat grafičke i nakladničke djelatnosti Hrvatske; Zdenka Jožić, OIB 64883443495, Josipa Bajkovca 131, 40000 Savska Ves zastupane po punomoćniku Sindikat grafičke i nakladničke djelatnosti Hrvatske; Nada Slamek, OIB 16295169732, Ograda 5, 40315 Vratišinec zastupane po punomoćniku Sindikat grafičke i nakladničke djelatnosti Hrvatske; Marija Vrtarić, OIB 26046425879, Marof 20, 40315 Gornji Kraljevec zastupane po punomoćniku Sindikat grafičke i nakladničke djelatnosti Hrvatske; Kristijan Petran, OIB 73572951256, Pretetinec 205, 40000 Pretetinec zastupanog po punomoćniku Sindikat grafičke i nakladničke djelatnosti Hrvatske</izvorni_sadrzaj>
    <derivirana_varijabla naziv="DomainObject.Predmet.StrankaFormatedWithAdressOIB_1">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 Danijela Filipović, OIB 88385051030, Glavna 3, 40000 Sivica zastupane po punomoćniku Sindikat grafičke i nakladničke djelatnosti Hrvatske; Dragan Hrustek, OIB 73613174145, Rade Končara 23a, 40000 Mali Mihaljevec zastupanog po punomoćniku Sindikat grafičke i nakladničke djelatnosti Hrvatske; Đurđica Kovačić, OIB 97868505669, Vladimira Nazora 44, 40000 Lopatinec zastupane po punomoćniku Sindikat grafičke i nakladničke djelatnosti Hrvatske; Jelena Vadas, OIB 18360541040, Josipa Slavenskog 3, 40323 Draškovec zastupane po punomoćniku Sindikat grafičke i nakladničke djelatnosti Hrvatske; Dino Marciuš, OIB 51098386326, Slakovec 106, 40000 Slakovec zastupanog po punomoćniku Sindikat grafičke i nakladničke djelatnosti Hrvatske; Ana Đud, OIB 37921980678, Poljska 5, 40000 Čakovec zastupane po punomoćniku Sindikat grafičke i nakladničke djelatnosti Hrvatske; Dubravka Pintarić, OIB 63221003551, Dunajska 46, 40313 Sveti Martin Na Muri zastupane po punomoćniku Sindikat grafičke i nakladničke djelatnosti Hrvatske; Melani Vidović, OIB 73523056765, Glavna 8, 40000 Celine zastupane po punomoćniku Sindikat grafičke i nakladničke djelatnosti Hrvatske; Ivana Vincetič, OIB 49078194326, Črečan 34, 40000 Črečan zastupane po punomoćniku Sindikat grafičke i nakladničke djelatnosti Hrvatske; Zdenka Jožić, OIB 64883443495, Josipa Bajkovca 131, 40000 Savska Ves zastupane po punomoćniku Sindikat grafičke i nakladničke djelatnosti Hrvatske; Nada Slamek, OIB 16295169732, Ograda 5, 40315 Vratišinec zastupane po punomoćniku Sindikat grafičke i nakladničke djelatnosti Hrvatske; Marija Vrtarić, OIB 26046425879, Marof 20, 40315 Gornji Kraljevec zastupane po punomoćniku Sindikat grafičke i nakladničke djelatnosti Hrvatske; Kristijan Petran, OIB 73572951256, Pretetinec 205, 40000 Pretetinec zastupanog po punomoćniku Sindikat grafičke i nakladničke djelatnosti Hrvatske</derivirana_varijabla>
  </DomainObject.Predmet.StrankaFormatedWithAdressOIB>
  <DomainObject.Predmet.StrankaWithAdress>
    <izvorni_sadrzaj>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Lopatinec,Danijela Filipović Glavna 3,40000 Sivica,Dragan Hrustek Rade Končara 23a,40000 Mali Mihaljevec,Đurđica Kovačić Vladimira Nazora 44,40000 Lopatinec,Jelena Vadas Josipa Slavenskog 3,40323 Draškovec,Dino Marciuš Slakovec 106,40000 Slakovec,Ana Đud Poljska 5,40000 Čakovec,Dubravka Pintarić Dunajska 46,40313 Sveti Martin Na Muri,Melani Vidović Glavna 8,40000 Celine,Ivana Vincetič Črečan 34,40000 Črečan,Zdenka Jožić Josipa Bajkovca 131,40000 Savska Ves,Nada Slamek Ograda 5,40315 Vratišinec,Marija Vrtarić Marof 20,40315 Gornji Kraljevec,Kristijan Petran Pretetinec 205,40000 Pretetinec</izvorni_sadrzaj>
    <derivirana_varijabla naziv="DomainObject.Predmet.StrankaWithAdress_1">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Lopatinec,Danijela Filipović Glavna 3,40000 Sivica,Dragan Hrustek Rade Končara 23a,40000 Mali Mihaljevec,Đurđica Kovačić Vladimira Nazora 44,40000 Lopatinec,Jelena Vadas Josipa Slavenskog 3,40323 Draškovec,Dino Marciuš Slakovec 106,40000 Slakovec,Ana Đud Poljska 5,40000 Čakovec,Dubravka Pintarić Dunajska 46,40313 Sveti Martin Na Muri,Melani Vidović Glavna 8,40000 Celine,Ivana Vincetič Črečan 34,40000 Črečan,Zdenka Jožić Josipa Bajkovca 131,40000 Savska Ves,Nada Slamek Ograda 5,40315 Vratišinec,Marija Vrtarić Marof 20,40315 Gornji Kraljevec,Kristijan Petran Pretetinec 205,40000 Pretetinec</derivirana_varijabla>
  </DomainObject.Predmet.StrankaWithAdress>
  <DomainObject.Predmet.StrankaWithAdressOIB>
    <izvorni_sadrzaj>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Lopatinec,Danijela Filipović, OIB 88385051030, Glavna 3,40000 Sivica,Dragan Hrustek, OIB 73613174145, Rade Končara 23a,40000 Mali Mihaljevec,Đurđica Kovačić, OIB 97868505669, Vladimira Nazora 44,40000 Lopatinec,Jelena Vadas, OIB 18360541040, Josipa Slavenskog 3,40323 Draškovec,Dino Marciuš, OIB 51098386326, Slakovec 106,40000 Slakovec,Ana Đud, OIB 37921980678, Poljska 5,40000 Čakovec,Dubravka Pintarić, OIB 63221003551, Dunajska 46,40313 Sveti Martin Na Muri,Melani Vidović, OIB 73523056765, Glavna 8,40000 Celine,Ivana Vincetič, OIB 49078194326, Črečan 34,40000 Črečan,Zdenka Jožić, OIB 64883443495, Josipa Bajkovca 131,40000 Savska Ves,Nada Slamek, OIB 16295169732, Ograda 5,40315 Vratišinec,Marija Vrtarić, OIB 26046425879, Marof 20,40315 Gornji Kraljevec,Kristijan Petran, OIB 73572951256, Pretetinec 205,40000 Pretetinec</izvorni_sadrzaj>
    <derivirana_varijabla naziv="DomainObject.Predmet.StrankaWithAdressOIB_1">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Lopatinec,Danijela Filipović, OIB 88385051030, Glavna 3,40000 Sivica,Dragan Hrustek, OIB 73613174145, Rade Končara 23a,40000 Mali Mihaljevec,Đurđica Kovačić, OIB 97868505669, Vladimira Nazora 44,40000 Lopatinec,Jelena Vadas, OIB 18360541040, Josipa Slavenskog 3,40323 Draškovec,Dino Marciuš, OIB 51098386326, Slakovec 106,40000 Slakovec,Ana Đud, OIB 37921980678, Poljska 5,40000 Čakovec,Dubravka Pintarić, OIB 63221003551, Dunajska 46,40313 Sveti Martin Na Muri,Melani Vidović, OIB 73523056765, Glavna 8,40000 Celine,Ivana Vincetič, OIB 49078194326, Črečan 34,40000 Črečan,Zdenka Jožić, OIB 64883443495, Josipa Bajkovca 131,40000 Savska Ves,Nada Slamek, OIB 16295169732, Ograda 5,40315 Vratišinec,Marija Vrtarić, OIB 26046425879, Marof 20,40315 Gornji Kraljevec,Kristijan Petran, OIB 73572951256, Pretetinec 205,40000 Pretetinec</derivirana_varijabla>
  </DomainObject.Predmet.StrankaWithAdressOIB>
  <DomainObject.Predmet.StrankaNazivFormated>
    <izvorni_sadrzaj>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Babić,Danijela Filipović,Dragan Hrustek,Đurđica Kovačić,Jelena Vadas,Dino Marciuš,Ana Đud,Dubravka Pintarić,Melani Vidović,Ivana Vincetič,Zdenka Jožić,Nada Slamek,Marija Vrtarić,Kristijan Petran</izvorni_sadrzaj>
    <derivirana_varijabla naziv="DomainObject.Predmet.StrankaNazivFormated_1">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Babić,Danijela Filipović,Dragan Hrustek,Đurđica Kovačić,Jelena Vadas,Dino Marciuš,Ana Đud,Dubravka Pintarić,Melani Vidović,Ivana Vincetič,Zdenka Jožić,Nada Slamek,Marija Vrtarić,Kristijan Petran</derivirana_varijabla>
  </DomainObject.Predmet.StrankaNazivFormated>
  <DomainObject.Predmet.StrankaNazivFormatedOIB>
    <izvorni_sadrzaj>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81089353284,Danijela Filipović, OIB 88385051030,Dragan Hrustek, OIB 73613174145,Đurđica Kovačić, OIB 97868505669,Jelena Vadas, OIB 18360541040,Dino Marciuš, OIB 51098386326,Ana Đud, OIB 37921980678,Dubravka Pintarić, OIB 63221003551,Melani Vidović, OIB 73523056765,Ivana Vincetič, OIB 49078194326,Zdenka Jožić, OIB 64883443495,Nada Slamek, OIB 16295169732,Marija Vrtarić, OIB 26046425879,Kristijan Petran, OIB 73572951256</izvorni_sadrzaj>
    <derivirana_varijabla naziv="DomainObject.Predmet.StrankaNazivFormatedOIB_1">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81089353284,Danijela Filipović, OIB 88385051030,Dragan Hrustek, OIB 73613174145,Đurđica Kovačić, OIB 97868505669,Jelena Vadas, OIB 18360541040,Dino Marciuš, OIB 51098386326,Ana Đud, OIB 37921980678,Dubravka Pintarić, OIB 63221003551,Melani Vidović, OIB 73523056765,Ivana Vincetič, OIB 49078194326,Zdenka Jožić, OIB 64883443495,Nada Slamek, OIB 16295169732,Marija Vrtarić, OIB 26046425879,Kristijan Petran, OIB 73572951256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tem>Danijela Filipović zastupane po punomoćniku Sindikat grafičke i nakladničke djelatnosti Hrvatske</item>
      <item>Dragan Hrustek zastupanog po punomoćniku Sindikat grafičke i nakladničke djelatnosti Hrvatske</item>
      <item>Đurđica Kovačić zastupane po punomoćniku Sindikat grafičke i nakladničke djelatnosti Hrvatske</item>
      <item>Jelena Vadas zastupane po punomoćniku Sindikat grafičke i nakladničke djelatnosti Hrvatske</item>
      <item>Dino Marciuš zastupanog po punomoćniku Sindikat grafičke i nakladničke djelatnosti Hrvatske</item>
      <item>Ana Đud zastupane po punomoćniku Sindikat grafičke i nakladničke djelatnosti Hrvatske</item>
      <item>Dubravka Pintarić zastupane po punomoćniku Sindikat grafičke i nakladničke djelatnosti Hrvatske</item>
      <item>Melani Vidović zastupane po punomoćniku Sindikat grafičke i nakladničke djelatnosti Hrvatske</item>
      <item>Ivana Vincetič zastupane po punomoćniku Sindikat grafičke i nakladničke djelatnosti Hrvatske</item>
      <item>Zdenka Jožić zastupane po punomoćniku Sindikat grafičke i nakladničke djelatnosti Hrvatske</item>
      <item>Nada Slamek zastupane po punomoćniku Sindikat grafičke i nakladničke djelatnosti Hrvatske</item>
      <item>Marija Vrtarić zastupane po punomoćniku Sindikat grafičke i nakladničke djelatnosti Hrvatske</item>
      <item>Kristijan Petran zastupanog po punomoćniku Sindikat grafičke i nakladničke djelatnosti Hrvatske</item>
    </izvorni_sadrzaj>
    <derivirana_varijabla naziv="DomainObject.Predmet.StrankaListFormated_1">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tem>Danijela Filipović zastupane po punomoćniku Sindikat grafičke i nakladničke djelatnosti Hrvatske</item>
      <item>Dragan Hrustek zastupanog po punomoćniku Sindikat grafičke i nakladničke djelatnosti Hrvatske</item>
      <item>Đurđica Kovačić zastupane po punomoćniku Sindikat grafičke i nakladničke djelatnosti Hrvatske</item>
      <item>Jelena Vadas zastupane po punomoćniku Sindikat grafičke i nakladničke djelatnosti Hrvatske</item>
      <item>Dino Marciuš zastupanog po punomoćniku Sindikat grafičke i nakladničke djelatnosti Hrvatske</item>
      <item>Ana Đud zastupane po punomoćniku Sindikat grafičke i nakladničke djelatnosti Hrvatske</item>
      <item>Dubravka Pintarić zastupane po punomoćniku Sindikat grafičke i nakladničke djelatnosti Hrvatske</item>
      <item>Melani Vidović zastupane po punomoćniku Sindikat grafičke i nakladničke djelatnosti Hrvatske</item>
      <item>Ivana Vincetič zastupane po punomoćniku Sindikat grafičke i nakladničke djelatnosti Hrvatske</item>
      <item>Zdenka Jožić zastupane po punomoćniku Sindikat grafičke i nakladničke djelatnosti Hrvatske</item>
      <item>Nada Slamek zastupane po punomoćniku Sindikat grafičke i nakladničke djelatnosti Hrvatske</item>
      <item>Marija Vrtarić zastupane po punomoćniku Sindikat grafičke i nakladničke djelatnosti Hrvatske</item>
      <item>Kristijan Petran zastupanog po punomoćniku Sindikat grafičke i nakladničke djelatnosti Hrvatske</item>
    </derivirana_varijabla>
  </DomainObject.Predmet.StrankaListFormated>
  <DomainObject.Predmet.StrankaListFormatedOIB>
    <izvorni_sadrzaj>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tem>Danijela Filipović, OIB 88385051030 zastupane po punomoćniku Sindikat grafičke i nakladničke djelatnosti Hrvatske</item>
      <item>Dragan Hrustek, OIB 73613174145 zastupanog po punomoćniku Sindikat grafičke i nakladničke djelatnosti Hrvatske</item>
      <item>Đurđica Kovačić, OIB 97868505669 zastupane po punomoćniku Sindikat grafičke i nakladničke djelatnosti Hrvatske</item>
      <item>Jelena Vadas, OIB 18360541040 zastupane po punomoćniku Sindikat grafičke i nakladničke djelatnosti Hrvatske</item>
      <item>Dino Marciuš, OIB 51098386326 zastupanog po punomoćniku Sindikat grafičke i nakladničke djelatnosti Hrvatske</item>
      <item>Ana Đud, OIB 37921980678 zastupane po punomoćniku Sindikat grafičke i nakladničke djelatnosti Hrvatske</item>
      <item>Dubravka Pintarić, OIB 63221003551 zastupane po punomoćniku Sindikat grafičke i nakladničke djelatnosti Hrvatske</item>
      <item>Melani Vidović, OIB 73523056765 zastupane po punomoćniku Sindikat grafičke i nakladničke djelatnosti Hrvatske</item>
      <item>Ivana Vincetič, OIB 49078194326 zastupane po punomoćniku Sindikat grafičke i nakladničke djelatnosti Hrvatske</item>
      <item>Zdenka Jožić, OIB 64883443495 zastupane po punomoćniku Sindikat grafičke i nakladničke djelatnosti Hrvatske</item>
      <item>Nada Slamek, OIB 16295169732 zastupane po punomoćniku Sindikat grafičke i nakladničke djelatnosti Hrvatske</item>
      <item>Marija Vrtarić, OIB 26046425879 zastupane po punomoćniku Sindikat grafičke i nakladničke djelatnosti Hrvatske</item>
      <item>Kristijan Petran, OIB 73572951256 zastupanog po punomoćniku Sindikat grafičke i nakladničke djelatnosti Hrvatske</item>
    </izvorni_sadrzaj>
    <derivirana_varijabla naziv="DomainObject.Predmet.StrankaListFormatedOIB_1">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tem>Danijela Filipović, OIB 88385051030 zastupane po punomoćniku Sindikat grafičke i nakladničke djelatnosti Hrvatske</item>
      <item>Dragan Hrustek, OIB 73613174145 zastupanog po punomoćniku Sindikat grafičke i nakladničke djelatnosti Hrvatske</item>
      <item>Đurđica Kovačić, OIB 97868505669 zastupane po punomoćniku Sindikat grafičke i nakladničke djelatnosti Hrvatske</item>
      <item>Jelena Vadas, OIB 18360541040 zastupane po punomoćniku Sindikat grafičke i nakladničke djelatnosti Hrvatske</item>
      <item>Dino Marciuš, OIB 51098386326 zastupanog po punomoćniku Sindikat grafičke i nakladničke djelatnosti Hrvatske</item>
      <item>Ana Đud, OIB 37921980678 zastupane po punomoćniku Sindikat grafičke i nakladničke djelatnosti Hrvatske</item>
      <item>Dubravka Pintarić, OIB 63221003551 zastupane po punomoćniku Sindikat grafičke i nakladničke djelatnosti Hrvatske</item>
      <item>Melani Vidović, OIB 73523056765 zastupane po punomoćniku Sindikat grafičke i nakladničke djelatnosti Hrvatske</item>
      <item>Ivana Vincetič, OIB 49078194326 zastupane po punomoćniku Sindikat grafičke i nakladničke djelatnosti Hrvatske</item>
      <item>Zdenka Jožić, OIB 64883443495 zastupane po punomoćniku Sindikat grafičke i nakladničke djelatnosti Hrvatske</item>
      <item>Nada Slamek, OIB 16295169732 zastupane po punomoćniku Sindikat grafičke i nakladničke djelatnosti Hrvatske</item>
      <item>Marija Vrtarić, OIB 26046425879 zastupane po punomoćniku Sindikat grafičke i nakladničke djelatnosti Hrvatske</item>
      <item>Kristijan Petran, OIB 73572951256 zastupanog po punomoćniku Sindikat grafičke i nakladničke djelatnosti Hrvatske</item>
    </derivirana_varijabla>
  </DomainObject.Predmet.StrankaListFormatedOIB>
  <DomainObject.Predmet.StrankaListFormatedWithAdress>
    <izvorni_sadrzaj>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tem>Danijela Filipović, Glavna 3, 40000 Sivica zastupane po punomoćniku Sindikat grafičke i nakladničke djelatnosti Hrvatske</item>
      <item>Dragan Hrustek, Rade Končara 23a, 40000 Mali Mihaljevec zastupanog po punomoćniku Sindikat grafičke i nakladničke djelatnosti Hrvatske</item>
      <item>Đurđica Kovačić, Vladimira Nazora 44, 40000 Lopatinec zastupane po punomoćniku Sindikat grafičke i nakladničke djelatnosti Hrvatske</item>
      <item>Jelena Vadas, Josipa Slavenskog 3, 40323 Draškovec zastupane po punomoćniku Sindikat grafičke i nakladničke djelatnosti Hrvatske</item>
      <item>Dino Marciuš, Slakovec 106, 40000 Slakovec zastupanog po punomoćniku Sindikat grafičke i nakladničke djelatnosti Hrvatske</item>
      <item>Ana Đud, Poljska 5, 40000 Čakovec zastupane po punomoćniku Sindikat grafičke i nakladničke djelatnosti Hrvatske</item>
      <item>Dubravka Pintarić, Dunajska 46, 40313 Sveti Martin Na Muri zastupane po punomoćniku Sindikat grafičke i nakladničke djelatnosti Hrvatske</item>
      <item>Melani Vidović, Glavna 8, 40000 Celine zastupane po punomoćniku Sindikat grafičke i nakladničke djelatnosti Hrvatske</item>
      <item>Ivana Vincetič, Črečan 34, 40000 Črečan zastupane po punomoćniku Sindikat grafičke i nakladničke djelatnosti Hrvatske</item>
      <item>Zdenka Jožić, Josipa Bajkovca 131, 40000 Savska Ves zastupane po punomoćniku Sindikat grafičke i nakladničke djelatnosti Hrvatske</item>
      <item>Nada Slamek, Ograda 5, 40315 Vratišinec zastupane po punomoćniku Sindikat grafičke i nakladničke djelatnosti Hrvatske</item>
      <item>Marija Vrtarić, Marof 20, 40315 Gornji Kraljevec zastupane po punomoćniku Sindikat grafičke i nakladničke djelatnosti Hrvatske</item>
      <item>Kristijan Petran, Pretetinec 205, 40000 Pretetinec zastupanog po punomoćniku Sindikat grafičke i nakladničke djelatnosti Hrvatske</item>
    </izvorni_sadrzaj>
    <derivirana_varijabla naziv="DomainObject.Predmet.StrankaListFormatedWithAdress_1">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tem>Danijela Filipović, Glavna 3, 40000 Sivica zastupane po punomoćniku Sindikat grafičke i nakladničke djelatnosti Hrvatske</item>
      <item>Dragan Hrustek, Rade Končara 23a, 40000 Mali Mihaljevec zastupanog po punomoćniku Sindikat grafičke i nakladničke djelatnosti Hrvatske</item>
      <item>Đurđica Kovačić, Vladimira Nazora 44, 40000 Lopatinec zastupane po punomoćniku Sindikat grafičke i nakladničke djelatnosti Hrvatske</item>
      <item>Jelena Vadas, Josipa Slavenskog 3, 40323 Draškovec zastupane po punomoćniku Sindikat grafičke i nakladničke djelatnosti Hrvatske</item>
      <item>Dino Marciuš, Slakovec 106, 40000 Slakovec zastupanog po punomoćniku Sindikat grafičke i nakladničke djelatnosti Hrvatske</item>
      <item>Ana Đud, Poljska 5, 40000 Čakovec zastupane po punomoćniku Sindikat grafičke i nakladničke djelatnosti Hrvatske</item>
      <item>Dubravka Pintarić, Dunajska 46, 40313 Sveti Martin Na Muri zastupane po punomoćniku Sindikat grafičke i nakladničke djelatnosti Hrvatske</item>
      <item>Melani Vidović, Glavna 8, 40000 Celine zastupane po punomoćniku Sindikat grafičke i nakladničke djelatnosti Hrvatske</item>
      <item>Ivana Vincetič, Črečan 34, 40000 Črečan zastupane po punomoćniku Sindikat grafičke i nakladničke djelatnosti Hrvatske</item>
      <item>Zdenka Jožić, Josipa Bajkovca 131, 40000 Savska Ves zastupane po punomoćniku Sindikat grafičke i nakladničke djelatnosti Hrvatske</item>
      <item>Nada Slamek, Ograda 5, 40315 Vratišinec zastupane po punomoćniku Sindikat grafičke i nakladničke djelatnosti Hrvatske</item>
      <item>Marija Vrtarić, Marof 20, 40315 Gornji Kraljevec zastupane po punomoćniku Sindikat grafičke i nakladničke djelatnosti Hrvatske</item>
      <item>Kristijan Petran, Pretetinec 205, 40000 Pretetinec zastupanog po punomoćniku Sindikat grafičke i nakladničke djelatnosti Hrvatske</item>
    </derivirana_varijabla>
  </DomainObject.Predmet.StrankaListFormatedWithAdress>
  <DomainObject.Predmet.StrankaListFormatedWithAdressOIB>
    <izvorni_sadrzaj>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tem>Danijela Filipović, OIB 88385051030, Glavna 3, 40000 Sivica zastupane po punomoćniku Sindikat grafičke i nakladničke djelatnosti Hrvatske</item>
      <item>Dragan Hrustek, OIB 73613174145, Rade Končara 23a, 40000 Mali Mihaljevec zastupanog po punomoćniku Sindikat grafičke i nakladničke djelatnosti Hrvatske</item>
      <item>Đurđica Kovačić, OIB 97868505669, Vladimira Nazora 44, 40000 Lopatinec zastupane po punomoćniku Sindikat grafičke i nakladničke djelatnosti Hrvatske</item>
      <item>Jelena Vadas, OIB 18360541040, Josipa Slavenskog 3, 40323 Draškovec zastupane po punomoćniku Sindikat grafičke i nakladničke djelatnosti Hrvatske</item>
      <item>Dino Marciuš, OIB 51098386326, Slakovec 106, 40000 Slakovec zastupanog po punomoćniku Sindikat grafičke i nakladničke djelatnosti Hrvatske</item>
      <item>Ana Đud, OIB 37921980678, Poljska 5, 40000 Čakovec zastupane po punomoćniku Sindikat grafičke i nakladničke djelatnosti Hrvatske</item>
      <item>Dubravka Pintarić, OIB 63221003551, Dunajska 46, 40313 Sveti Martin Na Muri zastupane po punomoćniku Sindikat grafičke i nakladničke djelatnosti Hrvatske</item>
      <item>Melani Vidović, OIB 73523056765, Glavna 8, 40000 Celine zastupane po punomoćniku Sindikat grafičke i nakladničke djelatnosti Hrvatske</item>
      <item>Ivana Vincetič, OIB 49078194326, Črečan 34, 40000 Črečan zastupane po punomoćniku Sindikat grafičke i nakladničke djelatnosti Hrvatske</item>
      <item>Zdenka Jožić, OIB 64883443495, Josipa Bajkovca 131, 40000 Savska Ves zastupane po punomoćniku Sindikat grafičke i nakladničke djelatnosti Hrvatske</item>
      <item>Nada Slamek, OIB 16295169732, Ograda 5, 40315 Vratišinec zastupane po punomoćniku Sindikat grafičke i nakladničke djelatnosti Hrvatske</item>
      <item>Marija Vrtarić, OIB 26046425879, Marof 20, 40315 Gornji Kraljevec zastupane po punomoćniku Sindikat grafičke i nakladničke djelatnosti Hrvatske</item>
      <item>Kristijan Petran, OIB 73572951256, Pretetinec 205, 40000 Pretetinec zastupanog po punomoćniku Sindikat grafičke i nakladničke djelatnosti Hrvatske</item>
    </izvorni_sadrzaj>
    <derivirana_varijabla naziv="DomainObject.Predmet.StrankaListFormatedWithAdressOIB_1">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tem>Danijela Filipović, OIB 88385051030, Glavna 3, 40000 Sivica zastupane po punomoćniku Sindikat grafičke i nakladničke djelatnosti Hrvatske</item>
      <item>Dragan Hrustek, OIB 73613174145, Rade Končara 23a, 40000 Mali Mihaljevec zastupanog po punomoćniku Sindikat grafičke i nakladničke djelatnosti Hrvatske</item>
      <item>Đurđica Kovačić, OIB 97868505669, Vladimira Nazora 44, 40000 Lopatinec zastupane po punomoćniku Sindikat grafičke i nakladničke djelatnosti Hrvatske</item>
      <item>Jelena Vadas, OIB 18360541040, Josipa Slavenskog 3, 40323 Draškovec zastupane po punomoćniku Sindikat grafičke i nakladničke djelatnosti Hrvatske</item>
      <item>Dino Marciuš, OIB 51098386326, Slakovec 106, 40000 Slakovec zastupanog po punomoćniku Sindikat grafičke i nakladničke djelatnosti Hrvatske</item>
      <item>Ana Đud, OIB 37921980678, Poljska 5, 40000 Čakovec zastupane po punomoćniku Sindikat grafičke i nakladničke djelatnosti Hrvatske</item>
      <item>Dubravka Pintarić, OIB 63221003551, Dunajska 46, 40313 Sveti Martin Na Muri zastupane po punomoćniku Sindikat grafičke i nakladničke djelatnosti Hrvatske</item>
      <item>Melani Vidović, OIB 73523056765, Glavna 8, 40000 Celine zastupane po punomoćniku Sindikat grafičke i nakladničke djelatnosti Hrvatske</item>
      <item>Ivana Vincetič, OIB 49078194326, Črečan 34, 40000 Črečan zastupane po punomoćniku Sindikat grafičke i nakladničke djelatnosti Hrvatske</item>
      <item>Zdenka Jožić, OIB 64883443495, Josipa Bajkovca 131, 40000 Savska Ves zastupane po punomoćniku Sindikat grafičke i nakladničke djelatnosti Hrvatske</item>
      <item>Nada Slamek, OIB 16295169732, Ograda 5, 40315 Vratišinec zastupane po punomoćniku Sindikat grafičke i nakladničke djelatnosti Hrvatske</item>
      <item>Marija Vrtarić, OIB 26046425879, Marof 20, 40315 Gornji Kraljevec zastupane po punomoćniku Sindikat grafičke i nakladničke djelatnosti Hrvatske</item>
      <item>Kristijan Petran, OIB 73572951256, Pretetinec 205, 40000 Pretetinec zastupanog po punomoćniku Sindikat grafičke i nakladničke djelatnosti Hrvatske</item>
    </derivirana_varijabla>
  </DomainObject.Predmet.StrankaListFormatedWithAdressOIB>
  <DomainObject.Predmet.StrankaListNazivFormated>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zvorni_sadrzaj>
    <derivirana_varijabla naziv="DomainObject.Predmet.StrankaListNazivFormated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derivirana_varijabla>
  </DomainObject.Predmet.StrankaListNazivFormated>
  <DomainObject.Predmet.StrankaListNazivFormatedOIB>
    <izvorni_sadrzaj>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tem>Danijela Filipović, OIB 88385051030</item>
      <item>Dragan Hrustek, OIB 73613174145</item>
      <item>Đurđica Kovačić, OIB 97868505669</item>
      <item>Jelena Vadas, OIB 18360541040</item>
      <item>Dino Marciuš, OIB 51098386326</item>
      <item>Ana Đud, OIB 37921980678</item>
      <item>Dubravka Pintarić, OIB 63221003551</item>
      <item>Melani Vidović, OIB 73523056765</item>
      <item>Ivana Vincetič, OIB 49078194326</item>
      <item>Zdenka Jožić, OIB 64883443495</item>
      <item>Nada Slamek, OIB 16295169732</item>
      <item>Marija Vrtarić, OIB 26046425879</item>
      <item>Kristijan Petran, OIB 73572951256</item>
    </izvorni_sadrzaj>
    <derivirana_varijabla naziv="DomainObject.Predmet.StrankaListNazivFormatedOIB_1">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tem>Danijela Filipović, OIB 88385051030</item>
      <item>Dragan Hrustek, OIB 73613174145</item>
      <item>Đurđica Kovačić, OIB 97868505669</item>
      <item>Jelena Vadas, OIB 18360541040</item>
      <item>Dino Marciuš, OIB 51098386326</item>
      <item>Ana Đud, OIB 37921980678</item>
      <item>Dubravka Pintarić, OIB 63221003551</item>
      <item>Melani Vidović, OIB 73523056765</item>
      <item>Ivana Vincetič, OIB 49078194326</item>
      <item>Zdenka Jožić, OIB 64883443495</item>
      <item>Nada Slamek, OIB 16295169732</item>
      <item>Marija Vrtarić, OIB 26046425879</item>
      <item>Kristijan Petran, OIB 73572951256</item>
    </derivirana_varijabla>
  </DomainObject.Predmet.StrankaListNazivFormatedOIB>
  <DomainObject.Predmet.ProtuStrankaListFormated>
    <izvorni_sadrzaj>
      <item>ZRINSKI dioničko društvo za grafičku i nakladničku djelatnost zastupanog po punomoćniku Mirjana Ovčar</item>
    </izvorni_sadrzaj>
    <derivirana_varijabla naziv="DomainObject.Predmet.ProtuStrankaListFormated_1">
      <item>ZRINSKI dioničko društvo za grafičku i nakladničku djelatnost zastupanog po punomoćniku Mirjana Ovčar</item>
    </derivirana_varijabla>
  </DomainObject.Predmet.ProtuStrankaListFormated>
  <DomainObject.Predmet.ProtuStrankaListFormatedOIB>
    <izvorni_sadrzaj>
      <item>ZRINSKI dioničko društvo za grafičku i nakladničku djelatnost, OIB 38396277912 zastupanog po punomoćniku Mirjana Ovčar</item>
    </izvorni_sadrzaj>
    <derivirana_varijabla naziv="DomainObject.Predmet.ProtuStrankaListFormatedOIB_1">
      <item>ZRINSKI dioničko društvo za grafičku i nakladničku djelatnost, OIB 38396277912 zastupanog po punomoćniku Mirjana Ovčar</item>
    </derivirana_varijabla>
  </DomainObject.Predmet.ProtuStrankaListFormatedOIB>
  <DomainObject.Predmet.ProtuStrankaListFormatedWithAdress>
    <izvorni_sadrzaj>
      <item>ZRINSKI dioničko društvo za grafičku i nakladničku djelatnost, Dr. Ivana Novaka 13, 40000 Čakovec zastupanog po punomoćniku Mirjana Ovčar</item>
    </izvorni_sadrzaj>
    <derivirana_varijabla naziv="DomainObject.Predmet.ProtuStrankaListFormatedWithAdress_1">
      <item>ZRINSKI dioničko društvo za grafičku i nakladničku djelatnost, Dr. Ivana Novaka 13, 40000 Čakovec zastupanog po punomoćniku Mirjana Ovčar</item>
    </derivirana_varijabla>
  </DomainObject.Predmet.ProtuStrankaListFormatedWithAdress>
  <DomainObject.Predmet.ProtuStrankaListFormatedWithAdressOIB>
    <izvorni_sadrzaj>
      <item>ZRINSKI dioničko društvo za grafičku i nakladničku djelatnost, OIB 38396277912, Dr. Ivana Novaka 13, 40000 Čakovec zastupanog po punomoćniku Mirjana Ovčar</item>
    </izvorni_sadrzaj>
    <derivirana_varijabla naziv="DomainObject.Predmet.ProtuStrankaListFormatedWithAdressOIB_1">
      <item>ZRINSKI dioničko društvo za grafičku i nakladničku djelatnost, OIB 38396277912, Dr. Ivana Novaka 13, 40000 Čakovec zastupanog po punomoćniku Mirjana Ovčar</item>
    </derivirana_varijabla>
  </DomainObject.Predmet.ProtuStrankaListFormatedWithAdressOIB>
  <DomainObject.Predmet.ProtuStrankaListNazivFormated>
    <izvorni_sadrzaj>
      <item>ZRINSKI dioničko društvo za grafičku i nakladničku djelatnost</item>
    </izvorni_sadrzaj>
    <derivirana_varijabla naziv="DomainObject.Predmet.ProtuStrankaListNazivFormated_1">
      <item>ZRINSKI dioničko društvo za grafičku i nakladničku djelatnost</item>
    </derivirana_varijabla>
  </DomainObject.Predmet.ProtuStrankaListNazivFormated>
  <DomainObject.Predmet.ProtuStrankaListNazivFormatedOIB>
    <izvorni_sadrzaj>
      <item>ZRINSKI dioničko društvo za grafičku i nakladničku djelatnost, OIB 38396277912</item>
    </izvorni_sadrzaj>
    <derivirana_varijabla naziv="DomainObject.Predmet.ProtuStrankaListNazivFormatedOIB_1">
      <item>ZRINSKI dioničko društvo za grafičku i nakladničku djelatnost, OIB 38396277912</item>
    </derivirana_varijabla>
  </DomainObject.Predmet.ProtuStrankaListNazivFormatedOIB>
  <DomainObject.Predmet.OstaliListFormated>
    <izvorni_sadrzaj>
      <item>Sindikat grafičke i nakladničke djelatnosti Hrvatske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punomoćnica sudionika u postupku ZRINSKI dioničko društvo za grafičku i nakladničku djelatnost</item>
      <item>Sudski registar</item>
      <item>Županijsko državno odvjetništvo</item>
      <item>Privredna banka Zagreb d.d.</item>
      <item>Erste &amp; Steiermärkische bank d.d.</item>
      <item>Vladimir Halić</item>
    </izvorni_sadrzaj>
    <derivirana_varijabla naziv="DomainObject.Predmet.OstaliListFormated_1">
      <item>Sindikat grafičke i nakladničke djelatnosti Hrvatske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punomoćnica sudionika u postupku ZRINSKI dioničko društvo za grafičku i nakladničku djelatnost</item>
      <item>Sudski registar</item>
      <item>Županijsko državno odvjetništvo</item>
      <item>Privredna banka Zagreb d.d.</item>
      <item>Erste &amp; Steiermärkische bank d.d.</item>
      <item>Vladimir Halić</item>
    </derivirana_varijabla>
  </DomainObject.Predmet.OstaliListFormated>
  <DomainObject.Predmet.OstaliListFormatedOIB>
    <izvorni_sadrzaj>
      <item>Sindikat grafičke i nakladničke djelatnosti Hrvatske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OIB 00088482161 punomoćnica sudionika u postupku ZRINSKI dioničko društvo za grafičku i nakladničku djelatnost</item>
      <item>Sudski registar</item>
      <item>Županijsko državno odvjetništvo</item>
      <item>Privredna banka Zagreb d.d.</item>
      <item>Erste &amp; Steiermärkische bank d.d.</item>
      <item>Vladimir Halić</item>
    </izvorni_sadrzaj>
    <derivirana_varijabla naziv="DomainObject.Predmet.OstaliListFormatedOIB_1">
      <item>Sindikat grafičke i nakladničke djelatnosti Hrvatske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OIB 00088482161 punomoćnica sudionika u postupku ZRINSKI dioničko društvo za grafičku i nakladničku djelatnost</item>
      <item>Sudski registar</item>
      <item>Županijsko državno odvjetništvo</item>
      <item>Privredna banka Zagreb d.d.</item>
      <item>Erste &amp; Steiermärkische bank d.d.</item>
      <item>Vladimir Halić</item>
    </derivirana_varijabla>
  </DomainObject.Predmet.OstaliListFormatedOIB>
  <DomainObject.Predmet.OstaliListFormatedWithAdress>
    <izvorni_sadrzaj>
      <item>Sindikat grafičke i nakladničke djelatnosti Hrvatske, Breščenskoga 4, 10000 Zagreb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Ulica Miroslava Magdalenića 2, 40000 Čakovec punomoćnica sudionika u postupku ZRINSKI dioničko društvo za grafičku i nakladničku djelatnost</item>
      <item>Sudski registar</item>
      <item>Županijsko državno odvjetništvo</item>
      <item>Privredna banka Zagreb d.d., Radnička cesta 50, 10000 Zagreb</item>
      <item>Erste &amp; Steiermärkische bank d.d., Jadranski trg 3a, 51000 Rijeka</item>
      <item>Vladimir Halić, Glavna 13, 40000 Mala Subotica</item>
    </izvorni_sadrzaj>
    <derivirana_varijabla naziv="DomainObject.Predmet.OstaliListFormatedWithAdress_1">
      <item>Sindikat grafičke i nakladničke djelatnosti Hrvatske, Breščenskoga 4, 10000 Zagreb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Ulica Miroslava Magdalenića 2, 40000 Čakovec punomoćnica sudionika u postupku ZRINSKI dioničko društvo za grafičku i nakladničku djelatnost</item>
      <item>Sudski registar</item>
      <item>Županijsko državno odvjetništvo</item>
      <item>Privredna banka Zagreb d.d., Radnička cesta 50, 10000 Zagreb</item>
      <item>Erste &amp; Steiermärkische bank d.d., Jadranski trg 3a, 51000 Rijeka</item>
      <item>Vladimir Halić, Glavna 13, 40000 Mala Subotica</item>
    </derivirana_varijabla>
  </DomainObject.Predmet.OstaliListFormatedWithAdress>
  <DomainObject.Predmet.OstaliListFormatedWithAdressOIB>
    <izvorni_sadrzaj>
      <item>Sindikat grafičke i nakladničke djelatnosti Hrvatske, Breščenskoga 4, 10000 Zagreb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OIB 00088482161, Ulica Miroslava Magdalenića 2, 40000 Čakovec punomoćnica sudionika u postupku ZRINSKI dioničko društvo za grafičku i nakladničku djelatnost</item>
      <item>Sudski registar</item>
      <item>Županijsko državno odvjetništvo</item>
      <item>Privredna banka Zagreb d.d., Radnička cesta 50, 10000 Zagreb</item>
      <item>Erste &amp; Steiermärkische bank d.d., Jadranski trg 3a, 51000 Rijeka</item>
      <item>Vladimir Halić, Glavna 13, 40000 Mala Subotica</item>
    </izvorni_sadrzaj>
    <derivirana_varijabla naziv="DomainObject.Predmet.OstaliListFormatedWithAdressOIB_1">
      <item>Sindikat grafičke i nakladničke djelatnosti Hrvatske, Breščenskoga 4, 10000 Zagreb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OIB 00088482161, Ulica Miroslava Magdalenića 2, 40000 Čakovec punomoćnica sudionika u postupku ZRINSKI dioničko društvo za grafičku i nakladničku djelatnost</item>
      <item>Sudski registar</item>
      <item>Županijsko državno odvjetništvo</item>
      <item>Privredna banka Zagreb d.d., Radnička cesta 50, 10000 Zagreb</item>
      <item>Erste &amp; Steiermärkische bank d.d., Jadranski trg 3a, 51000 Rijeka</item>
      <item>Vladimir Halić, Glavna 13, 40000 Mala Subotica</item>
    </derivirana_varijabla>
  </DomainObject.Predmet.OstaliListFormatedWithAdressOIB>
  <DomainObject.Predmet.OstaliListNazivFormated>
    <izvorni_sadrzaj>
      <item>Sindikat grafičke i nakladničke djelatnosti Hrvatske</item>
      <item>Mirjana Ovčar</item>
      <item>Sudski registar</item>
      <item>Županijsko državno odvjetništvo</item>
      <item>Privredna banka Zagreb d.d.</item>
      <item>Erste &amp; Steiermärkische bank d.d.</item>
      <item>Vladimir Halić</item>
    </izvorni_sadrzaj>
    <derivirana_varijabla naziv="DomainObject.Predmet.OstaliListNazivFormated_1">
      <item>Sindikat grafičke i nakladničke djelatnosti Hrvatske</item>
      <item>Mirjana Ovčar</item>
      <item>Sudski registar</item>
      <item>Županijsko državno odvjetništvo</item>
      <item>Privredna banka Zagreb d.d.</item>
      <item>Erste &amp; Steiermärkische bank d.d.</item>
      <item>Vladimir Halić</item>
    </derivirana_varijabla>
  </DomainObject.Predmet.OstaliListNazivFormated>
  <DomainObject.Predmet.OstaliListNazivFormatedOIB>
    <izvorni_sadrzaj>
      <item>Sindikat grafičke i nakladničke djelatnosti Hrvatske</item>
      <item>Mirjana Ovčar, OIB 00088482161</item>
      <item>Sudski registar</item>
      <item>Županijsko državno odvjetništvo</item>
      <item>Privredna banka Zagreb d.d.</item>
      <item>Erste &amp; Steiermärkische bank d.d.</item>
      <item>Vladimir Halić</item>
    </izvorni_sadrzaj>
    <derivirana_varijabla naziv="DomainObject.Predmet.OstaliListNazivFormatedOIB_1">
      <item>Sindikat grafičke i nakladničke djelatnosti Hrvatske</item>
      <item>Mirjana Ovčar, OIB 00088482161</item>
      <item>Sudski registar</item>
      <item>Županijsko državno odvjetništvo</item>
      <item>Privredna banka Zagreb d.d.</item>
      <item>Erste &amp; Steiermärkische bank d.d.</item>
      <item>Vladimir Halić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prosinca 2018.</izvorni_sadrzaj>
    <derivirana_varijabla naziv="DomainObject.Datum_1">31. prosinca 2018.</derivirana_varijabla>
  </DomainObject.Datum>
  <DomainObject.PoslovniBrojDokumenta>
    <izvorni_sadrzaj/>
    <derivirana_varijabla naziv="DomainObject.PoslovniBrojDokumenta_1"/>
  </DomainObject.PoslovniBrojDokumenta>
  <DomainObject.Predmet.StrankaIDrugi>
    <izvorni_sadrzaj>Mirjana Tkalec i dr.</izvorni_sadrzaj>
    <derivirana_varijabla naziv="DomainObject.Predmet.StrankaIDrugi_1">Mirjana Tkalec i dr.</derivirana_varijabla>
  </DomainObject.Predmet.StrankaIDrugi>
  <DomainObject.Predmet.ProtustrankaIDrugi>
    <izvorni_sadrzaj>ZRINSKI dioničko društvo za grafičku i nakladničku djelatnost</izvorni_sadrzaj>
    <derivirana_varijabla naziv="DomainObject.Predmet.ProtustrankaIDrugi_1">ZRINSKI dioničko društvo za grafičku i nakladničku djelatnost</derivirana_varijabla>
  </DomainObject.Predmet.ProtustrankaIDrugi>
  <DomainObject.Predmet.StrankaIDrugiAdressOIB>
    <izvorni_sadrzaj>Mirjana Tkalec, OIB 15908994886, Marof 7, 40315 Gornji Kraljevec i dr.</izvorni_sadrzaj>
    <derivirana_varijabla naziv="DomainObject.Predmet.StrankaIDrugiAdressOIB_1">Mirjana Tkalec, OIB 15908994886, Marof 7, 40315 Gornji Kraljevec i dr.</derivirana_varijabla>
  </DomainObject.Predmet.StrankaIDrugiAdressOIB>
  <DomainObject.Predmet.ProtustrankaIDrugiAdressOIB>
    <izvorni_sadrzaj>ZRINSKI dioničko društvo za grafičku i nakladničku djelatnost, OIB 38396277912, Dr. Ivana Novaka 13, 40000 Čakovec</izvorni_sadrzaj>
    <derivirana_varijabla naziv="DomainObject.Predmet.ProtustrankaIDrugiAdressOIB_1">ZRINSKI dioničko društvo za grafičku i nakladničku djelatnost, OIB 38396277912, Dr. Ivana Novaka 13,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tem>Sindikat grafičke i nakladničke djelatnosti Hrvatske</item>
      <item>ZRINSKI dioničko društvo za grafičku i nakladničku djelatnost</item>
      <item>Mirjana Ovčar</item>
      <item>Sudski registar</item>
      <item>Županijsko državno odvjetništvo</item>
      <item>Privredna banka Zagreb d.d.</item>
      <item>Erste &amp; Steiermärkische bank d.d.</item>
      <item>Vladimir Halić</item>
    </izvorni_sadrzaj>
    <derivirana_varijabla naziv="DomainObject.Predmet.SudioniciListNaziv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tem>Sindikat grafičke i nakladničke djelatnosti Hrvatske</item>
      <item>ZRINSKI dioničko društvo za grafičku i nakladničku djelatnost</item>
      <item>Mirjana Ovčar</item>
      <item>Sudski registar</item>
      <item>Županijsko državno odvjetništvo</item>
      <item>Privredna banka Zagreb d.d.</item>
      <item>Erste &amp; Steiermärkische bank d.d.</item>
      <item>Vladimir Halić</item>
    </derivirana_varijabla>
  </DomainObject.Predmet.SudioniciListNaziv>
  <DomainObject.Predmet.SudioniciListAdressOIB>
    <izvorni_sadrzaj>
      <item>Mirjana Tkalec, OIB 15908994886, Marof 7,40315 Gornji Kraljevec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Danijela Filipović, OIB 88385051030, Glavna 3,40000 Sivica</item>
      <item>Dragan Hrustek, OIB 73613174145, Rade Končara 23a,40000 Mali Mihaljevec</item>
      <item>Đurđica Kovačić, OIB 97868505669, Vladimira Nazora 44,40000 Lopatinec</item>
      <item>Jelena Vadas, OIB 18360541040, Josipa Slavenskog 3,40323 Draškovec</item>
      <item>Dino Marciuš, OIB 51098386326, Slakovec 106,40000 Slakovec</item>
      <item>Ana Đud, OIB 37921980678, Poljska 5,40000 Čakovec</item>
      <item>Dubravka Pintarić, OIB 63221003551, Dunajska 46,40313 Sveti Martin Na Muri</item>
      <item>Melani Vidović, OIB 73523056765, Glavna 8,40000 Celine</item>
      <item>Ivana Vincetič, OIB 49078194326, Črečan 34,40000 Črečan</item>
      <item>Zdenka Jožić, OIB 64883443495, Josipa Bajkovca 131,40000 Savska Ves</item>
      <item>Nada Slamek, OIB 16295169732, Ograda 5,40315 Vratišinec</item>
      <item>Marija Vrtarić, OIB 26046425879, Marof 20,40315 Gornji Kraljevec</item>
      <item>Kristijan Petran, OIB 73572951256, Pretetinec 205,40000 Pretetinec</item>
      <item>Sindikat grafičke i nakladničke djelatnosti Hrvatske, Breščenskoga 4,10000 Zagreb</item>
      <item>ZRINSKI dioničko društvo za grafičku i nakladničku djelatnost, OIB 38396277912, Dr. Ivana Novaka 13,40000 Čakovec</item>
      <item>Mirjana Ovčar, OIB 00088482161, Ulica Miroslava Magdalenića 2,40000 Čakovec</item>
      <item>Sudski registar</item>
      <item>Županijsko državno odvjetništvo</item>
      <item>Privredna banka Zagreb d.d., Radnička cesta 50,10000 Zagreb</item>
      <item>Erste &amp; Steiermärkische bank d.d., Jadranski trg 3a,51000 Rijeka</item>
      <item>Vladimir Halić, Glavna 13,40000 Mala Subotica</item>
    </izvorni_sadrzaj>
    <derivirana_varijabla naziv="DomainObject.Predmet.SudioniciListAdressOIB_1">
      <item>Mirjana Tkalec, OIB 15908994886, Marof 7,40315 Gornji Kraljevec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Danijela Filipović, OIB 88385051030, Glavna 3,40000 Sivica</item>
      <item>Dragan Hrustek, OIB 73613174145, Rade Končara 23a,40000 Mali Mihaljevec</item>
      <item>Đurđica Kovačić, OIB 97868505669, Vladimira Nazora 44,40000 Lopatinec</item>
      <item>Jelena Vadas, OIB 18360541040, Josipa Slavenskog 3,40323 Draškovec</item>
      <item>Dino Marciuš, OIB 51098386326, Slakovec 106,40000 Slakovec</item>
      <item>Ana Đud, OIB 37921980678, Poljska 5,40000 Čakovec</item>
      <item>Dubravka Pintarić, OIB 63221003551, Dunajska 46,40313 Sveti Martin Na Muri</item>
      <item>Melani Vidović, OIB 73523056765, Glavna 8,40000 Celine</item>
      <item>Ivana Vincetič, OIB 49078194326, Črečan 34,40000 Črečan</item>
      <item>Zdenka Jožić, OIB 64883443495, Josipa Bajkovca 131,40000 Savska Ves</item>
      <item>Nada Slamek, OIB 16295169732, Ograda 5,40315 Vratišinec</item>
      <item>Marija Vrtarić, OIB 26046425879, Marof 20,40315 Gornji Kraljevec</item>
      <item>Kristijan Petran, OIB 73572951256, Pretetinec 205,40000 Pretetinec</item>
      <item>Sindikat grafičke i nakladničke djelatnosti Hrvatske, Breščenskoga 4,10000 Zagreb</item>
      <item>ZRINSKI dioničko društvo za grafičku i nakladničku djelatnost, OIB 38396277912, Dr. Ivana Novaka 13,40000 Čakovec</item>
      <item>Mirjana Ovčar, OIB 00088482161, Ulica Miroslava Magdalenića 2,40000 Čakovec</item>
      <item>Sudski registar</item>
      <item>Županijsko državno odvjetništvo</item>
      <item>Privredna banka Zagreb d.d., Radnička cesta 50,10000 Zagreb</item>
      <item>Erste &amp; Steiermärkische bank d.d., Jadranski trg 3a,51000 Rijeka</item>
      <item>Vladimir Halić, Glavna 13,40000 Mala Subotica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15908994886</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88385051030</item>
      <item>, OIB 73613174145</item>
      <item>, OIB 97868505669</item>
      <item>, OIB 18360541040</item>
      <item>, OIB 51098386326</item>
      <item>, OIB 37921980678</item>
      <item>, OIB 63221003551</item>
      <item>, OIB 73523056765</item>
      <item>, OIB 49078194326</item>
      <item>, OIB 64883443495</item>
      <item>, OIB 16295169732</item>
      <item>, OIB 26046425879</item>
      <item>, OIB 73572951256</item>
      <item>, OIB null</item>
      <item>, OIB 38396277912</item>
      <item>, OIB 00088482161</item>
      <item>, OIB null</item>
      <item>, OIB null</item>
      <item>, OIB null</item>
      <item>, OIB null</item>
      <item>, OIB null</item>
    </izvorni_sadrzaj>
    <derivirana_varijabla naziv="DomainObject.Predmet.SudioniciListNazivOIB_1">
      <item>, OIB 15908994886</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88385051030</item>
      <item>, OIB 73613174145</item>
      <item>, OIB 97868505669</item>
      <item>, OIB 18360541040</item>
      <item>, OIB 51098386326</item>
      <item>, OIB 37921980678</item>
      <item>, OIB 63221003551</item>
      <item>, OIB 73523056765</item>
      <item>, OIB 49078194326</item>
      <item>, OIB 64883443495</item>
      <item>, OIB 16295169732</item>
      <item>, OIB 26046425879</item>
      <item>, OIB 73572951256</item>
      <item>, OIB null</item>
      <item>, OIB 38396277912</item>
      <item>, OIB 00088482161</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13. prosinca 2018.</izvorni_sadrzaj>
    <derivirana_varijabla naziv="DomainObject.PredzadnjaOdlukaIzPredmeta.DatumDonosenjaOdluke_1">13. prosinca 2018.</derivirana_varijabla>
  </DomainObject.PredzadnjaOdlukaIzPredmeta.DatumDonosenjaOdluke>
  <DomainObject.PredzadnjaOdlukaIzPredmeta.Oznaka>
    <izvorni_sadrzaj>St-466/2018-3</izvorni_sadrzaj>
    <derivirana_varijabla naziv="DomainObject.PredzadnjaOdlukaIzPredmeta.Oznaka_1">St-466/2018-3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4C41CC-B510-4370-86E5-4724D02034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495</properties:Words>
  <properties:Characters>2656</properties:Characters>
  <properties:Lines>83</properties:Lines>
  <properties:Paragraphs>35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2018-12-31T11:09:00Z</dcterms:created>
  <dc:creator>Mirjana Mlinarić</dc:creator>
  <cp:lastModifiedBy>Nevenka Vuković</cp:lastModifiedBy>
  <cp:lastPrinted>2018-11-06T11:47:00Z</cp:lastPrinted>
  <dcterms:modified xmlns:xsi="http://www.w3.org/2001/XMLSchema-instance" xsi:type="dcterms:W3CDTF">2018-12-31T11:25:00Z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(St-466-18-7 Zaključak - nalog direktoru da dostavi PPI.docx)</vt:lpwstr>
  </prop:property>
  <prop:property name="CC_coloring" pid="4" fmtid="{D5CDD505-2E9C-101B-9397-08002B2CF9AE}">
    <vt:bool>false</vt:bool>
  </prop:property>
  <prop:property name="BrojStranica" pid="5" fmtid="{D5CDD505-2E9C-101B-9397-08002B2CF9AE}">
    <vt:i4>2</vt:i4>
  </prop:property>
</prop:Properties>
</file>