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10dc" w14:paraId="fcc10dc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FF3A25">
        <w:t>EKO DRVO d.o.o. Poreč, Massa Lombarda 11, OIB: 36978607731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FF3A25">
        <w:t>EKO DRVO d.o.o. Poreč, Massa Lombarda 11, OIB: 36978607731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FF3A25" w:rsidP="00FF3A25" w:rsidR="00FF3A25" w:rsidRPr="005347E1">
      <w:pPr>
        <w:ind w:firstLine="720"/>
        <w:jc w:val="both"/>
      </w:pPr>
      <w:r w:rsidRPr="005347E1">
        <w:t xml:space="preserve">II. </w:t>
      </w:r>
      <w:r>
        <w:t>Za stečajnog upravitelja imenuje se Lovorka Juranović, Rijeka, Verdieva 6/III, OIB: 83481633615</w:t>
      </w:r>
      <w:r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FF3A25">
        <w:t>EKO DRVO d.o.o. Poreč, Massa Lombarda 11, OIB: 36978607731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FF3A25" w:rsidP="00CC5545" w:rsidR="00FF3A25">
      <w:pPr>
        <w:jc w:val="center"/>
      </w:pPr>
    </w:p>
    <w:p w:rsidRDefault="00FF3A25" w:rsidP="00CC5545" w:rsidR="00FF3A25">
      <w:pPr>
        <w:jc w:val="center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FF3A25">
        <w:t>133</w:t>
      </w:r>
      <w:r w:rsidR="00CE7D1F">
        <w:t>/2018-4</w:t>
      </w:r>
      <w:r w:rsidR="00661220">
        <w:t xml:space="preserve"> od </w:t>
      </w:r>
      <w:r w:rsidR="00CE7D1F">
        <w:t>4</w:t>
      </w:r>
      <w:r w:rsidR="00661220">
        <w:t xml:space="preserve">. </w:t>
      </w:r>
      <w:r w:rsidR="00CE7D1F">
        <w:t>svibnja</w:t>
      </w:r>
      <w:r w:rsidR="00661220">
        <w:t xml:space="preserve"> 201</w:t>
      </w:r>
      <w:r w:rsidR="00CE7D1F">
        <w:t>8</w:t>
      </w:r>
      <w:r w:rsidR="00661220">
        <w:t xml:space="preserve">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CE7D1F">
        <w:t>4</w:t>
      </w:r>
      <w:r w:rsidR="00661220">
        <w:t xml:space="preserve">. </w:t>
      </w:r>
      <w:r w:rsidR="00CE7D1F">
        <w:t>svibnja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CC2D7E">
      <w:pPr>
        <w:ind w:firstLine="708"/>
        <w:jc w:val="both"/>
      </w:pPr>
      <w:r>
        <w:t>Na ročišt</w:t>
      </w:r>
      <w:r w:rsidR="008A7E55">
        <w:t>e</w:t>
      </w:r>
      <w:r>
        <w:t xml:space="preserve"> održano</w:t>
      </w:r>
      <w:r w:rsidR="00F937D5">
        <w:t>m</w:t>
      </w:r>
      <w:r>
        <w:t xml:space="preserve"> </w:t>
      </w:r>
      <w:r w:rsidR="00F76B51">
        <w:t>4</w:t>
      </w:r>
      <w:r>
        <w:t xml:space="preserve">. </w:t>
      </w:r>
      <w:r w:rsidR="00F76B51">
        <w:t>lipnja</w:t>
      </w:r>
      <w:r>
        <w:t xml:space="preserve"> 2018. godine</w:t>
      </w:r>
      <w:r w:rsidR="00F937D5">
        <w:t xml:space="preserve"> nije pristupio nitko. </w:t>
      </w:r>
    </w:p>
    <w:p w:rsidRDefault="00145853" w:rsidP="00552DE0" w:rsidR="00145853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="008270E8">
        <w:t xml:space="preserve">vrjednije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8F5434">
        <w:t>4-6</w:t>
      </w:r>
      <w:r w:rsidR="00EE5CCD">
        <w:t xml:space="preserve"> </w:t>
      </w:r>
      <w:r w:rsidR="001D7758">
        <w:t>spisa)</w:t>
      </w:r>
      <w:r w:rsidRPr="005347E1">
        <w:t xml:space="preserve">, uvjerenje </w:t>
      </w:r>
      <w:r w:rsidR="00F937D5">
        <w:t xml:space="preserve">Stanice za tehnički pregled vozila </w:t>
      </w:r>
      <w:r w:rsidRPr="005347E1">
        <w:t xml:space="preserve"> (list </w:t>
      </w:r>
      <w:r w:rsidR="00145853">
        <w:t>15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145853">
        <w:t>133</w:t>
      </w:r>
      <w:r w:rsidR="008A7F69">
        <w:t>/2018-</w:t>
      </w:r>
      <w:r w:rsidR="00145853">
        <w:t>10</w:t>
      </w:r>
      <w:r w:rsidR="008A7F69">
        <w:t xml:space="preserve"> </w:t>
      </w:r>
      <w:r w:rsidR="00661220">
        <w:t xml:space="preserve">od </w:t>
      </w:r>
      <w:r w:rsidR="008A7F69">
        <w:t>4</w:t>
      </w:r>
      <w:r w:rsidR="00661220">
        <w:t xml:space="preserve">. </w:t>
      </w:r>
      <w:r w:rsidR="008A7F69">
        <w:t>lipnja</w:t>
      </w:r>
      <w:r w:rsidR="00661220">
        <w:t xml:space="preserve">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7F69">
        <w:t>5</w:t>
      </w:r>
      <w:r w:rsidR="00661220">
        <w:t xml:space="preserve">. </w:t>
      </w:r>
      <w:r w:rsidR="008A7F69">
        <w:t>lipnja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7F69">
        <w:t>14</w:t>
      </w:r>
      <w:r w:rsidR="00661220">
        <w:t xml:space="preserve">. </w:t>
      </w:r>
      <w:r w:rsidR="008A7F69">
        <w:t>lipnja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4B7D7C">
        <w:t>30</w:t>
      </w:r>
      <w:r w:rsidR="00B57468" w:rsidRPr="00117A89">
        <w:t xml:space="preserve">. </w:t>
      </w:r>
      <w:r w:rsidR="004B7D7C">
        <w:t>lipnja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28</w:t>
      </w:r>
      <w:r w:rsidR="00661220">
        <w:t xml:space="preserve">. </w:t>
      </w:r>
      <w:r w:rsidR="001E7912">
        <w:t>kolovoza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395529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52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A456C">
      <w:rPr>
        <w:sz w:val="23"/>
        <w:szCs w:val="23"/>
      </w:rPr>
      <w:t>Poslovni broj: 4 St-133/2018-11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BA456C">
      <w:rPr>
        <w:sz w:val="23"/>
        <w:szCs w:val="23"/>
      </w:rPr>
      <w:t>133</w:t>
    </w:r>
    <w:r w:rsidR="00CD0771">
      <w:rPr>
        <w:sz w:val="23"/>
        <w:szCs w:val="23"/>
      </w:rPr>
      <w:t>/2018-</w:t>
    </w:r>
    <w:r w:rsidR="00BA456C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5853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95529"/>
    <w:rsid w:val="003A1947"/>
    <w:rsid w:val="003E4903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E4D43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9D151E"/>
    <w:rsid w:val="00A040FC"/>
    <w:rsid w:val="00A06218"/>
    <w:rsid w:val="00A2681B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6DAA"/>
    <w:rsid w:val="00B950D6"/>
    <w:rsid w:val="00BA0C72"/>
    <w:rsid w:val="00BA456C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2D7E"/>
    <w:rsid w:val="00CC5545"/>
    <w:rsid w:val="00CC6254"/>
    <w:rsid w:val="00CC786F"/>
    <w:rsid w:val="00CD0771"/>
    <w:rsid w:val="00CD5D0D"/>
    <w:rsid w:val="00CD6BBB"/>
    <w:rsid w:val="00CE7D1F"/>
    <w:rsid w:val="00CF0121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937D5"/>
    <w:rsid w:val="00FA2E23"/>
    <w:rsid w:val="00FB343B"/>
    <w:rsid w:val="00FC6CCD"/>
    <w:rsid w:val="00FC7AAA"/>
    <w:rsid w:val="00FD28C3"/>
    <w:rsid w:val="00FE408C"/>
    <w:rsid w:val="00FF3A25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DRVO d.o.o. POREČ zastupanog po punomoćniku Fabio D Aleo</izvorni_sadrzaj>
    <derivirana_varijabla naziv="DomainObject.Predmet.ProtustrankaFormated_1">  EKO DRVO d.o.o. POREČ zastupanog po punomoćniku Fabio D Aleo</derivirana_varijabla>
  </DomainObject.Predmet.ProtustrankaFormated>
  <DomainObject.Predmet.ProtustrankaFormatedOIB>
    <izvorni_sadrzaj>  EKO DRVO d.o.o. POREČ, OIB 36978607731 zastupanog po punomoćniku Fabio D Aleo</izvorni_sadrzaj>
    <derivirana_varijabla naziv="DomainObject.Predmet.ProtustrankaFormatedOIB_1">  EKO DRVO d.o.o. POREČ, OIB 36978607731 zastupanog po punomoćniku Fabio D Aleo</derivirana_varijabla>
  </DomainObject.Predmet.ProtustrankaFormatedOIB>
  <DomainObject.Predmet.ProtustrankaFormatedWithAdress>
    <izvorni_sadrzaj> EKO DRVO d.o.o. POREČ, Massa Lombarda 11, 52440 Poreč zastupanog po punomoćniku Fabio D Aleo</izvorni_sadrzaj>
    <derivirana_varijabla naziv="DomainObject.Predmet.ProtustrankaFormatedWithAdress_1"> EKO DRVO d.o.o. POREČ, Massa Lombarda 11, 52440 Poreč zastupanog po punomoćniku Fabio D Aleo</derivirana_varijabla>
  </DomainObject.Predmet.ProtustrankaFormatedWithAdress>
  <DomainObject.Predmet.ProtustrankaFormatedWithAdressOIB>
    <izvorni_sadrzaj> EKO DRVO d.o.o. POREČ, OIB 36978607731, Massa Lombarda 11, 52440 Poreč zastupanog po punomoćniku Fabio D Aleo</izvorni_sadrzaj>
    <derivirana_varijabla naziv="DomainObject.Predmet.ProtustrankaFormatedWithAdressOIB_1"> EKO DRVO d.o.o. POREČ, OIB 36978607731, Massa Lombarda 11, 52440 Poreč zastupanog po punomoćniku Fabio D Aleo</derivirana_varijabla>
  </DomainObject.Predmet.ProtustrankaFormatedWithAdressOIB>
  <DomainObject.Predmet.ProtustrankaWithAdress>
    <izvorni_sadrzaj>EKO DRVO d.o.o. POREČ Massa Lombarda 11, 52440 Poreč</izvorni_sadrzaj>
    <derivirana_varijabla naziv="DomainObject.Predmet.ProtustrankaWithAdress_1">EKO DRVO d.o.o. POREČ Massa Lombarda 11, 52440 Poreč</derivirana_varijabla>
  </DomainObject.Predmet.ProtustrankaWithAdress>
  <DomainObject.Predmet.ProtustrankaWithAdressOIB>
    <izvorni_sadrzaj>EKO DRVO d.o.o. POREČ, OIB 36978607731, Massa Lombarda 11, 52440 Poreč</izvorni_sadrzaj>
    <derivirana_varijabla naziv="DomainObject.Predmet.ProtustrankaWithAdressOIB_1">EKO DRVO d.o.o. POREČ, OIB 36978607731, Massa Lombarda 11, 52440 Poreč</derivirana_varijabla>
  </DomainObject.Predmet.ProtustrankaWithAdressOIB>
  <DomainObject.Predmet.ProtustrankaNazivFormated>
    <izvorni_sadrzaj>EKO DRVO d.o.o. POREČ</izvorni_sadrzaj>
    <derivirana_varijabla naziv="DomainObject.Predmet.ProtustrankaNazivFormated_1">EKO DRVO d.o.o. POREČ</derivirana_varijabla>
  </DomainObject.Predmet.ProtustrankaNazivFormated>
  <DomainObject.Predmet.ProtustrankaNazivFormatedOIB>
    <izvorni_sadrzaj>EKO DRVO d.o.o. POREČ, OIB 36978607731</izvorni_sadrzaj>
    <derivirana_varijabla naziv="DomainObject.Predmet.ProtustrankaNazivFormatedOIB_1">EKO DRVO d.o.o. POREČ, OIB 36978607731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69323.39</izvorni_sadrzaj>
    <derivirana_varijabla naziv="DomainObject.Predmet.TrenutnaVrijednost_1">69323.39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 DRVO d.o.o. POREČ zastupanog po punomoćniku Fabio D Aleo</item>
    </izvorni_sadrzaj>
    <derivirana_varijabla naziv="DomainObject.Predmet.ProtuStrankaListFormated_1">
      <item>EKO DRVO d.o.o. POREČ zastupanog po punomoćniku Fabio D Aleo</item>
    </derivirana_varijabla>
  </DomainObject.Predmet.ProtuStrankaListFormated>
  <DomainObject.Predmet.ProtuStrankaListFormatedOIB>
    <izvorni_sadrzaj>
      <item>EKO DRVO d.o.o. POREČ, OIB 36978607731 zastupanog po punomoćniku Fabio D Aleo</item>
    </izvorni_sadrzaj>
    <derivirana_varijabla naziv="DomainObject.Predmet.ProtuStrankaListFormatedOIB_1">
      <item>EKO DRVO d.o.o. POREČ, OIB 36978607731 zastupanog po punomoćniku Fabio D Aleo</item>
    </derivirana_varijabla>
  </DomainObject.Predmet.ProtuStrankaListFormatedOIB>
  <DomainObject.Predmet.ProtuStrankaListFormatedWithAdress>
    <izvorni_sadrzaj>
      <item>EKO DRVO d.o.o. POREČ, Massa Lombarda 11, 52440 Poreč zastupanog po punomoćniku Fabio D Aleo</item>
    </izvorni_sadrzaj>
    <derivirana_varijabla naziv="DomainObject.Predmet.ProtuStrankaListFormatedWithAdress_1">
      <item>EKO DRVO d.o.o. POREČ, Massa Lombarda 11, 52440 Poreč zastupanog po punomoćniku Fabio D Aleo</item>
    </derivirana_varijabla>
  </DomainObject.Predmet.ProtuStrankaListFormatedWithAdress>
  <DomainObject.Predmet.ProtuStrankaListFormatedWithAdressOIB>
    <izvorni_sadrzaj>
      <item>EKO DRVO d.o.o. POREČ, OIB 36978607731, Massa Lombarda 11, 52440 Poreč zastupanog po punomoćniku Fabio D Aleo</item>
    </izvorni_sadrzaj>
    <derivirana_varijabla naziv="DomainObject.Predmet.ProtuStrankaListFormatedWithAdressOIB_1">
      <item>EKO DRVO d.o.o. POREČ, OIB 36978607731, Massa Lombarda 11, 52440 Poreč zastupanog po punomoćniku Fabio D Aleo</item>
    </derivirana_varijabla>
  </DomainObject.Predmet.ProtuStrankaListFormatedWithAdressOIB>
  <DomainObject.Predmet.ProtuStrankaListNazivFormated>
    <izvorni_sadrzaj>
      <item>EKO DRVO d.o.o. POREČ</item>
    </izvorni_sadrzaj>
    <derivirana_varijabla naziv="DomainObject.Predmet.ProtuStrankaListNazivFormated_1">
      <item>EKO DRVO d.o.o. POREČ</item>
    </derivirana_varijabla>
  </DomainObject.Predmet.ProtuStrankaListNazivFormated>
  <DomainObject.Predmet.ProtuStrankaListNazivFormatedOIB>
    <izvorni_sadrzaj>
      <item>EKO DRVO d.o.o. POREČ, OIB 36978607731</item>
    </izvorni_sadrzaj>
    <derivirana_varijabla naziv="DomainObject.Predmet.ProtuStrankaListNazivFormatedOIB_1">
      <item>EKO DRVO d.o.o. POREČ, OIB 36978607731</item>
    </derivirana_varijabla>
  </DomainObject.Predmet.ProtuStrankaListNazivFormatedOIB>
  <DomainObject.Predmet.OstaliListFormated>
    <izvorni_sadrzaj>
      <item>Fabio D Aleo punomoćnik sudionika u postupku EKO DRVO d.o.o. POREČ</item>
    </izvorni_sadrzaj>
    <derivirana_varijabla naziv="DomainObject.Predmet.OstaliListFormated_1">
      <item>Fabio D Aleo punomoćnik sudionika u postupku EKO DRVO d.o.o. POREČ</item>
    </derivirana_varijabla>
  </DomainObject.Predmet.OstaliListFormated>
  <DomainObject.Predmet.OstaliListFormatedOIB>
    <izvorni_sadrzaj>
      <item>Fabio D Aleo, OIB 89437938986 punomoćnik sudionika u postupku EKO DRVO d.o.o. POREČ</item>
    </izvorni_sadrzaj>
    <derivirana_varijabla naziv="DomainObject.Predmet.OstaliListFormatedOIB_1">
      <item>Fabio D Aleo, OIB 89437938986 punomoćnik sudionika u postupku EKO DRVO d.o.o. POREČ</item>
    </derivirana_varijabla>
  </DomainObject.Predmet.OstaliListFormatedOIB>
  <DomainObject.Predmet.OstaliListFormatedWithAdress>
    <izvorni_sadrzaj>
      <item>Fabio D Aleo punomoćnik sudionika u postupku EKO DRVO d.o.o. POREČ</item>
    </izvorni_sadrzaj>
    <derivirana_varijabla naziv="DomainObject.Predmet.OstaliListFormatedWithAdress_1">
      <item>Fabio D Aleo punomoćnik sudionika u postupku EKO DRVO d.o.o. POREČ</item>
    </derivirana_varijabla>
  </DomainObject.Predmet.OstaliListFormatedWithAdress>
  <DomainObject.Predmet.OstaliListFormatedWithAdressOIB>
    <izvorni_sadrzaj>
      <item>Fabio D Aleo, OIB 89437938986 punomoćnik sudionika u postupku EKO DRVO d.o.o. POREČ</item>
    </izvorni_sadrzaj>
    <derivirana_varijabla naziv="DomainObject.Predmet.OstaliListFormatedWithAdressOIB_1">
      <item>Fabio D Aleo, OIB 89437938986 punomoćnik sudionika u postupku EKO DRVO d.o.o. POREČ</item>
    </derivirana_varijabla>
  </DomainObject.Predmet.OstaliListFormatedWithAdressOIB>
  <DomainObject.Predmet.OstaliListNazivFormated>
    <izvorni_sadrzaj>
      <item>Fabio D Aleo</item>
    </izvorni_sadrzaj>
    <derivirana_varijabla naziv="DomainObject.Predmet.OstaliListNazivFormated_1">
      <item>Fabio D Aleo</item>
    </derivirana_varijabla>
  </DomainObject.Predmet.OstaliListNazivFormated>
  <DomainObject.Predmet.OstaliListNazivFormatedOIB>
    <izvorni_sadrzaj>
      <item>Fabio D Aleo, OIB 89437938986</item>
    </izvorni_sadrzaj>
    <derivirana_varijabla naziv="DomainObject.Predmet.OstaliListNazivFormatedOIB_1">
      <item>Fabio D Aleo, OIB 89437938986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 DRVO d.o.o. POREČ</izvorni_sadrzaj>
    <derivirana_varijabla naziv="DomainObject.Predmet.ProtustrankaIDrugi_1">EKO DRVO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EKO DRVO d.o.o. POREČ, OIB 36978607731, Massa Lombarda 11, 52440 Poreč</izvorni_sadrzaj>
    <derivirana_varijabla naziv="DomainObject.Predmet.ProtustrankaIDrugiAdressOIB_1">EKO DRVO d.o.o. POREČ, OIB 36978607731, Massa Lombarda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 DRVO d.o.o. POREČ</item>
      <item>Fabio D Aleo</item>
    </izvorni_sadrzaj>
    <derivirana_varijabla naziv="DomainObject.Predmet.SudioniciListNaziv_1">
      <item>FINANCIJSKA AGENCIJA, RC RIJEKA, PODRUŽNICA PULA, PULA</item>
      <item>EKO DRVO d.o.o. POREČ</item>
      <item>Fabio D Aleo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EKO DRVO d.o.o. POREČ, OIB 36978607731, Massa Lombarda 11,52440 Poreč</item>
      <item>Fabio D Aleo, OIB 89437938986</item>
    </izvorni_sadrzaj>
    <derivirana_varijabla naziv="DomainObject.Predmet.SudioniciListAdressOIB_1">
      <item>FINANCIJSKA AGENCIJA, RC RIJEKA, PODRUŽNICA PULA, PULA, OIB 85821130368, F. Kurelca 8,51000 Rijeka</item>
      <item>EKO DRVO d.o.o. POREČ, OIB 36978607731, Massa Lombarda 11,52440 Poreč</item>
      <item>Fabio D Aleo, OIB 89437938986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36978607731</item>
      <item>, OIB 89437938986</item>
    </izvorni_sadrzaj>
    <derivirana_varijabla naziv="DomainObject.Predmet.SudioniciListNazivOIB_1">
      <item>, OIB 85821130368</item>
      <item>, OIB 36978607731</item>
      <item>, OIB 89437938986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95A64-AACD-43C7-9AB7-4107B4898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3351</properties:Characters>
  <properties:Lines>95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2018-08-28T08:29:00Z</dcterms:created>
  <dc:creator>msimicic</dc:creator>
  <cp:lastModifiedBy>Sanja Prodan</cp:lastModifiedBy>
  <cp:lastPrinted>2018-08-28T10:38:00Z</cp:lastPrinted>
  <dcterms:modified xmlns:xsi="http://www.w3.org/2001/XMLSchema-instance" xsi:type="dcterms:W3CDTF">2018-08-28T10:38:00Z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(St-133-2018-12,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