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8915" w14:paraId="2848915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A54ED5">
        <w:t>LIDIJA BRAVARIJA j.d.o.o. za ugostiteljstvo i trgovinu</w:t>
      </w:r>
      <w:r w:rsidR="00423E79" w:rsidRPr="00423E79">
        <w:t xml:space="preserve">, skraćena tvrtka: </w:t>
      </w:r>
      <w:r w:rsidR="00A54ED5">
        <w:t>LIDIJA BRAVARIJA j.d.o.o.</w:t>
      </w:r>
      <w:r w:rsidR="00423E79" w:rsidRPr="00423E79">
        <w:t xml:space="preserve">, </w:t>
      </w:r>
      <w:r w:rsidR="00A54ED5">
        <w:t>Okučani</w:t>
      </w:r>
      <w:r w:rsidR="00423E79" w:rsidRPr="00423E79">
        <w:t xml:space="preserve">, </w:t>
      </w:r>
      <w:r w:rsidR="00A54ED5">
        <w:t>Kardinala Alojzija Stepinca 26</w:t>
      </w:r>
      <w:r w:rsidR="00FE6696">
        <w:t xml:space="preserve">, OIB </w:t>
      </w:r>
      <w:r w:rsidR="00A54ED5">
        <w:t>4035779654</w:t>
      </w:r>
      <w:r w:rsidR="00123855">
        <w:t xml:space="preserve">, dana </w:t>
      </w:r>
      <w:r w:rsidR="00A54ED5">
        <w:t>25</w:t>
      </w:r>
      <w:r w:rsidR="00FE6696">
        <w:t xml:space="preserve">. travnja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C71DFE">
        <w:t>LIDIJA BRAVARIJA j.d.o.o. za ugostiteljstvo i trgovinu</w:t>
      </w:r>
      <w:r w:rsidR="00C71DFE" w:rsidRPr="00423E79">
        <w:t xml:space="preserve">, skraćena tvrtka: </w:t>
      </w:r>
      <w:r w:rsidR="00C71DFE">
        <w:t>LIDIJA BRAVARIJA j.d.o.o.</w:t>
      </w:r>
      <w:r w:rsidR="00C71DFE" w:rsidRPr="00423E79">
        <w:t xml:space="preserve">, </w:t>
      </w:r>
      <w:r w:rsidR="00C71DFE">
        <w:t>Okučani</w:t>
      </w:r>
      <w:r w:rsidR="00C71DFE" w:rsidRPr="00423E79">
        <w:t xml:space="preserve">, </w:t>
      </w:r>
      <w:r w:rsidR="00C71DFE">
        <w:t>Kardinala Alojzija Stepinca 26, OIB 4035779654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A72799">
      <w:pPr>
        <w:ind w:firstLine="1440"/>
        <w:jc w:val="both"/>
      </w:pPr>
      <w:r>
        <w:t>2.Za s</w:t>
      </w:r>
      <w:r w:rsidR="0068262A">
        <w:t>tečajnog upravitelja imenuje se</w:t>
      </w:r>
      <w:r w:rsidR="00702567">
        <w:t xml:space="preserve"> </w:t>
      </w:r>
      <w:r w:rsidR="00AC5A0C">
        <w:t>Mirjana Viduka Varenina</w:t>
      </w:r>
      <w:r w:rsidR="00702567" w:rsidRPr="00A72799">
        <w:t xml:space="preserve"> iz Osijeka</w:t>
      </w:r>
      <w:r w:rsidR="00C36715" w:rsidRPr="00A72799">
        <w:t xml:space="preserve">, </w:t>
      </w:r>
      <w:r w:rsidR="00AC5A0C">
        <w:t>Dubrovačka 107</w:t>
      </w:r>
      <w:r w:rsidR="00C36715" w:rsidRPr="00A72799">
        <w:t xml:space="preserve">, OIB </w:t>
      </w:r>
      <w:r w:rsidR="00AC5A0C">
        <w:t>98866841784</w:t>
      </w:r>
      <w:r w:rsidR="00C36715" w:rsidRPr="00A72799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C71DFE">
        <w:t>LIDIJA BRAVARIJA j.d.o.o. za ugostiteljstvo i trgovinu</w:t>
      </w:r>
      <w:r w:rsidR="00C71DFE" w:rsidRPr="00423E79">
        <w:t xml:space="preserve">, skraćena tvrtka: </w:t>
      </w:r>
      <w:r w:rsidR="00C71DFE">
        <w:t>LIDIJA BRAVARIJA j.d.o.o.</w:t>
      </w:r>
      <w:r w:rsidR="00C71DFE" w:rsidRPr="00423E79">
        <w:t xml:space="preserve">, </w:t>
      </w:r>
      <w:r w:rsidR="00C71DFE">
        <w:t>Okučani</w:t>
      </w:r>
      <w:r w:rsidR="00C71DFE" w:rsidRPr="00423E79">
        <w:t xml:space="preserve">, </w:t>
      </w:r>
      <w:r w:rsidR="00C71DFE">
        <w:t>Kardinala Alojzija Stepinca 26, OIB 4035779654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C71DFE">
        <w:t>LIDIJA BRAVARIJA j.d.o.o. za ugostiteljstvo i trgovinu</w:t>
      </w:r>
      <w:r w:rsidR="00C71DFE" w:rsidRPr="00423E79">
        <w:t xml:space="preserve">, skraćena tvrtka: </w:t>
      </w:r>
      <w:r w:rsidR="00C71DFE">
        <w:t>LIDIJA BRAVARIJA j.d.o.o.</w:t>
      </w:r>
      <w:r w:rsidR="00C71DFE" w:rsidRPr="00423E79">
        <w:t xml:space="preserve">, </w:t>
      </w:r>
      <w:r w:rsidR="00C71DFE">
        <w:t>Okučani</w:t>
      </w:r>
      <w:r w:rsidR="00C71DFE" w:rsidRPr="00423E79">
        <w:t xml:space="preserve">, </w:t>
      </w:r>
      <w:r w:rsidR="00C71DFE">
        <w:t>Kardinala Alojzija Stepinca 26, OIB 4035779654</w:t>
      </w:r>
      <w:r w:rsidR="00556FED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1062A6">
        <w:t>1</w:t>
      </w:r>
      <w:r w:rsidR="00C71DFE">
        <w:t>6</w:t>
      </w:r>
      <w:r w:rsidR="001062A6">
        <w:t>.</w:t>
      </w:r>
      <w:r w:rsidR="00FE6696">
        <w:t xml:space="preserve"> veljače</w:t>
      </w:r>
      <w:r w:rsidR="00B33430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C71DFE">
        <w:t>25</w:t>
      </w:r>
      <w:r w:rsidR="001062A6">
        <w:t>. travnja</w:t>
      </w:r>
      <w:r w:rsidR="009A34A3">
        <w:t xml:space="preserve"> </w:t>
      </w:r>
      <w:r w:rsidR="00993DC7" w:rsidRPr="00C35F6A">
        <w:t>201</w:t>
      </w:r>
      <w:r w:rsidR="007820CB" w:rsidRPr="00C35F6A">
        <w:t>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C71DFE">
        <w:t>11.289,79</w:t>
      </w:r>
      <w:r w:rsidR="001062A6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8353BC">
      <w:pPr>
        <w:jc w:val="center"/>
      </w:pPr>
      <w:r>
        <w:t>U S</w:t>
      </w:r>
      <w:r w:rsidR="00703938">
        <w:t xml:space="preserve">lavonskom Brodu, </w:t>
      </w:r>
      <w:r w:rsidR="00C71DFE">
        <w:t>25</w:t>
      </w:r>
      <w:r w:rsidR="009A34A3">
        <w:t>. travnja</w:t>
      </w:r>
      <w:r w:rsidR="00D66FB6">
        <w:t xml:space="preserve"> 201</w:t>
      </w:r>
      <w:r w:rsidR="007820CB">
        <w:t>8</w:t>
      </w:r>
      <w:r>
        <w:t>. godine</w:t>
      </w:r>
    </w:p>
    <w:p w:rsidRDefault="00D84433" w:rsidP="00111FB5" w:rsidR="00D84433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 </w:t>
      </w:r>
      <w:r w:rsidR="00F00402">
        <w:t>Stečajna sutkinja</w:t>
      </w:r>
    </w:p>
    <w:p w:rsidRDefault="00F00402" w:rsidP="00423E79" w:rsidR="00C22A84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>
        <w:t>Mirna Vujčić</w:t>
      </w:r>
    </w:p>
    <w:p w:rsidRDefault="005904DA" w:rsidP="008610C5" w:rsidR="00D844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4433"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8C042B" w:rsidP="00A374CF" w:rsidR="008C042B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A4531F">
        <w:t>tečajnoj</w:t>
      </w:r>
      <w:r w:rsidR="00DF26AE">
        <w:t xml:space="preserve"> upravitelj</w:t>
      </w:r>
      <w:r w:rsidR="00A4531F">
        <w:t>ici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5D2" w:rsidR="00E705D2">
      <w:r>
        <w:separator/>
      </w:r>
    </w:p>
  </w:endnote>
  <w:endnote w:id="0" w:type="continuationSeparator">
    <w:p w:rsidRDefault="00E705D2" w:rsidR="00E70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5D2" w:rsidR="00E705D2">
      <w:r>
        <w:separator/>
      </w:r>
    </w:p>
  </w:footnote>
  <w:footnote w:id="0" w:type="continuationSeparator">
    <w:p w:rsidRDefault="00E705D2" w:rsidR="00E705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3B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A4531F">
      <w:rPr>
        <w:b/>
      </w:rPr>
      <w:t>141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>
      <w:rPr>
        <w:b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416BCD">
      <w:rPr>
        <w:b/>
      </w:rPr>
      <w:t>141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>
      <w:rPr>
        <w:b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417"/>
    <w:rsid w:val="00022715"/>
    <w:rsid w:val="00035806"/>
    <w:rsid w:val="00047527"/>
    <w:rsid w:val="0005088D"/>
    <w:rsid w:val="000511E5"/>
    <w:rsid w:val="00056D37"/>
    <w:rsid w:val="00062CDF"/>
    <w:rsid w:val="000635CA"/>
    <w:rsid w:val="00064300"/>
    <w:rsid w:val="00084766"/>
    <w:rsid w:val="00085579"/>
    <w:rsid w:val="00093EF9"/>
    <w:rsid w:val="000A180E"/>
    <w:rsid w:val="000B4504"/>
    <w:rsid w:val="000C7AD2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D37"/>
    <w:rsid w:val="00123855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202563"/>
    <w:rsid w:val="00203B9C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E0CFA"/>
    <w:rsid w:val="002E7797"/>
    <w:rsid w:val="002F214A"/>
    <w:rsid w:val="002F5765"/>
    <w:rsid w:val="00303630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6144"/>
    <w:rsid w:val="003A0F64"/>
    <w:rsid w:val="003A4E77"/>
    <w:rsid w:val="003A56A2"/>
    <w:rsid w:val="003B4028"/>
    <w:rsid w:val="003C2107"/>
    <w:rsid w:val="003D057F"/>
    <w:rsid w:val="003D4BB5"/>
    <w:rsid w:val="003E5DDA"/>
    <w:rsid w:val="003F7BA1"/>
    <w:rsid w:val="0040294C"/>
    <w:rsid w:val="00416BCD"/>
    <w:rsid w:val="00423E79"/>
    <w:rsid w:val="00435AC3"/>
    <w:rsid w:val="00442FDD"/>
    <w:rsid w:val="00443163"/>
    <w:rsid w:val="00463FBA"/>
    <w:rsid w:val="004641A6"/>
    <w:rsid w:val="004678D6"/>
    <w:rsid w:val="00470A88"/>
    <w:rsid w:val="0048761C"/>
    <w:rsid w:val="00491E6A"/>
    <w:rsid w:val="004A58F2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7502A"/>
    <w:rsid w:val="005802B5"/>
    <w:rsid w:val="0058189F"/>
    <w:rsid w:val="00587D6B"/>
    <w:rsid w:val="00587DF3"/>
    <w:rsid w:val="005904DA"/>
    <w:rsid w:val="00592DE1"/>
    <w:rsid w:val="005A3845"/>
    <w:rsid w:val="005E1C86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6F388C"/>
    <w:rsid w:val="00701827"/>
    <w:rsid w:val="0070256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820CB"/>
    <w:rsid w:val="0079485C"/>
    <w:rsid w:val="007A4D10"/>
    <w:rsid w:val="007A6587"/>
    <w:rsid w:val="007B5490"/>
    <w:rsid w:val="007C4E4B"/>
    <w:rsid w:val="007C7141"/>
    <w:rsid w:val="007C7835"/>
    <w:rsid w:val="007F7BE4"/>
    <w:rsid w:val="0080307F"/>
    <w:rsid w:val="008062E9"/>
    <w:rsid w:val="00816600"/>
    <w:rsid w:val="00832536"/>
    <w:rsid w:val="008353BC"/>
    <w:rsid w:val="00841F8D"/>
    <w:rsid w:val="00843DEC"/>
    <w:rsid w:val="00846CEC"/>
    <w:rsid w:val="00860A5E"/>
    <w:rsid w:val="008610C5"/>
    <w:rsid w:val="00863A5B"/>
    <w:rsid w:val="00873A1A"/>
    <w:rsid w:val="00896044"/>
    <w:rsid w:val="0089623C"/>
    <w:rsid w:val="008A4B1F"/>
    <w:rsid w:val="008A681F"/>
    <w:rsid w:val="008C042B"/>
    <w:rsid w:val="009135EF"/>
    <w:rsid w:val="00917A95"/>
    <w:rsid w:val="00942E1D"/>
    <w:rsid w:val="009458D8"/>
    <w:rsid w:val="00961BE6"/>
    <w:rsid w:val="00962A87"/>
    <w:rsid w:val="00963F18"/>
    <w:rsid w:val="0096689E"/>
    <w:rsid w:val="00983065"/>
    <w:rsid w:val="00993DC7"/>
    <w:rsid w:val="009A2710"/>
    <w:rsid w:val="009A34A3"/>
    <w:rsid w:val="009A37D8"/>
    <w:rsid w:val="009A4537"/>
    <w:rsid w:val="009B282F"/>
    <w:rsid w:val="00A12410"/>
    <w:rsid w:val="00A14DF8"/>
    <w:rsid w:val="00A30584"/>
    <w:rsid w:val="00A326A6"/>
    <w:rsid w:val="00A35289"/>
    <w:rsid w:val="00A374CF"/>
    <w:rsid w:val="00A41904"/>
    <w:rsid w:val="00A44FC2"/>
    <w:rsid w:val="00A4531F"/>
    <w:rsid w:val="00A54ED5"/>
    <w:rsid w:val="00A562F5"/>
    <w:rsid w:val="00A56478"/>
    <w:rsid w:val="00A57AD9"/>
    <w:rsid w:val="00A72799"/>
    <w:rsid w:val="00A832A5"/>
    <w:rsid w:val="00AA0D20"/>
    <w:rsid w:val="00AA7765"/>
    <w:rsid w:val="00AB1F3A"/>
    <w:rsid w:val="00AC5A0C"/>
    <w:rsid w:val="00AC5BA2"/>
    <w:rsid w:val="00AE68AE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5477"/>
    <w:rsid w:val="00B77829"/>
    <w:rsid w:val="00B81E41"/>
    <w:rsid w:val="00B908A3"/>
    <w:rsid w:val="00B91C92"/>
    <w:rsid w:val="00BC62D8"/>
    <w:rsid w:val="00BC6FC5"/>
    <w:rsid w:val="00BD0EB6"/>
    <w:rsid w:val="00C14D24"/>
    <w:rsid w:val="00C22A84"/>
    <w:rsid w:val="00C32C54"/>
    <w:rsid w:val="00C35F6A"/>
    <w:rsid w:val="00C36715"/>
    <w:rsid w:val="00C53A06"/>
    <w:rsid w:val="00C5449D"/>
    <w:rsid w:val="00C63D01"/>
    <w:rsid w:val="00C661D9"/>
    <w:rsid w:val="00C71DFE"/>
    <w:rsid w:val="00C74CB4"/>
    <w:rsid w:val="00C868CA"/>
    <w:rsid w:val="00C910A7"/>
    <w:rsid w:val="00C92D33"/>
    <w:rsid w:val="00CB077F"/>
    <w:rsid w:val="00CB3C50"/>
    <w:rsid w:val="00CB5495"/>
    <w:rsid w:val="00CD466F"/>
    <w:rsid w:val="00D03C88"/>
    <w:rsid w:val="00D22AF4"/>
    <w:rsid w:val="00D23860"/>
    <w:rsid w:val="00D24F05"/>
    <w:rsid w:val="00D25655"/>
    <w:rsid w:val="00D35A6A"/>
    <w:rsid w:val="00D61145"/>
    <w:rsid w:val="00D66FB6"/>
    <w:rsid w:val="00D80405"/>
    <w:rsid w:val="00D84433"/>
    <w:rsid w:val="00DA7B24"/>
    <w:rsid w:val="00DB3A66"/>
    <w:rsid w:val="00DB52D3"/>
    <w:rsid w:val="00DC4AFF"/>
    <w:rsid w:val="00DC7E31"/>
    <w:rsid w:val="00DF26AE"/>
    <w:rsid w:val="00E1784E"/>
    <w:rsid w:val="00E32656"/>
    <w:rsid w:val="00E57783"/>
    <w:rsid w:val="00E57E6D"/>
    <w:rsid w:val="00E705D2"/>
    <w:rsid w:val="00E72C9F"/>
    <w:rsid w:val="00E82FB3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5697"/>
    <w:rsid w:val="00F113C6"/>
    <w:rsid w:val="00F17E9C"/>
    <w:rsid w:val="00F24A25"/>
    <w:rsid w:val="00F30326"/>
    <w:rsid w:val="00F328FA"/>
    <w:rsid w:val="00F34569"/>
    <w:rsid w:val="00F45A4F"/>
    <w:rsid w:val="00F80FA2"/>
    <w:rsid w:val="00F91028"/>
    <w:rsid w:val="00F911E6"/>
    <w:rsid w:val="00FA0053"/>
    <w:rsid w:val="00FB3B83"/>
    <w:rsid w:val="00FE6696"/>
    <w:rsid w:val="00FF15F9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3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B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B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B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B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3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B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B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B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B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St-141/2018-5</izvorni_sadrzaj>
    <derivirana_varijabla naziv="DomainObject.Oznaka_1">St-141/2018-5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11913.36</izvorni_sadrzaj>
    <derivirana_varijabla naziv="DomainObject.Predmet.InicijalnaVrijednost_1">11913.36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LIDIJA BRAVARIJA j.d.o.o. za ugostiteljstvo i trgovinu</izvorni_sadrzaj>
    <derivirana_varijabla naziv="DomainObject.Predmet.ProtustrankaFormated_1">  LIDIJA BRAVARIJA j.d.o.o. za ugostiteljstvo i trgovinu</derivirana_varijabla>
  </DomainObject.Predmet.ProtustrankaFormated>
  <DomainObject.Predmet.ProtustrankaFormatedOIB>
    <izvorni_sadrzaj>  LIDIJA BRAVARIJA j.d.o.o. za ugostiteljstvo i trgovinu, OIB 40357796454</izvorni_sadrzaj>
    <derivirana_varijabla naziv="DomainObject.Predmet.ProtustrankaFormatedOIB_1">  LIDIJA BRAVARIJA j.d.o.o. za ugostiteljstvo i trgovinu, OIB 40357796454</derivirana_varijabla>
  </DomainObject.Predmet.ProtustrankaFormatedOIB>
  <DomainObject.Predmet.ProtustrankaFormatedWithAdress>
    <izvorni_sadrzaj> LIDIJA BRAVARIJA j.d.o.o. za ugostiteljstvo i trgovinu, Kardinala Alojzija Stepinca 26, 35430 Okučani</izvorni_sadrzaj>
    <derivirana_varijabla naziv="DomainObject.Predmet.ProtustrankaFormatedWithAdress_1"> LIDIJA BRAVARIJA j.d.o.o. za ugostiteljstvo i trgovinu, Kardinala Alojzija Stepinca 26, 35430 Okučani</derivirana_varijabla>
  </DomainObject.Predmet.ProtustrankaFormatedWithAdress>
  <DomainObject.Predmet.ProtustrankaFormatedWithAdressOIB>
    <izvorni_sadrzaj> LIDIJA BRAVARIJA j.d.o.o. za ugostiteljstvo i trgovinu, OIB 40357796454, Kardinala Alojzija Stepinca 26, 35430 Okučani</izvorni_sadrzaj>
    <derivirana_varijabla naziv="DomainObject.Predmet.ProtustrankaFormatedWithAdressOIB_1"> LIDIJA BRAVARIJA j.d.o.o. za ugostiteljstvo i trgovinu, OIB 40357796454, Kardinala Alojzija Stepinca 26, 35430 Okučani</derivirana_varijabla>
  </DomainObject.Predmet.ProtustrankaFormatedWithAdressOIB>
  <DomainObject.Predmet.ProtustrankaWithAdress>
    <izvorni_sadrzaj>LIDIJA BRAVARIJA j.d.o.o. za ugostiteljstvo i trgovinu Kardinala Alojzija Stepinca 26, 35430 Okučani</izvorni_sadrzaj>
    <derivirana_varijabla naziv="DomainObject.Predmet.ProtustrankaWithAdress_1">LIDIJA BRAVARIJA j.d.o.o. za ugostiteljstvo i trgovinu Kardinala Alojzija Stepinca 26, 35430 Okučani</derivirana_varijabla>
  </DomainObject.Predmet.ProtustrankaWithAdress>
  <DomainObject.Predmet.ProtustrankaWithAdressOIB>
    <izvorni_sadrzaj>LIDIJA BRAVARIJA j.d.o.o. za ugostiteljstvo i trgovinu, OIB 40357796454, Kardinala Alojzija Stepinca 26, 35430 Okučani</izvorni_sadrzaj>
    <derivirana_varijabla naziv="DomainObject.Predmet.ProtustrankaWithAdressOIB_1">LIDIJA BRAVARIJA j.d.o.o. za ugostiteljstvo i trgovinu, OIB 40357796454, Kardinala Alojzija Stepinca 26, 35430 Okučani</derivirana_varijabla>
  </DomainObject.Predmet.ProtustrankaWithAdressOIB>
  <DomainObject.Predmet.ProtustrankaNazivFormated>
    <izvorni_sadrzaj>LIDIJA BRAVARIJA j.d.o.o. za ugostiteljstvo i trgovinu</izvorni_sadrzaj>
    <derivirana_varijabla naziv="DomainObject.Predmet.ProtustrankaNazivFormated_1">LIDIJA BRAVARIJA j.d.o.o. za ugostiteljstvo i trgovinu</derivirana_varijabla>
  </DomainObject.Predmet.ProtustrankaNazivFormated>
  <DomainObject.Predmet.ProtustrankaNazivFormatedOIB>
    <izvorni_sadrzaj>LIDIJA BRAVARIJA j.d.o.o. za ugostiteljstvo i trgovinu, OIB 40357796454</izvorni_sadrzaj>
    <derivirana_varijabla naziv="DomainObject.Predmet.ProtustrankaNazivFormatedOIB_1">LIDIJA BRAVARIJA j.d.o.o. za ugostiteljstvo i trgovinu, OIB 40357796454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LIDIJA BRAVARIJA j.d.o.o. za ugostiteljstvo i trgovinu</item>
    </izvorni_sadrzaj>
    <derivirana_varijabla naziv="DomainObject.Predmet.ProtuStrankaListFormated_1">
      <item>LIDIJA BRAVARIJA j.d.o.o. za ugostiteljstvo i trgovinu</item>
    </derivirana_varijabla>
  </DomainObject.Predmet.ProtuStrankaListFormated>
  <DomainObject.Predmet.ProtuStrankaListFormatedOIB>
    <izvorni_sadrzaj>
      <item>LIDIJA BRAVARIJA j.d.o.o. za ugostiteljstvo i trgovinu, OIB 40357796454</item>
    </izvorni_sadrzaj>
    <derivirana_varijabla naziv="DomainObject.Predmet.ProtuStrankaListFormatedOIB_1">
      <item>LIDIJA BRAVARIJA j.d.o.o. za ugostiteljstvo i trgovinu, OIB 40357796454</item>
    </derivirana_varijabla>
  </DomainObject.Predmet.ProtuStrankaListFormatedOIB>
  <DomainObject.Predmet.ProtuStrankaListFormatedWithAdress>
    <izvorni_sadrzaj>
      <item>LIDIJA BRAVARIJA j.d.o.o. za ugostiteljstvo i trgovinu, Kardinala Alojzija Stepinca 26, 35430 Okučani</item>
    </izvorni_sadrzaj>
    <derivirana_varijabla naziv="DomainObject.Predmet.ProtuStrankaListFormatedWithAdress_1">
      <item>LIDIJA BRAVARIJA j.d.o.o. za ugostiteljstvo i trgovinu, Kardinala Alojzija Stepinca 26, 35430 Okučani</item>
    </derivirana_varijabla>
  </DomainObject.Predmet.ProtuStrankaListFormatedWithAdress>
  <DomainObject.Predmet.ProtuStrankaListFormatedWithAdressOIB>
    <izvorni_sadrzaj>
      <item>LIDIJA BRAVARIJA j.d.o.o. za ugostiteljstvo i trgovinu, OIB 40357796454, Kardinala Alojzija Stepinca 26, 35430 Okučani</item>
    </izvorni_sadrzaj>
    <derivirana_varijabla naziv="DomainObject.Predmet.ProtuStrankaListFormatedWithAdressOIB_1">
      <item>LIDIJA BRAVARIJA j.d.o.o. za ugostiteljstvo i trgovinu, OIB 40357796454, Kardinala Alojzija Stepinca 26, 35430 Okučani</item>
    </derivirana_varijabla>
  </DomainObject.Predmet.ProtuStrankaListFormatedWithAdressOIB>
  <DomainObject.Predmet.ProtuStrankaListNazivFormated>
    <izvorni_sadrzaj>
      <item>LIDIJA BRAVARIJA j.d.o.o. za ugostiteljstvo i trgovinu</item>
    </izvorni_sadrzaj>
    <derivirana_varijabla naziv="DomainObject.Predmet.ProtuStrankaListNazivFormated_1">
      <item>LIDIJA BRAVARIJA j.d.o.o. za ugostiteljstvo i trgovinu</item>
    </derivirana_varijabla>
  </DomainObject.Predmet.ProtuStrankaListNazivFormated>
  <DomainObject.Predmet.ProtuStrankaListNazivFormatedOIB>
    <izvorni_sadrzaj>
      <item>LIDIJA BRAVARIJA j.d.o.o. za ugostiteljstvo i trgovinu, OIB 40357796454</item>
    </izvorni_sadrzaj>
    <derivirana_varijabla naziv="DomainObject.Predmet.ProtuStrankaListNazivFormatedOIB_1">
      <item>LIDIJA BRAVARIJA j.d.o.o. za ugostiteljstvo i trgovinu, OIB 40357796454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St-141/2018-5</izvorni_sadrzaj>
    <derivirana_varijabla naziv="DomainObject.PoslovniBrojDokumenta_1">St-141/2018-5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LIDIJA BRAVARIJA j.d.o.o. za ugostiteljstvo i trgovinu</izvorni_sadrzaj>
    <derivirana_varijabla naziv="DomainObject.Predmet.ProtustrankaIDrugi_1">LIDIJA BRAVARIJA j.d.o.o.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LIDIJA BRAVARIJA j.d.o.o. za ugostiteljstvo i trgovinu, OIB 40357796454, Kardinala Alojzija Stepinca 26, 35430 Okučani</izvorni_sadrzaj>
    <derivirana_varijabla naziv="DomainObject.Predmet.ProtustrankaIDrugiAdressOIB_1">LIDIJA BRAVARIJA j.d.o.o. za ugostiteljstvo i trgovinu, OIB 40357796454, Kardinala Alojzija Stepinca 26,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LIDIJA BRAVARIJA j.d.o.o. za ugostiteljstvo i trgovinu</item>
    </izvorni_sadrzaj>
    <derivirana_varijabla naziv="DomainObject.Predmet.SudioniciListNaziv_1">
      <item>Financijska agencija</item>
      <item>LIDIJA BRAVARIJA j.d.o.o. za ugostiteljstvo i trgovinu</item>
    </derivirana_varijabla>
  </DomainObject.Predmet.SudioniciListNaziv>
  <DomainObject.Predmet.SudioniciListAdressOIB>
    <izvorni_sadrzaj>
      <item>Financijska agencija, OIB 85821130368, Ulica grada Vukovara 70,10000 Zagreb</item>
      <item>LIDIJA BRAVARIJA j.d.o.o. za ugostiteljstvo i trgovinu, OIB 40357796454, Kardinala Alojzija Stepinca 26,35430 Okučani</item>
    </izvorni_sadrzaj>
    <derivirana_varijabla naziv="DomainObject.Predmet.SudioniciListAdressOIB_1">
      <item>Financijska agencija, OIB 85821130368, Ulica grada Vukovara 70,10000 Zagreb</item>
      <item>LIDIJA BRAVARIJA j.d.o.o. za ugostiteljstvo i trgovinu, OIB 40357796454, Kardinala Alojzija Stepinca 26,35430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40357796454</item>
    </izvorni_sadrzaj>
    <derivirana_varijabla naziv="DomainObject.Predmet.SudioniciListNazivOIB_1">
      <item>, OIB 85821130368</item>
      <item>, OIB 40357796454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14D38-FE15-4518-AB12-4620E02E9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815</properties:Words>
  <properties:Characters>4630</properties:Characters>
  <properties:Lines>110</properties:Lines>
  <properties:Paragraphs>40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2018-04-25T07:34:00Z</dcterms:created>
  <dc:creator>alet</dc:creator>
  <cp:lastModifiedBy>wsadmin</cp:lastModifiedBy>
  <cp:lastPrinted>2018-04-25T08:00:00Z</cp:lastPrinted>
  <dcterms:modified xmlns:xsi="http://www.w3.org/2001/XMLSchema-instance" xsi:type="dcterms:W3CDTF">2018-04-25T08:13:00Z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St-141/2018-5 / Odluka - Rješenje o otvaranju i zaključenju skraćenog stečajnog postupka (St-141-2018 -25.4.2018.OTVARANJE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