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ea01" w14:paraId="649ea01" w:rsidRDefault="004B6460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kao stečajnom sucu, povodom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>prijedloga Republike Hrvatske, Ministarstva financija, Porezna uprava, Područni ured Zagreb, OIB: 18683136487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 kojeg zastupa Županijsko državno odvjetništvo u Zagrebu,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otvaranje stečajnog postupka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dužnikom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>UNIM EKO d.o.o., Zagreb, Laščinska cesta 119 a, OIB: 61676267762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>4. siječnja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AB360D" w:rsidR="005D12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</w:t>
      </w:r>
      <w:r w:rsidR="005D12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5D1271" w:rsidP="00AB360D" w:rsidR="005D127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D9757F" w:rsidR="00D9757F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330A2A" w:rsidR="005615BB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>prijedlog Republike Hrvatske, Ministarstva financija, Porezna uprava, Područni ured Zagreb, OIB: 18683136487, za otvaranje stečajnog postupka nad dužnikom UNIM EKO d.o.o., Zagreb, Laščinska cesta 119 a, OIB: 61676267762.</w:t>
      </w:r>
    </w:p>
    <w:p w:rsidRDefault="005D1271" w:rsidP="00330A2A" w:rsidR="005D1271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D1271" w:rsidP="00AB360D" w:rsidR="005D1271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AB360D" w:rsidR="00330A2A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A2A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Financijska agencija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 7. prosinca 2015. podnijela zahtjev za provedbu skraćenog stečajnog postupka nad dužnikom UNIM EKO d.o.o., Zagreb, Laščinska cesta 119 a, OIB: 61676267762, povodom kojeg je sud oglasom pozvao vjerovnike da predlože otvaranje stečajnog postupka, te je vjerovnik Republika Hrvatska, Ministarstvo financija, Porezna uprava, Područni ured Zagreb, OIB: 18683136487, 20. veljače 2017. podnio prijedlog za otvaranje stečajnog postupka nad gore navdenim dužnikom.</w:t>
      </w:r>
    </w:p>
    <w:p w:rsidRDefault="00330A2A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Ovosudnim rješenjem poslovni broj St-7828/15 od 28. veljače 2017. obustavljen je skraćeni stečajni postupak te je rješenjem poslovni broj St-1621/17 od 9. kolovoza 2017. pokrenut prethodni postupak radi utvrđivanja pretpostavki za otvaranje stečajnog postupka.</w:t>
      </w: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Provjerom u ovosudnom registru utvrđeno je da je ovosudnim rješenjem poslovni broj Tt-17/44102 od 6. prosinca 2017. dužnik brisan iz sudskog registra zbog pripajanja društvu TINJAN GRADNJA d.o.o., Zagreb, Sarvaška 7,  OIB: 49458364889.</w:t>
      </w: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Prema tome, dužnik kao pravna osoba više ne postoji, a stečajni postupak se može u smislu odredbe čl. 3. st. 1. Stečajnog zakona (Narodne novine broj 71/15, 104/17, dalje:SZ) provesti nad pravnom osobom i nad imovinom dužnika pojedinca, ako zakonom nije drugačije određeno.</w:t>
      </w: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5D1271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D1271">
        <w:rPr>
          <w:rFonts w:eastAsia="Times New Roman" w:hAnsi="Times New Roman" w:ascii="Times New Roman"/>
          <w:sz w:val="24"/>
          <w:szCs w:val="24"/>
          <w:lang w:eastAsia="hr-HR"/>
        </w:rPr>
        <w:t>Kako ne postoji stečajni dužnik to je prijedlog za otvaranje stečajnog postupka odbačen, te je odlučeno kao u izreci rješenja.</w:t>
      </w:r>
    </w:p>
    <w:p w:rsidRDefault="005D1271" w:rsidP="005D1271" w:rsidR="005D12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5D1271" w:rsidR="005D12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>4. siječnja 2018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96DB7" w:rsidP="00AB360D" w:rsidR="00296DB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1D6498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1D6498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296DB7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296DB7" w:rsidP="001D6498" w:rsidR="00296DB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96DB7" w:rsidP="001D6498" w:rsidR="00296DB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Draženka Prpić</w:t>
      </w:r>
    </w:p>
    <w:p w:rsidRDefault="005615BB" w:rsidP="005615BB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AB360D" w:rsidP="00AB360D" w:rsidR="00AB360D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4F2" w:rsidP="00B670F6" w:rsidR="000C34F2">
      <w:pPr>
        <w:spacing w:lineRule="auto" w:line="240" w:after="0"/>
      </w:pPr>
      <w:r>
        <w:separator/>
      </w:r>
    </w:p>
  </w:endnote>
  <w:endnote w:id="0" w:type="continuationSeparator">
    <w:p w:rsidRDefault="000C34F2" w:rsidP="00B670F6" w:rsidR="000C34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4F2" w:rsidP="00B670F6" w:rsidR="000C34F2">
      <w:pPr>
        <w:spacing w:lineRule="auto" w:line="240" w:after="0"/>
      </w:pPr>
      <w:r>
        <w:separator/>
      </w:r>
    </w:p>
  </w:footnote>
  <w:footnote w:id="0" w:type="continuationSeparator">
    <w:p w:rsidRDefault="000C34F2" w:rsidP="00B670F6" w:rsidR="000C34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460">
          <w:rPr>
            <w:noProof/>
          </w:rPr>
          <w:t>1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</w:t>
    </w:r>
    <w:r w:rsidR="00330A2A">
      <w:rPr>
        <w:rFonts w:hAnsi="Times New Roman" w:ascii="Times New Roman"/>
        <w:sz w:val="24"/>
        <w:szCs w:val="24"/>
      </w:rPr>
      <w:t>1621/17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C34F2"/>
    <w:rsid w:val="001D6498"/>
    <w:rsid w:val="00226DBF"/>
    <w:rsid w:val="00296DB7"/>
    <w:rsid w:val="00330A2A"/>
    <w:rsid w:val="004B6460"/>
    <w:rsid w:val="005615BB"/>
    <w:rsid w:val="005D1271"/>
    <w:rsid w:val="00750327"/>
    <w:rsid w:val="00946536"/>
    <w:rsid w:val="00990B51"/>
    <w:rsid w:val="009E6241"/>
    <w:rsid w:val="00A17534"/>
    <w:rsid w:val="00AB360D"/>
    <w:rsid w:val="00AD6430"/>
    <w:rsid w:val="00B670F6"/>
    <w:rsid w:val="00CA04E1"/>
    <w:rsid w:val="00CA62C6"/>
    <w:rsid w:val="00D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9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DB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6DB7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6DB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6DB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9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DB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6DB7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6DB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6DB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St-1621/2017</izvorni_sadrzaj>
    <derivirana_varijabla naziv="DomainObject.Predmet.OznakaBroj_1">St-1621/2017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UNIM EKO d.o.o. zastupanog po punomoćniku Željko Penavić</izvorni_sadrzaj>
    <derivirana_varijabla naziv="DomainObject.Predmet.ProtustrankaFormated_1">  UNIM EKO d.o.o. zastupanog po punomoćniku Željko Penavić</derivirana_varijabla>
  </DomainObject.Predmet.ProtustrankaFormated>
  <DomainObject.Predmet.ProtustrankaFormatedOIB>
    <izvorni_sadrzaj>  UNIM EKO d.o.o., OIB 61676267762 zastupanog po punomoćniku Željko Penavić</izvorni_sadrzaj>
    <derivirana_varijabla naziv="DomainObject.Predmet.ProtustrankaFormatedOIB_1">  UNIM EKO d.o.o., OIB 61676267762 zastupanog po punomoćniku Željko Penavić</derivirana_varijabla>
  </DomainObject.Predmet.ProtustrankaFormatedOIB>
  <DomainObject.Predmet.ProtustrankaFormatedWithAdress>
    <izvorni_sadrzaj> UNIM EKO d.o.o., Lašćinska cesta 119 a, 10000 Zagreb zastupanog po punomoćniku Željko Penavić</izvorni_sadrzaj>
    <derivirana_varijabla naziv="DomainObject.Predmet.ProtustrankaFormatedWithAdress_1"> UNIM EKO d.o.o., Lašćinska cesta 119 a, 10000 Zagreb zastupanog po punomoćniku Željko Penavić</derivirana_varijabla>
  </DomainObject.Predmet.ProtustrankaFormatedWithAdress>
  <DomainObject.Predmet.ProtustrankaFormatedWithAdressOIB>
    <izvorni_sadrzaj> UNIM EKO d.o.o., OIB 61676267762, Lašćinska cesta 119 a, 10000 Zagreb zastupanog po punomoćniku Željko Penavić</izvorni_sadrzaj>
    <derivirana_varijabla naziv="DomainObject.Predmet.ProtustrankaFormatedWithAdressOIB_1"> UNIM EKO d.o.o., OIB 61676267762, Lašćinska cesta 119 a, 10000 Zagreb zastupanog po punomoćniku Željko Penavić</derivirana_varijabla>
  </DomainObject.Predmet.ProtustrankaFormatedWithAdressOIB>
  <DomainObject.Predmet.ProtustrankaWithAdress>
    <izvorni_sadrzaj>UNIM EKO d.o.o. Lašćinska cesta 119 a, 10000 Zagreb</izvorni_sadrzaj>
    <derivirana_varijabla naziv="DomainObject.Predmet.ProtustrankaWithAdress_1">UNIM EKO d.o.o. Lašćinska cesta 119 a, 10000 Zagreb</derivirana_varijabla>
  </DomainObject.Predmet.ProtustrankaWithAdress>
  <DomainObject.Predmet.ProtustrankaWithAdressOIB>
    <izvorni_sadrzaj>UNIM EKO d.o.o., OIB 61676267762, Lašćinska cesta 119 a, 10000 Zagreb</izvorni_sadrzaj>
    <derivirana_varijabla naziv="DomainObject.Predmet.ProtustrankaWithAdressOIB_1">UNIM EKO d.o.o., OIB 61676267762, Lašćinska cesta 119 a, 10000 Zagreb</derivirana_varijabla>
  </DomainObject.Predmet.ProtustrankaWithAdressOIB>
  <DomainObject.Predmet.ProtustrankaNazivFormated>
    <izvorni_sadrzaj>UNIM EKO d.o.o.</izvorni_sadrzaj>
    <derivirana_varijabla naziv="DomainObject.Predmet.ProtustrankaNazivFormated_1">UNIM EKO d.o.o.</derivirana_varijabla>
  </DomainObject.Predmet.ProtustrankaNazivFormated>
  <DomainObject.Predmet.ProtustrankaNazivFormatedOIB>
    <izvorni_sadrzaj>UNIM EKO d.o.o., OIB 61676267762</izvorni_sadrzaj>
    <derivirana_varijabla naziv="DomainObject.Predmet.ProtustrankaNazivFormatedOIB_1">UNIM EKO d.o.o., OIB 61676267762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</izvorni_sadrzaj>
    <derivirana_varijabla naziv="DomainObject.Predmet.StrankaFormated_1">  FINA Regionalni centar Zagreb;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</izvorni_sadrzaj>
    <derivirana_varijabla naziv="DomainObject.Predmet.StrankaFormatedOIB_1">  FINA Regionalni centar Zagreb, OIB 85821130368;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Zagreb, Boškovićeva 5, 10000 Zagreb zastupanog po punomoćniku Županijsko državno odvjetništvo u Zagrebu</izvorni_sadrzaj>
    <derivirana_varijabla naziv="DomainObject.Predmet.StrankaFormatedWithAdress_1"> FINA Regionalni centar Zagreb, Trg svibanjskih žrtava 1995. 1, 10000 Zagreb; Porezna uprava, područni ured Zagreb, Boškovićeva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18683136487, Boškovićeva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uprava, područni ured Zagreb, OIB 18683136487, Boškovićeva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uprava, područni ured Zagreb Boškovićeva 5,10000 Zagreb</izvorni_sadrzaj>
    <derivirana_varijabla naziv="DomainObject.Predmet.StrankaWithAdress_1">FINA Regionalni centar Zagreb Trg svibanjskih žrtava 1995. 1,10000 Zagreb,Porezna uprava, područni ured Zagreb Boškovićeva 5,10000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18683136487, Boškovićeva 5,10000 Zagreb</izvorni_sadrzaj>
    <derivirana_varijabla naziv="DomainObject.Predmet.StrankaWithAdressOIB_1">FINA Regionalni centar Zagreb, OIB 85821130368, Trg svibanjskih žrtava 1995. 1,10000 Zagreb,Porezna uprava, područni ured Zagreb, OIB 18683136487, Boškovićeva 5,10000 Zagreb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Boškovićeva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uprava, područni ured Zagreb, Boškovićeva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18683136487, Boškovićeva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18683136487, Boškovićeva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UNIM EKO d.o.o. zastupanog po punomoćniku Željko Penavić</item>
    </izvorni_sadrzaj>
    <derivirana_varijabla naziv="DomainObject.Predmet.ProtuStrankaListFormated_1">
      <item>UNIM EKO d.o.o. zastupanog po punomoćniku Željko Penavić</item>
    </derivirana_varijabla>
  </DomainObject.Predmet.ProtuStrankaListFormated>
  <DomainObject.Predmet.ProtuStrankaListFormatedOIB>
    <izvorni_sadrzaj>
      <item>UNIM EKO d.o.o., OIB 61676267762 zastupanog po punomoćniku Željko Penavić</item>
    </izvorni_sadrzaj>
    <derivirana_varijabla naziv="DomainObject.Predmet.ProtuStrankaListFormatedOIB_1">
      <item>UNIM EKO d.o.o., OIB 61676267762 zastupanog po punomoćniku Željko Penavić</item>
    </derivirana_varijabla>
  </DomainObject.Predmet.ProtuStrankaListFormatedOIB>
  <DomainObject.Predmet.ProtuStrankaListFormatedWithAdress>
    <izvorni_sadrzaj>
      <item>UNIM EKO d.o.o., Lašćinska cesta 119 a, 10000 Zagreb zastupanog po punomoćniku Željko Penavić</item>
    </izvorni_sadrzaj>
    <derivirana_varijabla naziv="DomainObject.Predmet.ProtuStrankaListFormatedWithAdress_1">
      <item>UNIM EKO d.o.o., Lašćinska cesta 119 a, 10000 Zagreb zastupanog po punomoćniku Željko Penavić</item>
    </derivirana_varijabla>
  </DomainObject.Predmet.ProtuStrankaListFormatedWithAdress>
  <DomainObject.Predmet.ProtuStrankaListFormatedWithAdressOIB>
    <izvorni_sadrzaj>
      <item>UNIM EKO d.o.o., OIB 61676267762, Lašćinska cesta 119 a, 10000 Zagreb zastupanog po punomoćniku Željko Penavić</item>
    </izvorni_sadrzaj>
    <derivirana_varijabla naziv="DomainObject.Predmet.ProtuStrankaListFormatedWithAdressOIB_1">
      <item>UNIM EKO d.o.o., OIB 61676267762, Lašćinska cesta 119 a, 10000 Zagreb zastupanog po punomoćniku Željko Penavić</item>
    </derivirana_varijabla>
  </DomainObject.Predmet.ProtuStrankaListFormatedWithAdressOIB>
  <DomainObject.Predmet.ProtuStrankaListNazivFormated>
    <izvorni_sadrzaj>
      <item>UNIM EKO d.o.o.</item>
    </izvorni_sadrzaj>
    <derivirana_varijabla naziv="DomainObject.Predmet.ProtuStrankaListNazivFormated_1">
      <item>UNIM EKO d.o.o.</item>
    </derivirana_varijabla>
  </DomainObject.Predmet.ProtuStrankaListNazivFormated>
  <DomainObject.Predmet.ProtuStrankaListNazivFormatedOIB>
    <izvorni_sadrzaj>
      <item>UNIM EKO d.o.o., OIB 61676267762</item>
    </izvorni_sadrzaj>
    <derivirana_varijabla naziv="DomainObject.Predmet.ProtuStrankaListNazivFormatedOIB_1">
      <item>UNIM EKO d.o.o., OIB 61676267762</item>
    </derivirana_varijabla>
  </DomainObject.Predmet.ProtuStrankaListNazivFormatedOIB>
  <DomainObject.Predmet.OstaliListFormated>
    <izvorni_sadrzaj>
      <item>Ivana Validžić</item>
      <item>Županijsko državno odvjetništvo u Zagrebu punomoćnik sudionika u postupku Porezna uprava, područni ured Zagreb</item>
      <item>Željko Penavić punomoćnik sudionika u postupku UNIM EKO d.o.o.</item>
      <item>Bariša Pavičić</item>
    </izvorni_sadrzaj>
    <derivirana_varijabla naziv="DomainObject.Predmet.OstaliListFormated_1">
      <item>Ivana Validžić</item>
      <item>Županijsko državno odvjetništvo u Zagrebu punomoćnik sudionika u postupku Porezna uprava, područni ured Zagreb</item>
      <item>Željko Penavić punomoćnik sudionika u postupku UNIM EKO d.o.o.</item>
      <item>Bariša Pavičić</item>
    </derivirana_varijabla>
  </DomainObject.Predmet.OstaliListFormated>
  <DomainObject.Predmet.OstaliListFormatedOIB>
    <izvorni_sadrzaj>
      <item>Ivana Validžić, OIB 44338345409</item>
      <item>Županijsko državno odvjetništvo u Zagrebu, OIB 16488001145 punomoćnik sudionika u postupku Porezna uprava, područni ured Zagreb</item>
      <item>Željko Penavić, OIB 62044867694 punomoćnik sudionika u postupku UNIM EKO d.o.o.</item>
      <item>Bariša Pavičić, OIB 54280025302</item>
    </izvorni_sadrzaj>
    <derivirana_varijabla naziv="DomainObject.Predmet.OstaliListFormatedOIB_1">
      <item>Ivana Validžić, OIB 44338345409</item>
      <item>Županijsko državno odvjetništvo u Zagrebu, OIB 16488001145 punomoćnik sudionika u postupku Porezna uprava, područni ured Zagreb</item>
      <item>Željko Penavić, OIB 62044867694 punomoćnik sudionika u postupku UNIM EKO d.o.o.</item>
      <item>Bariša Pavičić, OIB 54280025302</item>
    </derivirana_varijabla>
  </DomainObject.Predmet.OstaliListFormatedOIB>
  <DomainObject.Predmet.OstaliListFormatedWithAdress>
    <izvorni_sadrzaj>
      <item>Ivana Validžić, Kralja Zvonimira 67, 10000 Zagreb</item>
      <item>Županijsko državno odvjetništvo u Zagrebu, Savska cesta 41, 10000 Zagreb punomoćnik sudionika u postupku Porezna uprava, područni ured Zagreb</item>
      <item>Željko Penavić, Lašćinska Cesta 119a, 10000 Zagreb punomoćnik sudionika u postupku UNIM EKO d.o.o.</item>
      <item>Bariša Pavičić, Petra i Tome Erdody 12, 10000 Zagreb</item>
    </izvorni_sadrzaj>
    <derivirana_varijabla naziv="DomainObject.Predmet.OstaliListFormatedWithAdress_1">
      <item>Ivana Validžić, Kralja Zvonimira 67, 10000 Zagreb</item>
      <item>Županijsko državno odvjetništvo u Zagrebu, Savska cesta 41, 10000 Zagreb punomoćnik sudionika u postupku Porezna uprava, područni ured Zagreb</item>
      <item>Željko Penavić, Lašćinska Cesta 119a, 10000 Zagreb punomoćnik sudionika u postupku UNIM EKO d.o.o.</item>
      <item>Bariša Pavičić, Petra i Tome Erdody 12, 10000 Zagreb</item>
    </derivirana_varijabla>
  </DomainObject.Predmet.OstaliListFormatedWithAdress>
  <DomainObject.Predmet.OstaliListFormatedWithAdressOIB>
    <izvorni_sadrzaj>
      <item>Ivana Validžić, OIB 44338345409, Kralja Zvonimira 67, 10000 Zagreb</item>
      <item>Županijsko državno odvjetništvo u Zagrebu, OIB 16488001145, Savska cesta 41, 10000 Zagreb punomoćnik sudionika u postupku Porezna uprava, područni ured Zagreb</item>
      <item>Željko Penavić, OIB 62044867694, Lašćinska Cesta 119a, 10000 Zagreb punomoćnik sudionika u postupku UNIM EKO d.o.o.</item>
      <item>Bariša Pavičić, OIB 54280025302, Petra i Tome Erdody 12, 10000 Zagreb</item>
    </izvorni_sadrzaj>
    <derivirana_varijabla naziv="DomainObject.Predmet.OstaliListFormatedWithAdressOIB_1">
      <item>Ivana Validžić, OIB 44338345409, Kralja Zvonimira 67, 10000 Zagreb</item>
      <item>Županijsko državno odvjetništvo u Zagrebu, OIB 16488001145, Savska cesta 41, 10000 Zagreb punomoćnik sudionika u postupku Porezna uprava, područni ured Zagreb</item>
      <item>Željko Penavić, OIB 62044867694, Lašćinska Cesta 119a, 10000 Zagreb punomoćnik sudionika u postupku UNIM EKO d.o.o.</item>
      <item>Bariša Pavičić, OIB 54280025302, Petra i Tome Erdody 12, 10000 Zagreb</item>
    </derivirana_varijabla>
  </DomainObject.Predmet.OstaliListFormatedWithAdressOIB>
  <DomainObject.Predmet.OstaliListNazivFormated>
    <izvorni_sadrzaj>
      <item>Ivana Validžić</item>
      <item>Županijsko državno odvjetništvo u Zagrebu</item>
      <item>Željko Penavić</item>
      <item>Bariša Pavičić</item>
    </izvorni_sadrzaj>
    <derivirana_varijabla naziv="DomainObject.Predmet.OstaliListNazivFormated_1">
      <item>Ivana Validžić</item>
      <item>Županijsko državno odvjetništvo u Zagrebu</item>
      <item>Željko Penavić</item>
      <item>Bariša Pavičić</item>
    </derivirana_varijabla>
  </DomainObject.Predmet.OstaliListNazivFormated>
  <DomainObject.Predmet.OstaliListNazivFormatedOIB>
    <izvorni_sadrzaj>
      <item>Ivana Validžić, OIB 44338345409</item>
      <item>Županijsko državno odvjetništvo u Zagrebu, OIB 16488001145</item>
      <item>Željko Penavić, OIB 62044867694</item>
      <item>Bariša Pavičić, OIB 54280025302</item>
    </izvorni_sadrzaj>
    <derivirana_varijabla naziv="DomainObject.Predmet.OstaliListNazivFormatedOIB_1">
      <item>Ivana Validžić, OIB 44338345409</item>
      <item>Županijsko državno odvjetništvo u Zagrebu, OIB 16488001145</item>
      <item>Željko Penavić, OIB 62044867694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UNIM EKO d.o.o.</izvorni_sadrzaj>
    <derivirana_varijabla naziv="DomainObject.Predmet.ProtustrankaIDrugi_1">UNIM 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UNIM EKO d.o.o., OIB 61676267762, Lašćinska cesta 119 a, 10000 Zagreb</izvorni_sadrzaj>
    <derivirana_varijabla naziv="DomainObject.Predmet.ProtustrankaIDrugiAdressOIB_1">UNIM EKO d.o.o., OIB 61676267762,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UNIM EKO d.o.o.</item>
      <item>FINA Regionalni centar Zagreb</item>
      <item>Ivana Validžić</item>
      <item>Porezna uprava, područni ured Zagreb</item>
      <item>Županijsko državno odvjetništvo u Zagrebu</item>
      <item>Željko Penavić</item>
      <item>Bariša Pavičić</item>
    </izvorni_sadrzaj>
    <derivirana_varijabla naziv="DomainObject.Predmet.SudioniciListNaziv_1">
      <item>UNIM EKO d.o.o.</item>
      <item>FINA Regionalni centar Zagreb</item>
      <item>Ivana Validžić</item>
      <item>Porezna uprava, područni ured Zagreb</item>
      <item>Županijsko državno odvjetništvo u Zagrebu</item>
      <item>Željko Penavić</item>
      <item>Bariša Pavičić</item>
    </derivirana_varijabla>
  </DomainObject.Predmet.SudioniciListNaziv>
  <DomainObject.Predmet.SudioniciListAdressOIB>
    <izvorni_sadrzaj>
      <item>UNIM EKO d.o.o., OIB 61676267762, Lašćinska cesta 119 a,10000 Zagreb</item>
      <item>FINA Regionalni centar Zagreb, OIB 85821130368, Trg svibanjskih žrtava 1995. 1,10000 Zagreb</item>
      <item>Ivana Validžić, OIB 44338345409, Kralja Zvonimira 67,10000 Zagreb</item>
      <item>Porezna uprava, područni ured Zagreb, OIB 18683136487, Boškovićeva 5,10000 Zagreb</item>
      <item>Županijsko državno odvjetništvo u Zagrebu, OIB 16488001145, Savska cesta 41,10000 Zagreb</item>
      <item>Željko Penavić, OIB 62044867694, Lašćinska Cesta 119a,10000 Zagreb</item>
      <item>Bariša Pavičić, OIB 54280025302, Petra i Tome Erdody 12,10000 Zagreb</item>
    </izvorni_sadrzaj>
    <derivirana_varijabla naziv="DomainObject.Predmet.SudioniciListAdressOIB_1">
      <item>UNIM EKO d.o.o., OIB 61676267762, Lašćinska cesta 119 a,10000 Zagreb</item>
      <item>FINA Regionalni centar Zagreb, OIB 85821130368, Trg svibanjskih žrtava 1995. 1,10000 Zagreb</item>
      <item>Ivana Validžić, OIB 44338345409, Kralja Zvonimira 67,10000 Zagreb</item>
      <item>Porezna uprava, područni ured Zagreb, OIB 18683136487, Boškovićeva 5,10000 Zagreb</item>
      <item>Županijsko državno odvjetništvo u Zagrebu, OIB 16488001145, Savska cesta 41,10000 Zagreb</item>
      <item>Željko Penavić, OIB 62044867694, Lašćinska Cesta 119a,10000 Zagreb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61676267762</item>
      <item>, OIB 85821130368</item>
      <item>, OIB 44338345409</item>
      <item>, OIB 18683136487</item>
      <item>, OIB 16488001145</item>
      <item>, OIB 62044867694</item>
      <item>, OIB 54280025302</item>
    </izvorni_sadrzaj>
    <derivirana_varijabla naziv="DomainObject.Predmet.SudioniciListNazivOIB_1">
      <item>, OIB 61676267762</item>
      <item>, OIB 85821130368</item>
      <item>, OIB 44338345409</item>
      <item>, OIB 18683136487</item>
      <item>, OIB 16488001145</item>
      <item>, OIB 62044867694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2121</properties:Characters>
  <properties:Lines>72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2018-01-04T13:29:00Z</dcterms:created>
  <dc:creator>Draženka Prpić</dc:creator>
  <cp:lastModifiedBy>Draženka Prpić</cp:lastModifiedBy>
  <cp:lastPrinted>2018-01-04T13:39:00Z</cp:lastPrinted>
  <dcterms:modified xmlns:xsi="http://www.w3.org/2001/XMLSchema-instance" xsi:type="dcterms:W3CDTF">2018-01-04T13:39:00Z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  <prop:property name="eSPIS_CC_ID" pid="6" fmtid="{D5CDD505-2E9C-101B-9397-08002B2CF9AE}">
    <vt:lpwstr>2672814256</vt:lpwstr>
  </prop:property>
</prop:Properties>
</file>