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c10a" w14:paraId="13ec10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4C12D6">
        <w:t>1</w:t>
      </w:r>
      <w:r w:rsidR="00FA341E">
        <w:t>7</w:t>
      </w:r>
      <w:r w:rsidR="004C12D6">
        <w:t>0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FA341E" w:rsidRPr="00FA341E">
        <w:t xml:space="preserve">IVICA-FAST j.d.o.o. za ugostiteljstvo, Sveti Križ </w:t>
      </w:r>
      <w:proofErr w:type="spellStart"/>
      <w:r w:rsidR="00FA341E" w:rsidRPr="00FA341E">
        <w:t>Začretje</w:t>
      </w:r>
      <w:proofErr w:type="spellEnd"/>
      <w:r w:rsidR="00FA341E" w:rsidRPr="00FA341E">
        <w:t xml:space="preserve">, Obitelji </w:t>
      </w:r>
      <w:proofErr w:type="spellStart"/>
      <w:r w:rsidR="00FA341E" w:rsidRPr="00FA341E">
        <w:t>Fizir</w:t>
      </w:r>
      <w:proofErr w:type="spellEnd"/>
      <w:r w:rsidR="00FA341E" w:rsidRPr="00FA341E">
        <w:t xml:space="preserve"> 1, MBS: 080866850 OIB: 63560201640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FA341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FA341E" w:rsidRPr="00FA341E">
        <w:t xml:space="preserve">IVICA-FAST j.d.o.o. za ugostiteljstvo, Sveti Križ </w:t>
      </w:r>
      <w:proofErr w:type="spellStart"/>
      <w:r w:rsidR="00FA341E" w:rsidRPr="00FA341E">
        <w:t>Začretje</w:t>
      </w:r>
      <w:proofErr w:type="spellEnd"/>
      <w:r w:rsidR="00FA341E" w:rsidRPr="00FA341E">
        <w:t xml:space="preserve">, Obitelji </w:t>
      </w:r>
      <w:proofErr w:type="spellStart"/>
      <w:r w:rsidR="00FA341E" w:rsidRPr="00FA341E">
        <w:t>Fizir</w:t>
      </w:r>
      <w:proofErr w:type="spellEnd"/>
      <w:r w:rsidR="00FA341E" w:rsidRPr="00FA341E">
        <w:t xml:space="preserve"> 1, MBS: 080866850 OIB: 63560201640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FA341E">
        <w:t xml:space="preserve">David Jakovljević, Sesvete, </w:t>
      </w:r>
      <w:proofErr w:type="spellStart"/>
      <w:r w:rsidR="00FA341E">
        <w:t>Kašinska</w:t>
      </w:r>
      <w:proofErr w:type="spellEnd"/>
      <w:r w:rsidR="00FA341E">
        <w:t xml:space="preserve"> 7</w:t>
      </w:r>
      <w:r w:rsidR="004C12D6">
        <w:t xml:space="preserve">, OIB: </w:t>
      </w:r>
      <w:r w:rsidR="00FA341E">
        <w:t>63014812654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FA341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FA341E" w:rsidRPr="00FA341E">
        <w:t xml:space="preserve">IVICA-FAST j.d.o.o. za ugostiteljstvo, Sveti Križ </w:t>
      </w:r>
      <w:proofErr w:type="spellStart"/>
      <w:r w:rsidR="00FA341E" w:rsidRPr="00FA341E">
        <w:t>Začretje</w:t>
      </w:r>
      <w:proofErr w:type="spellEnd"/>
      <w:r w:rsidR="00FA341E" w:rsidRPr="00FA341E">
        <w:t xml:space="preserve">, Obitelji </w:t>
      </w:r>
      <w:proofErr w:type="spellStart"/>
      <w:r w:rsidR="00FA341E" w:rsidRPr="00FA341E">
        <w:t>Fizir</w:t>
      </w:r>
      <w:proofErr w:type="spellEnd"/>
      <w:r w:rsidR="00FA341E" w:rsidRPr="00FA341E">
        <w:t xml:space="preserve"> 1, MBS: 080866850 OIB: 63560201640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FA341E">
        <w:t>9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FA341E" w:rsidRPr="00FA341E">
        <w:t xml:space="preserve">IVICA-FAST j.d.o.o. za ugostiteljstvo, Sveti Križ </w:t>
      </w:r>
      <w:proofErr w:type="spellStart"/>
      <w:r w:rsidR="00FA341E" w:rsidRPr="00FA341E">
        <w:t>Začretje</w:t>
      </w:r>
      <w:proofErr w:type="spellEnd"/>
      <w:r w:rsidR="00FA341E" w:rsidRPr="00FA341E">
        <w:t xml:space="preserve">, Obitelji </w:t>
      </w:r>
      <w:proofErr w:type="spellStart"/>
      <w:r w:rsidR="00FA341E" w:rsidRPr="00FA341E">
        <w:t>Fizir</w:t>
      </w:r>
      <w:proofErr w:type="spellEnd"/>
      <w:r w:rsidR="00FA341E" w:rsidRPr="00FA341E">
        <w:t xml:space="preserve"> 1, MBS: 080866850 OIB: 63560201640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FA341E">
        <w:t>6</w:t>
      </w:r>
      <w:r w:rsidR="0074665E">
        <w:t>. 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11</w:t>
      </w:r>
      <w:r w:rsidR="00FA341E">
        <w:t>7</w:t>
      </w:r>
      <w:r w:rsidR="004C12D6">
        <w:t>0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4C12D6">
        <w:t>11</w:t>
      </w:r>
      <w:r w:rsidR="00FA341E">
        <w:t>7</w:t>
      </w:r>
      <w:r w:rsidR="004C12D6">
        <w:t>0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D5B24"/>
    <w:rsid w:val="006E787E"/>
    <w:rsid w:val="0074665E"/>
    <w:rsid w:val="00785BDD"/>
    <w:rsid w:val="00814F19"/>
    <w:rsid w:val="008D47E0"/>
    <w:rsid w:val="008D7500"/>
    <w:rsid w:val="00917B69"/>
    <w:rsid w:val="009D33A7"/>
    <w:rsid w:val="009E4D62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A341E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B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D5B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5B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B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B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B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D5B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5B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B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B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IVICA-FAST j.d.o.o.</izvorni_sadrzaj>
    <derivirana_varijabla naziv="DomainObject.Predmet.ProtustrankaFormated_1">  IVICA-FAST j.d.o.o.</derivirana_varijabla>
  </DomainObject.Predmet.ProtustrankaFormated>
  <DomainObject.Predmet.ProtustrankaFormatedOIB>
    <izvorni_sadrzaj>  IVICA-FAST j.d.o.o., OIB 63560201640</izvorni_sadrzaj>
    <derivirana_varijabla naziv="DomainObject.Predmet.ProtustrankaFormatedOIB_1">  IVICA-FAST j.d.o.o., OIB 63560201640</derivirana_varijabla>
  </DomainObject.Predmet.ProtustrankaFormatedOIB>
  <DomainObject.Predmet.ProtustrankaFormatedWithAdress>
    <izvorni_sadrzaj> IVICA-FAST j.d.o.o., Obitelji Fizir 1, 49223 Sveti Križ Začretje</izvorni_sadrzaj>
    <derivirana_varijabla naziv="DomainObject.Predmet.ProtustrankaFormatedWithAdress_1"> IVICA-FAST j.d.o.o., Obitelji Fizir 1, 49223 Sveti Križ Začretje</derivirana_varijabla>
  </DomainObject.Predmet.ProtustrankaFormatedWithAdress>
  <DomainObject.Predmet.ProtustrankaFormatedWithAdressOIB>
    <izvorni_sadrzaj> IVICA-FAST j.d.o.o., OIB 63560201640, Obitelji Fizir 1, 49223 Sveti Križ Začretje</izvorni_sadrzaj>
    <derivirana_varijabla naziv="DomainObject.Predmet.ProtustrankaFormatedWithAdressOIB_1"> IVICA-FAST j.d.o.o., OIB 63560201640, Obitelji Fizir 1, 49223 Sveti Križ Začretje</derivirana_varijabla>
  </DomainObject.Predmet.ProtustrankaFormatedWithAdressOIB>
  <DomainObject.Predmet.ProtustrankaWithAdress>
    <izvorni_sadrzaj>IVICA-FAST j.d.o.o. Obitelji Fizir 1, 49223 Sveti Križ Začretje</izvorni_sadrzaj>
    <derivirana_varijabla naziv="DomainObject.Predmet.ProtustrankaWithAdress_1">IVICA-FAST j.d.o.o. Obitelji Fizir 1, 49223 Sveti Križ Začretje</derivirana_varijabla>
  </DomainObject.Predmet.ProtustrankaWithAdress>
  <DomainObject.Predmet.ProtustrankaWithAdressOIB>
    <izvorni_sadrzaj>IVICA-FAST j.d.o.o., OIB 63560201640, Obitelji Fizir 1, 49223 Sveti Križ Začretje</izvorni_sadrzaj>
    <derivirana_varijabla naziv="DomainObject.Predmet.ProtustrankaWithAdressOIB_1">IVICA-FAST j.d.o.o., OIB 63560201640, Obitelji Fizir 1, 49223 Sveti Križ Začretje</derivirana_varijabla>
  </DomainObject.Predmet.ProtustrankaWithAdressOIB>
  <DomainObject.Predmet.ProtustrankaNazivFormated>
    <izvorni_sadrzaj>IVICA-FAST j.d.o.o.</izvorni_sadrzaj>
    <derivirana_varijabla naziv="DomainObject.Predmet.ProtustrankaNazivFormated_1">IVICA-FAST j.d.o.o.</derivirana_varijabla>
  </DomainObject.Predmet.ProtustrankaNazivFormated>
  <DomainObject.Predmet.ProtustrankaNazivFormatedOIB>
    <izvorni_sadrzaj>IVICA-FAST j.d.o.o., OIB 63560201640</izvorni_sadrzaj>
    <derivirana_varijabla naziv="DomainObject.Predmet.ProtustrankaNazivFormatedOIB_1">IVICA-FAST j.d.o.o., OIB 63560201640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IVICA-FAST j.d.o.o.</item>
    </izvorni_sadrzaj>
    <derivirana_varijabla naziv="DomainObject.Predmet.ProtuStrankaListFormated_1">
      <item>IVICA-FAST j.d.o.o.</item>
    </derivirana_varijabla>
  </DomainObject.Predmet.ProtuStrankaListFormated>
  <DomainObject.Predmet.ProtuStrankaListFormatedOIB>
    <izvorni_sadrzaj>
      <item>IVICA-FAST j.d.o.o., OIB 63560201640</item>
    </izvorni_sadrzaj>
    <derivirana_varijabla naziv="DomainObject.Predmet.ProtuStrankaListFormatedOIB_1">
      <item>IVICA-FAST j.d.o.o., OIB 63560201640</item>
    </derivirana_varijabla>
  </DomainObject.Predmet.ProtuStrankaListFormatedOIB>
  <DomainObject.Predmet.ProtuStrankaListFormatedWithAdress>
    <izvorni_sadrzaj>
      <item>IVICA-FAST j.d.o.o., Obitelji Fizir 1, 49223 Sveti Križ Začretje</item>
    </izvorni_sadrzaj>
    <derivirana_varijabla naziv="DomainObject.Predmet.ProtuStrankaListFormatedWithAdress_1">
      <item>IVICA-FAST j.d.o.o., Obitelji Fizir 1, 49223 Sveti Križ Začretje</item>
    </derivirana_varijabla>
  </DomainObject.Predmet.ProtuStrankaListFormatedWithAdress>
  <DomainObject.Predmet.ProtuStrankaListFormatedWithAdressOIB>
    <izvorni_sadrzaj>
      <item>IVICA-FAST j.d.o.o., OIB 63560201640, Obitelji Fizir 1, 49223 Sveti Križ Začretje</item>
    </izvorni_sadrzaj>
    <derivirana_varijabla naziv="DomainObject.Predmet.ProtuStrankaListFormatedWithAdressOIB_1">
      <item>IVICA-FAST j.d.o.o., OIB 63560201640, Obitelji Fizir 1, 49223 Sveti Križ Začretje</item>
    </derivirana_varijabla>
  </DomainObject.Predmet.ProtuStrankaListFormatedWithAdressOIB>
  <DomainObject.Predmet.ProtuStrankaListNazivFormated>
    <izvorni_sadrzaj>
      <item>IVICA-FAST j.d.o.o.</item>
    </izvorni_sadrzaj>
    <derivirana_varijabla naziv="DomainObject.Predmet.ProtuStrankaListNazivFormated_1">
      <item>IVICA-FAST j.d.o.o.</item>
    </derivirana_varijabla>
  </DomainObject.Predmet.ProtuStrankaListNazivFormated>
  <DomainObject.Predmet.ProtuStrankaListNazivFormatedOIB>
    <izvorni_sadrzaj>
      <item>IVICA-FAST j.d.o.o., OIB 63560201640</item>
    </izvorni_sadrzaj>
    <derivirana_varijabla naziv="DomainObject.Predmet.ProtuStrankaListNazivFormatedOIB_1">
      <item>IVICA-FAST j.d.o.o., OIB 63560201640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IVICA-FAST j.d.o.o.</izvorni_sadrzaj>
    <derivirana_varijabla naziv="DomainObject.Predmet.ProtustrankaIDrugi_1">IVICA-FAST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IVICA-FAST j.d.o.o., OIB 63560201640, Obitelji Fizir 1, 49223 Sveti Križ Začretje</izvorni_sadrzaj>
    <derivirana_varijabla naziv="DomainObject.Predmet.ProtustrankaIDrugiAdressOIB_1">IVICA-FAST j.d.o.o., OIB 63560201640, Obitelji Fizir 1,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IVICA-FAST j.d.o.o.</item>
      <item>FINA Regionalni centar Zagreb</item>
    </izvorni_sadrzaj>
    <derivirana_varijabla naziv="DomainObject.Predmet.SudioniciListNaziv_1">
      <item>IVICA-FAST j.d.o.o.</item>
      <item>FINA Regionalni centar Zagreb</item>
    </derivirana_varijabla>
  </DomainObject.Predmet.SudioniciListNaziv>
  <DomainObject.Predmet.SudioniciListAdressOIB>
    <izvorni_sadrzaj>
      <item>IVICA-FAST j.d.o.o., OIB 63560201640, Obitelji Fizir 1,49223 Sveti Križ Začretje</item>
      <item>FINA Regionalni centar Zagreb, OIB 85821130368, Trg svibanjskih žrtava 1995. 1,10000 Zagreb</item>
    </izvorni_sadrzaj>
    <derivirana_varijabla naziv="DomainObject.Predmet.SudioniciListAdressOIB_1">
      <item>IVICA-FAST j.d.o.o., OIB 63560201640, Obitelji Fizir 1,49223 Sveti Križ Začretje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63560201640</item>
      <item>, OIB 85821130368</item>
    </izvorni_sadrzaj>
    <derivirana_varijabla naziv="DomainObject.Predmet.SudioniciListNazivOIB_1">
      <item>, OIB 63560201640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2284</properties:Characters>
  <properties:Lines>89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2016-07-01T06:50:00Z</cp:lastPrinted>
  <dcterms:modified xmlns:xsi="http://www.w3.org/2001/XMLSchema-instance" xsi:type="dcterms:W3CDTF">2016-07-01T06:53:00Z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