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924b" w14:paraId="b1d924b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407095" w:rsidRPr="00AC4E4E">
        <w:rPr>
          <w:rFonts w:hAnsi="Times New Roman" w:ascii="Times New Roman"/>
          <w:szCs w:val="24"/>
          <w:lang w:val="hr-HR"/>
        </w:rPr>
        <w:t>ZLOIĆ</w:t>
      </w:r>
      <w:proofErr w:type="spellEnd"/>
      <w:r w:rsidR="00407095" w:rsidRPr="00AC4E4E">
        <w:rPr>
          <w:rFonts w:hAnsi="Times New Roman" w:ascii="Times New Roman"/>
          <w:szCs w:val="24"/>
          <w:lang w:val="hr-HR"/>
        </w:rPr>
        <w:t xml:space="preserve"> d.o.o. za građevinarstvo, trgovinu i </w:t>
      </w:r>
      <w:proofErr w:type="spellStart"/>
      <w:r w:rsidR="00407095" w:rsidRPr="00AC4E4E">
        <w:rPr>
          <w:rFonts w:hAnsi="Times New Roman" w:ascii="Times New Roman"/>
          <w:szCs w:val="24"/>
          <w:lang w:val="hr-HR"/>
        </w:rPr>
        <w:t>inžinjering</w:t>
      </w:r>
      <w:proofErr w:type="spellEnd"/>
      <w:r w:rsidR="00407095" w:rsidRPr="00AC4E4E">
        <w:rPr>
          <w:rFonts w:hAnsi="Times New Roman" w:ascii="Times New Roman"/>
          <w:szCs w:val="24"/>
          <w:lang w:val="hr-HR"/>
        </w:rPr>
        <w:t xml:space="preserve">, Zagreb (Grad Zagreb), Gračanska Cesta </w:t>
      </w:r>
      <w:proofErr w:type="spellStart"/>
      <w:r w:rsidR="00407095" w:rsidRPr="00AC4E4E">
        <w:rPr>
          <w:rFonts w:hAnsi="Times New Roman" w:ascii="Times New Roman"/>
          <w:szCs w:val="24"/>
          <w:lang w:val="hr-HR"/>
        </w:rPr>
        <w:t>127</w:t>
      </w:r>
      <w:proofErr w:type="spellEnd"/>
      <w:r w:rsidR="00407095" w:rsidRPr="00AC4E4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07095" w:rsidRPr="00AC4E4E">
        <w:rPr>
          <w:rFonts w:hAnsi="Times New Roman" w:ascii="Times New Roman"/>
          <w:szCs w:val="24"/>
          <w:lang w:val="hr-HR"/>
        </w:rPr>
        <w:t>OIB</w:t>
      </w:r>
      <w:proofErr w:type="spellEnd"/>
      <w:r w:rsidR="00407095" w:rsidRPr="00AC4E4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407095" w:rsidRPr="00AC4E4E">
        <w:rPr>
          <w:rFonts w:hAnsi="Times New Roman" w:ascii="Times New Roman"/>
          <w:szCs w:val="24"/>
          <w:lang w:val="hr-HR"/>
        </w:rPr>
        <w:t>02542624475</w:t>
      </w:r>
      <w:proofErr w:type="spellEnd"/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9F1D5C">
        <w:rPr>
          <w:rFonts w:hAnsi="Times New Roman" w:ascii="Times New Roman"/>
          <w:szCs w:val="24"/>
          <w:lang w:val="hr-HR"/>
        </w:rPr>
        <w:t xml:space="preserve">U  prethodnom postupku  </w:t>
      </w:r>
      <w:r w:rsidR="00567304">
        <w:rPr>
          <w:rFonts w:hAnsi="Times New Roman" w:ascii="Times New Roman"/>
          <w:szCs w:val="24"/>
          <w:lang w:val="hr-HR"/>
        </w:rPr>
        <w:t xml:space="preserve">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407095" w:rsidRPr="00AC4E4E">
        <w:rPr>
          <w:rFonts w:hAnsi="Times New Roman" w:ascii="Times New Roman"/>
          <w:szCs w:val="24"/>
          <w:lang w:val="hr-HR"/>
        </w:rPr>
        <w:t>ZLOIĆ</w:t>
      </w:r>
      <w:proofErr w:type="spellEnd"/>
      <w:r w:rsidR="00407095" w:rsidRPr="00AC4E4E">
        <w:rPr>
          <w:rFonts w:hAnsi="Times New Roman" w:ascii="Times New Roman"/>
          <w:szCs w:val="24"/>
          <w:lang w:val="hr-HR"/>
        </w:rPr>
        <w:t xml:space="preserve"> d.o.o. za građevinarstvo, trgovinu i </w:t>
      </w:r>
      <w:proofErr w:type="spellStart"/>
      <w:r w:rsidR="00407095" w:rsidRPr="00AC4E4E">
        <w:rPr>
          <w:rFonts w:hAnsi="Times New Roman" w:ascii="Times New Roman"/>
          <w:szCs w:val="24"/>
          <w:lang w:val="hr-HR"/>
        </w:rPr>
        <w:t>inžinjering</w:t>
      </w:r>
      <w:proofErr w:type="spellEnd"/>
      <w:r w:rsidR="00407095" w:rsidRPr="00AC4E4E">
        <w:rPr>
          <w:rFonts w:hAnsi="Times New Roman" w:ascii="Times New Roman"/>
          <w:szCs w:val="24"/>
          <w:lang w:val="hr-HR"/>
        </w:rPr>
        <w:t xml:space="preserve">, Zagreb (Grad Zagreb), Gračanska Cesta </w:t>
      </w:r>
      <w:proofErr w:type="spellStart"/>
      <w:r w:rsidR="00407095" w:rsidRPr="00AC4E4E">
        <w:rPr>
          <w:rFonts w:hAnsi="Times New Roman" w:ascii="Times New Roman"/>
          <w:szCs w:val="24"/>
          <w:lang w:val="hr-HR"/>
        </w:rPr>
        <w:t>127</w:t>
      </w:r>
      <w:proofErr w:type="spellEnd"/>
      <w:r w:rsidR="00407095" w:rsidRPr="00AC4E4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07095" w:rsidRPr="00AC4E4E">
        <w:rPr>
          <w:rFonts w:hAnsi="Times New Roman" w:ascii="Times New Roman"/>
          <w:szCs w:val="24"/>
          <w:lang w:val="hr-HR"/>
        </w:rPr>
        <w:t>OIB</w:t>
      </w:r>
      <w:proofErr w:type="spellEnd"/>
      <w:r w:rsidR="00407095" w:rsidRPr="00AC4E4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407095" w:rsidRPr="00AC4E4E">
        <w:rPr>
          <w:rFonts w:hAnsi="Times New Roman" w:ascii="Times New Roman"/>
          <w:szCs w:val="24"/>
          <w:lang w:val="hr-HR"/>
        </w:rPr>
        <w:t>02542624475</w:t>
      </w:r>
      <w:proofErr w:type="spellEnd"/>
      <w:r w:rsidR="009F1D5C">
        <w:rPr>
          <w:rFonts w:hAnsi="Times New Roman" w:ascii="Times New Roman"/>
          <w:szCs w:val="24"/>
          <w:lang w:val="hr-HR"/>
        </w:rPr>
        <w:t xml:space="preserve">, ročište radi </w:t>
      </w:r>
      <w:r w:rsidR="00A658E0">
        <w:rPr>
          <w:rFonts w:hAnsi="Times New Roman" w:ascii="Times New Roman"/>
          <w:szCs w:val="24"/>
          <w:lang w:val="hr-HR"/>
        </w:rPr>
        <w:t>raspravljanja i odlučivanja o pretpostavkama za otvaranjem i vođenjem postupka</w:t>
      </w:r>
      <w:r w:rsidR="00407095">
        <w:rPr>
          <w:rFonts w:hAnsi="Times New Roman" w:ascii="Times New Roman"/>
          <w:szCs w:val="24"/>
          <w:lang w:val="hr-HR"/>
        </w:rPr>
        <w:t xml:space="preserve"> nad dužnikom određeno za dan </w:t>
      </w:r>
      <w:proofErr w:type="spellStart"/>
      <w:r w:rsidR="00407095">
        <w:rPr>
          <w:rFonts w:hAnsi="Times New Roman" w:ascii="Times New Roman"/>
          <w:szCs w:val="24"/>
          <w:lang w:val="hr-HR"/>
        </w:rPr>
        <w:t>13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D20656">
        <w:rPr>
          <w:rFonts w:hAnsi="Times New Roman" w:ascii="Times New Roman"/>
          <w:szCs w:val="24"/>
          <w:lang w:val="hr-HR"/>
        </w:rPr>
        <w:t>srpnja</w:t>
      </w:r>
      <w:r w:rsidR="0040709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07095">
        <w:rPr>
          <w:rFonts w:hAnsi="Times New Roman" w:ascii="Times New Roman"/>
          <w:szCs w:val="24"/>
          <w:lang w:val="hr-HR"/>
        </w:rPr>
        <w:t>2017</w:t>
      </w:r>
      <w:proofErr w:type="spellEnd"/>
      <w:r w:rsidR="00407095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407095">
        <w:rPr>
          <w:rFonts w:hAnsi="Times New Roman" w:ascii="Times New Roman"/>
          <w:szCs w:val="24"/>
          <w:lang w:val="hr-HR"/>
        </w:rPr>
        <w:t>10</w:t>
      </w:r>
      <w:proofErr w:type="spellEnd"/>
      <w:r w:rsidR="009F1D5C">
        <w:rPr>
          <w:rFonts w:hAnsi="Times New Roman" w:ascii="Times New Roman"/>
          <w:szCs w:val="24"/>
          <w:lang w:val="hr-HR"/>
        </w:rPr>
        <w:t>,</w:t>
      </w:r>
      <w:proofErr w:type="spellStart"/>
      <w:r w:rsidR="009F1D5C">
        <w:rPr>
          <w:rFonts w:hAnsi="Times New Roman" w:ascii="Times New Roman"/>
          <w:szCs w:val="24"/>
          <w:lang w:val="hr-HR"/>
        </w:rPr>
        <w:t>30</w:t>
      </w:r>
      <w:proofErr w:type="spellEnd"/>
      <w:r w:rsidR="009F1D5C">
        <w:rPr>
          <w:rFonts w:hAnsi="Times New Roman" w:ascii="Times New Roman"/>
          <w:szCs w:val="24"/>
          <w:lang w:val="hr-HR"/>
        </w:rPr>
        <w:t xml:space="preserve"> sati neće se održati zbog preopterećenosti suca predmetom Agrokor d.d. i dr., </w:t>
      </w:r>
      <w:r w:rsidR="00567304">
        <w:rPr>
          <w:rFonts w:hAnsi="Times New Roman" w:ascii="Times New Roman"/>
          <w:szCs w:val="24"/>
          <w:lang w:val="hr-HR"/>
        </w:rPr>
        <w:t>a o novom ročištu stranke će biti obaviještene posebnim zaključkom.</w:t>
      </w:r>
    </w:p>
    <w:p w:rsidRDefault="009F1D5C" w:rsidP="001C7D5A" w:rsidR="009F1D5C">
      <w:pPr>
        <w:jc w:val="both"/>
        <w:rPr>
          <w:rFonts w:hAnsi="Times New Roman" w:ascii="Times New Roman"/>
          <w:szCs w:val="24"/>
          <w:lang w:val="hr-HR"/>
        </w:rPr>
      </w:pP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F926B8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F926B8" w:rsidP="00324504" w:rsidR="00F926B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926B8" w:rsidP="00324504" w:rsidR="00F926B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926B8" w:rsidP="00F926B8" w:rsidR="00F926B8" w:rsidRPr="00F926B8">
      <w:pPr>
        <w:autoSpaceDE w:val="false"/>
        <w:autoSpaceDN w:val="false"/>
        <w:jc w:val="both"/>
        <w:rPr>
          <w:rFonts w:hAnsi="Times New Roman" w:ascii="Times New Roman"/>
        </w:rPr>
      </w:pP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407095">
      <w:rPr>
        <w:rFonts w:hAnsi="Times New Roman" w:ascii="Times New Roman"/>
        <w:lang w:val="hr-HR"/>
      </w:rPr>
      <w:t>5142</w:t>
    </w:r>
    <w:proofErr w:type="spellEnd"/>
    <w:r w:rsidR="00407095">
      <w:rPr>
        <w:rFonts w:hAnsi="Times New Roman" w:ascii="Times New Roman"/>
        <w:lang w:val="hr-HR"/>
      </w:rPr>
      <w:t>/</w:t>
    </w:r>
    <w:proofErr w:type="spellStart"/>
    <w:r w:rsidR="00407095">
      <w:rPr>
        <w:rFonts w:hAnsi="Times New Roman" w:ascii="Times New Roman"/>
        <w:lang w:val="hr-HR"/>
      </w:rPr>
      <w:t>15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3D1D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3A93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07095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678C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4FB5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1D5C"/>
    <w:rsid w:val="009F2492"/>
    <w:rsid w:val="009F326A"/>
    <w:rsid w:val="00A0280D"/>
    <w:rsid w:val="00A0591B"/>
    <w:rsid w:val="00A13675"/>
    <w:rsid w:val="00A17012"/>
    <w:rsid w:val="00A17689"/>
    <w:rsid w:val="00A2053C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58E0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0656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1A0D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269BC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6B8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F92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6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6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6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6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F92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6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6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6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6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5142</izvorni_sadrzaj>
    <derivirana_varijabla naziv="DomainObject.Predmet.Broj_1">5142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St-5142/2015</izvorni_sadrzaj>
    <derivirana_varijabla naziv="DomainObject.Predmet.OznakaBroj_1">St-5142/2015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ZLOIĆ društvo s ograničenom odgovornošću za građevinarstvo, trgovinu i inžinjering zastupanog po punomoćniku Ante Zloić</izvorni_sadrzaj>
    <derivirana_varijabla naziv="DomainObject.Predmet.ProtustrankaFormated_1">  ZLOIĆ društvo s ograničenom odgovornošću za građevinarstvo, trgovinu i inžinjering zastupanog po punomoćniku Ante Zloić</derivirana_varijabla>
  </DomainObject.Predmet.ProtustrankaFormated>
  <DomainObject.Predmet.ProtustrankaFormatedOIB>
    <izvorni_sadrzaj>  ZLOIĆ društvo s ograničenom odgovornošću za građevinarstvo, trgovinu i inžinjering, OIB 02542624475 zastupanog po punomoćniku Ante Zloić</izvorni_sadrzaj>
    <derivirana_varijabla naziv="DomainObject.Predmet.ProtustrankaFormatedOIB_1">  ZLOIĆ društvo s ograničenom odgovornošću za građevinarstvo, trgovinu i inžinjering, OIB 02542624475 zastupanog po punomoćniku Ante Zloić</derivirana_varijabla>
  </DomainObject.Predmet.ProtustrankaFormatedOIB>
  <DomainObject.Predmet.ProtustrankaFormatedWithAdress>
    <izvorni_sadrzaj> ZLOIĆ društvo s ograničenom odgovornošću za građevinarstvo, trgovinu i inžinjering, Gračanska Cesta 127, 10000 Zagreb zastupanog po punomoćniku Ante Zloić</izvorni_sadrzaj>
    <derivirana_varijabla naziv="DomainObject.Predmet.ProtustrankaFormatedWithAdress_1"> ZLOIĆ društvo s ograničenom odgovornošću za građevinarstvo, trgovinu i inžinjering, Gračanska Cesta 127, 10000 Zagreb zastupanog po punomoćniku Ante Zloić</derivirana_varijabla>
  </DomainObject.Predmet.ProtustrankaFormatedWithAdress>
  <DomainObject.Predmet.ProtustrankaFormatedWithAdressOIB>
    <izvorni_sadrzaj> ZLOIĆ društvo s ograničenom odgovornošću za građevinarstvo, trgovinu i inžinjering, OIB 02542624475, Gračanska Cesta 127, 10000 Zagreb zastupanog po punomoćniku Ante Zloić</izvorni_sadrzaj>
    <derivirana_varijabla naziv="DomainObject.Predmet.ProtustrankaFormatedWithAdressOIB_1"> ZLOIĆ društvo s ograničenom odgovornošću za građevinarstvo, trgovinu i inžinjering, OIB 02542624475, Gračanska Cesta 127, 10000 Zagreb zastupanog po punomoćniku Ante Zloić</derivirana_varijabla>
  </DomainObject.Predmet.ProtustrankaFormatedWithAdressOIB>
  <DomainObject.Predmet.ProtustrankaWithAdress>
    <izvorni_sadrzaj>ZLOIĆ društvo s ograničenom odgovornošću za građevinarstvo, trgovinu i inžinjering Gračanska Cesta 127, 10000 Zagreb</izvorni_sadrzaj>
    <derivirana_varijabla naziv="DomainObject.Predmet.ProtustrankaWithAdress_1">ZLOIĆ društvo s ograničenom odgovornošću za građevinarstvo, trgovinu i inžinjering Gračanska Cesta 127, 10000 Zagreb</derivirana_varijabla>
  </DomainObject.Predmet.ProtustrankaWithAdress>
  <DomainObject.Predmet.ProtustrankaWithAdressOIB>
    <izvorni_sadrzaj>ZLOIĆ društvo s ograničenom odgovornošću za građevinarstvo, trgovinu i inžinjering, OIB 02542624475, Gračanska Cesta 127, 10000 Zagreb</izvorni_sadrzaj>
    <derivirana_varijabla naziv="DomainObject.Predmet.ProtustrankaWithAdressOIB_1">ZLOIĆ društvo s ograničenom odgovornošću za građevinarstvo, trgovinu i inžinjering, OIB 02542624475, Gračanska Cesta 127, 10000 Zagreb</derivirana_varijabla>
  </DomainObject.Predmet.ProtustrankaWithAdressOIB>
  <DomainObject.Predmet.ProtustrankaNazivFormated>
    <izvorni_sadrzaj>ZLOIĆ društvo s ograničenom odgovornošću za građevinarstvo, trgovinu i inžinjering</izvorni_sadrzaj>
    <derivirana_varijabla naziv="DomainObject.Predmet.ProtustrankaNazivFormated_1">ZLOIĆ društvo s ograničenom odgovornošću za građevinarstvo, trgovinu i inžinjering</derivirana_varijabla>
  </DomainObject.Predmet.ProtustrankaNazivFormated>
  <DomainObject.Predmet.ProtustrankaNazivFormatedOIB>
    <izvorni_sadrzaj>ZLOIĆ društvo s ograničenom odgovornošću za građevinarstvo, trgovinu i inžinjering, OIB 02542624475</izvorni_sadrzaj>
    <derivirana_varijabla naziv="DomainObject.Predmet.ProtustrankaNazivFormatedOIB_1">ZLOIĆ društvo s ograničenom odgovornošću za građevinarstvo, trgovinu i inžinjering, OIB 02542624475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ZLOIĆ društvo s ograničenom odgovornošću za građevinarstvo, trgovinu i inžinjering zastupanog po punomoćniku Ante Zloić</item>
    </izvorni_sadrzaj>
    <derivirana_varijabla naziv="DomainObject.Predmet.ProtuStrankaListFormated_1">
      <item>ZLOIĆ društvo s ograničenom odgovornošću za građevinarstvo, trgovinu i inžinjering zastupanog po punomoćniku Ante Zloić</item>
    </derivirana_varijabla>
  </DomainObject.Predmet.ProtuStrankaListFormated>
  <DomainObject.Predmet.ProtuStrankaListFormatedOIB>
    <izvorni_sadrzaj>
      <item>ZLOIĆ društvo s ograničenom odgovornošću za građevinarstvo, trgovinu i inžinjering, OIB 02542624475 zastupanog po punomoćniku Ante Zloić</item>
    </izvorni_sadrzaj>
    <derivirana_varijabla naziv="DomainObject.Predmet.ProtuStrankaListFormatedOIB_1">
      <item>ZLOIĆ društvo s ograničenom odgovornošću za građevinarstvo, trgovinu i inžinjering, OIB 02542624475 zastupanog po punomoćniku Ante Zloić</item>
    </derivirana_varijabla>
  </DomainObject.Predmet.ProtuStrankaListFormatedOIB>
  <DomainObject.Predmet.ProtuStrankaListFormatedWithAdress>
    <izvorni_sadrzaj>
      <item>ZLOIĆ društvo s ograničenom odgovornošću za građevinarstvo, trgovinu i inžinjering, Gračanska Cesta 127, 10000 Zagreb zastupanog po punomoćniku Ante Zloić</item>
    </izvorni_sadrzaj>
    <derivirana_varijabla naziv="DomainObject.Predmet.ProtuStrankaListFormatedWithAdress_1">
      <item>ZLOIĆ društvo s ograničenom odgovornošću za građevinarstvo, trgovinu i inžinjering, Gračanska Cesta 127, 10000 Zagreb zastupanog po punomoćniku Ante Zloić</item>
    </derivirana_varijabla>
  </DomainObject.Predmet.ProtuStrankaListFormatedWithAdress>
  <DomainObject.Predmet.ProtuStrankaListFormatedWithAdressOIB>
    <izvorni_sadrzaj>
      <item>ZLOIĆ društvo s ograničenom odgovornošću za građevinarstvo, trgovinu i inžinjering, OIB 02542624475, Gračanska Cesta 127, 10000 Zagreb zastupanog po punomoćniku Ante Zloić</item>
    </izvorni_sadrzaj>
    <derivirana_varijabla naziv="DomainObject.Predmet.ProtuStrankaListFormatedWithAdressOIB_1">
      <item>ZLOIĆ društvo s ograničenom odgovornošću za građevinarstvo, trgovinu i inžinjering, OIB 02542624475, Gračanska Cesta 127, 10000 Zagreb zastupanog po punomoćniku Ante Zloić</item>
    </derivirana_varijabla>
  </DomainObject.Predmet.ProtuStrankaListFormatedWithAdressOIB>
  <DomainObject.Predmet.ProtuStrankaListNazivFormated>
    <izvorni_sadrzaj>
      <item>ZLOIĆ društvo s ograničenom odgovornošću za građevinarstvo, trgovinu i inžinjering</item>
    </izvorni_sadrzaj>
    <derivirana_varijabla naziv="DomainObject.Predmet.ProtuStrankaListNazivFormated_1">
      <item>ZLOIĆ društvo s ograničenom odgovornošću za građevinarstvo, trgovinu i inžinjering</item>
    </derivirana_varijabla>
  </DomainObject.Predmet.ProtuStrankaListNazivFormated>
  <DomainObject.Predmet.ProtuStrankaListNazivFormatedOIB>
    <izvorni_sadrzaj>
      <item>ZLOIĆ društvo s ograničenom odgovornošću za građevinarstvo, trgovinu i inžinjering, OIB 02542624475</item>
    </izvorni_sadrzaj>
    <derivirana_varijabla naziv="DomainObject.Predmet.ProtuStrankaListNazivFormatedOIB_1">
      <item>ZLOIĆ društvo s ograničenom odgovornošću za građevinarstvo, trgovinu i inžinjering, OIB 02542624475</item>
    </derivirana_varijabla>
  </DomainObject.Predmet.ProtuStrankaListNazivFormatedOIB>
  <DomainObject.Predmet.OstaliListFormated>
    <izvorni_sadrzaj>
      <item>Ante Zloić punomoćnik sudionika u postupku ZLOIĆ društvo s ograničenom odgovornošću za građevinarstvo, trgovinu i inžinjering</item>
    </izvorni_sadrzaj>
    <derivirana_varijabla naziv="DomainObject.Predmet.OstaliListFormated_1">
      <item>Ante Zloić punomoćnik sudionika u postupku ZLOIĆ društvo s ograničenom odgovornošću za građevinarstvo, trgovinu i inžinjering</item>
    </derivirana_varijabla>
  </DomainObject.Predmet.OstaliListFormated>
  <DomainObject.Predmet.OstaliListFormatedOIB>
    <izvorni_sadrzaj>
      <item>Ante Zloić, OIB 01614972574 punomoćnik sudionika u postupku ZLOIĆ društvo s ograničenom odgovornošću za građevinarstvo, trgovinu i inžinjering</item>
    </izvorni_sadrzaj>
    <derivirana_varijabla naziv="DomainObject.Predmet.OstaliListFormatedOIB_1">
      <item>Ante Zloić, OIB 01614972574 punomoćnik sudionika u postupku ZLOIĆ društvo s ograničenom odgovornošću za građevinarstvo, trgovinu i inžinjering</item>
    </derivirana_varijabla>
  </DomainObject.Predmet.OstaliListFormatedOIB>
  <DomainObject.Predmet.OstaliListFormatedWithAdress>
    <izvorni_sadrzaj>
      <item>Ante Zloić, Gračanska Cesta 127, 10000 Zagreb punomoćnik sudionika u postupku ZLOIĆ društvo s ograničenom odgovornošću za građevinarstvo, trgovinu i inžinjering</item>
    </izvorni_sadrzaj>
    <derivirana_varijabla naziv="DomainObject.Predmet.OstaliListFormatedWithAdress_1">
      <item>Ante Zloić, Gračanska Cesta 127, 10000 Zagreb punomoćnik sudionika u postupku ZLOIĆ društvo s ograničenom odgovornošću za građevinarstvo, trgovinu i inžinjering</item>
    </derivirana_varijabla>
  </DomainObject.Predmet.OstaliListFormatedWithAdress>
  <DomainObject.Predmet.OstaliListFormatedWithAdressOIB>
    <izvorni_sadrzaj>
      <item>Ante Zloić, OIB 01614972574, Gračanska Cesta 127, 10000 Zagreb punomoćnik sudionika u postupku ZLOIĆ društvo s ograničenom odgovornošću za građevinarstvo, trgovinu i inžinjering</item>
    </izvorni_sadrzaj>
    <derivirana_varijabla naziv="DomainObject.Predmet.OstaliListFormatedWithAdressOIB_1">
      <item>Ante Zloić, OIB 01614972574, Gračanska Cesta 127, 10000 Zagreb punomoćnik sudionika u postupku ZLOIĆ društvo s ograničenom odgovornošću za građevinarstvo, trgovinu i inžinjering</item>
    </derivirana_varijabla>
  </DomainObject.Predmet.OstaliListFormatedWithAdressOIB>
  <DomainObject.Predmet.OstaliListNazivFormated>
    <izvorni_sadrzaj>
      <item>Ante Zloić</item>
    </izvorni_sadrzaj>
    <derivirana_varijabla naziv="DomainObject.Predmet.OstaliListNazivFormated_1">
      <item>Ante Zloić</item>
    </derivirana_varijabla>
  </DomainObject.Predmet.OstaliListNazivFormated>
  <DomainObject.Predmet.OstaliListNazivFormatedOIB>
    <izvorni_sadrzaj>
      <item>Ante Zloić, OIB 01614972574</item>
    </izvorni_sadrzaj>
    <derivirana_varijabla naziv="DomainObject.Predmet.OstaliListNazivFormatedOIB_1">
      <item>Ante Zloić, OIB 01614972574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ZLOIĆ društvo s ograničenom odgovornošću za građevinarstvo, trgovinu i inžinjering</izvorni_sadrzaj>
    <derivirana_varijabla naziv="DomainObject.Predmet.ProtustrankaIDrugi_1">ZLOIĆ društvo s ograničenom odgovornošću za građevinarstvo, trgovinu i inžinjering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ZLOIĆ društvo s ograničenom odgovornošću za građevinarstvo, trgovinu i inžinjering, OIB 02542624475, Gračanska Cesta 127, 10000 Zagreb</izvorni_sadrzaj>
    <derivirana_varijabla naziv="DomainObject.Predmet.ProtustrankaIDrugiAdressOIB_1">ZLOIĆ društvo s ograničenom odgovornošću za građevinarstvo, trgovinu i inžinjering, OIB 02542624475, Gračanska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ZLOIĆ društvo s ograničenom odgovornošću za građevinarstvo, trgovinu i inžinjering</item>
      <item>FINA Regionalni centar Zagreb</item>
      <item>Ante Zloić</item>
    </izvorni_sadrzaj>
    <derivirana_varijabla naziv="DomainObject.Predmet.SudioniciListNaziv_1">
      <item>ZLOIĆ društvo s ograničenom odgovornošću za građevinarstvo, trgovinu i inžinjering</item>
      <item>FINA Regionalni centar Zagreb</item>
      <item>Ante Zloić</item>
    </derivirana_varijabla>
  </DomainObject.Predmet.SudioniciListNaziv>
  <DomainObject.Predmet.SudioniciListAdressOIB>
    <izvorni_sadrzaj>
      <item>ZLOIĆ društvo s ograničenom odgovornošću za građevinarstvo, trgovinu i inžinjering, OIB 02542624475, Gračanska Cesta 127,10000 Zagreb</item>
      <item>FINA Regionalni centar Zagreb, OIB 85821130368, Trg svibanjskih žrtava 1995. br.1,10000 Zagreb</item>
      <item>Ante Zloić, OIB 01614972574, Gračanska Cesta 127,10000 Zagreb</item>
    </izvorni_sadrzaj>
    <derivirana_varijabla naziv="DomainObject.Predmet.SudioniciListAdressOIB_1">
      <item>ZLOIĆ društvo s ograničenom odgovornošću za građevinarstvo, trgovinu i inžinjering, OIB 02542624475, Gračanska Cesta 127,10000 Zagreb</item>
      <item>FINA Regionalni centar Zagreb, OIB 85821130368, Trg svibanjskih žrtava 1995. br.1,10000 Zagreb</item>
      <item>Ante Zloić, OIB 01614972574, Gračanska Cesta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02542624475</item>
      <item>, OIB 85821130368</item>
      <item>, OIB 01614972574</item>
    </izvorni_sadrzaj>
    <derivirana_varijabla naziv="DomainObject.Predmet.SudioniciListNazivOIB_1">
      <item>, OIB 02542624475</item>
      <item>, OIB 85821130368</item>
      <item>, OIB 01614972574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FFDEF-50DF-4C32-9FAF-070A5D93E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816</properties:Characters>
  <properties:Lines>31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2017-06-13T11:14:00Z</dcterms:created>
  <dc:creator>rsticn</dc:creator>
  <cp:lastModifiedBy>Monika Grbac</cp:lastModifiedBy>
  <cp:lastPrinted>2017-06-13T10:58:00Z</cp:lastPrinted>
  <dcterms:modified xmlns:xsi="http://www.w3.org/2001/XMLSchema-instance" xsi:type="dcterms:W3CDTF">2017-06-13T11:17:00Z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