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a9b5" w14:paraId="8a8a9b5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</w:t>
      </w:r>
      <w:r w:rsidR="00DB6478">
        <w:t xml:space="preserve">    </w:t>
      </w:r>
    </w:p>
    <w:p w:rsidRDefault="00C92337" w:rsidP="008E64B2" w:rsidR="003A319F">
      <w:pPr>
        <w:jc w:val="center"/>
      </w:pPr>
      <w:r>
        <w:tab/>
      </w:r>
      <w:r>
        <w:tab/>
      </w:r>
      <w:r>
        <w:tab/>
      </w:r>
      <w:r>
        <w:tab/>
      </w:r>
    </w:p>
    <w:p w:rsidRDefault="00C92337" w:rsidP="008E64B2" w:rsidR="00C9233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89</w:t>
      </w:r>
      <w:r w:rsidRPr="007C723E">
        <w:t>. St</w:t>
      </w:r>
      <w:r>
        <w:t>-2154/16-</w:t>
      </w:r>
      <w:r w:rsidR="00681FB6">
        <w:t>64</w:t>
      </w: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F02344" w:rsidR="00F02344">
      <w:pPr>
        <w:pStyle w:val="Tijeloteksta"/>
      </w:pPr>
      <w:r>
        <w:tab/>
      </w:r>
    </w:p>
    <w:p w:rsidRDefault="00F02344" w:rsidP="00F02344" w:rsidR="00F02344">
      <w:pPr>
        <w:pStyle w:val="Tijeloteksta"/>
      </w:pPr>
      <w:r>
        <w:tab/>
      </w:r>
      <w:r w:rsidR="00C92337" w:rsidRPr="00DA2192">
        <w:t>Trgovački sud u Zagrebu po sucu Nikolini Dorić Hadžisejdić, u stečajnom  postupku nad dužnikom ŠMID-PROM d.o.o. u stečaju, OIB: 11173266466</w:t>
      </w:r>
      <w:r w:rsidR="00C92337">
        <w:t>, Dugo Selo, Kolodvorska 1/a</w:t>
      </w:r>
      <w:r w:rsidR="00C92337" w:rsidRPr="00395EC9">
        <w:t xml:space="preserve">, </w:t>
      </w:r>
      <w:r w:rsidR="00C92337">
        <w:t>1</w:t>
      </w:r>
      <w:r w:rsidR="00681FB6">
        <w:t>6</w:t>
      </w:r>
      <w:r w:rsidR="00C92337" w:rsidRPr="00395EC9">
        <w:t xml:space="preserve">. </w:t>
      </w:r>
      <w:r w:rsidR="00C92337">
        <w:t>siječnja</w:t>
      </w:r>
      <w:r w:rsidR="00C92337" w:rsidRPr="00395EC9">
        <w:t xml:space="preserve"> 201</w:t>
      </w:r>
      <w:r w:rsidR="00C92337">
        <w:t>9</w:t>
      </w:r>
      <w:r w:rsidR="00C92337" w:rsidRPr="00DA2192">
        <w:t>.,</w:t>
      </w:r>
    </w:p>
    <w:p w:rsidRDefault="00E70925" w:rsidP="00F02344" w:rsidR="008E64B2" w:rsidRPr="007C723E">
      <w:pPr>
        <w:pStyle w:val="Tijeloteksta"/>
      </w:pPr>
      <w:r w:rsidRPr="007C723E">
        <w:t xml:space="preserve">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AE58CB">
        <w:t xml:space="preserve">pravlja se </w:t>
      </w:r>
      <w:r w:rsidR="00491813">
        <w:t>zaključak</w:t>
      </w:r>
      <w:r w:rsidR="00AE58CB">
        <w:t xml:space="preserve"> </w:t>
      </w:r>
      <w:r w:rsidR="0023558C" w:rsidRPr="00D92779">
        <w:t>ovog suda</w:t>
      </w:r>
      <w:r w:rsidR="007E2ACB" w:rsidRPr="00D92779">
        <w:t xml:space="preserve"> poslovni broj </w:t>
      </w:r>
      <w:r w:rsidR="00C92337" w:rsidRPr="00264673">
        <w:rPr>
          <w:lang w:val="pt-BR"/>
        </w:rPr>
        <w:t>St-</w:t>
      </w:r>
      <w:r w:rsidR="00C92337">
        <w:rPr>
          <w:lang w:val="pt-BR"/>
        </w:rPr>
        <w:t xml:space="preserve">2154/16-61 </w:t>
      </w:r>
      <w:r w:rsidR="007E2ACB" w:rsidRPr="00D92779">
        <w:t xml:space="preserve">od </w:t>
      </w:r>
      <w:r w:rsidR="00C92337">
        <w:t>31</w:t>
      </w:r>
      <w:r w:rsidR="007C723E" w:rsidRPr="00D92779">
        <w:t xml:space="preserve">. </w:t>
      </w:r>
      <w:r w:rsidR="00C92337">
        <w:t>prosinca</w:t>
      </w:r>
      <w:r w:rsidR="00491813">
        <w:t xml:space="preserve"> </w:t>
      </w:r>
      <w:r w:rsidR="002E1717">
        <w:t>2018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stavku I</w:t>
      </w:r>
      <w:r w:rsidR="00AE58CB">
        <w:t xml:space="preserve"> </w:t>
      </w:r>
      <w:r w:rsidR="00F02344">
        <w:t>izreke</w:t>
      </w:r>
      <w:r w:rsidR="00491813">
        <w:t>,</w:t>
      </w:r>
      <w:r w:rsidR="00C92337">
        <w:t xml:space="preserve"> red osmi</w:t>
      </w:r>
      <w:r w:rsidR="00744A27">
        <w:t>,</w:t>
      </w:r>
      <w:r w:rsidR="00F02344">
        <w:t xml:space="preserve"> </w:t>
      </w:r>
      <w:r w:rsidR="00DB4CD7">
        <w:t xml:space="preserve">na </w:t>
      </w:r>
      <w:r w:rsidR="00F02344">
        <w:t>način da umjesto „</w:t>
      </w:r>
      <w:proofErr w:type="spellStart"/>
      <w:r w:rsidR="00C92337" w:rsidRPr="00D04E19">
        <w:t>Spr</w:t>
      </w:r>
      <w:proofErr w:type="spellEnd"/>
      <w:r w:rsidR="00C92337" w:rsidRPr="00D04E19">
        <w:t>-9</w:t>
      </w:r>
      <w:r w:rsidR="00F02344">
        <w:t xml:space="preserve">“ pravilno ima pisati </w:t>
      </w:r>
      <w:r w:rsidR="00F02344" w:rsidRPr="00F02344">
        <w:t xml:space="preserve"> „</w:t>
      </w:r>
      <w:proofErr w:type="spellStart"/>
      <w:r w:rsidR="00C92337">
        <w:t>Spr</w:t>
      </w:r>
      <w:proofErr w:type="spellEnd"/>
      <w:r w:rsidR="00C92337">
        <w:t>-8</w:t>
      </w:r>
      <w:r w:rsidR="00F02344" w:rsidRPr="00F02344">
        <w:t>“</w:t>
      </w:r>
      <w:r w:rsidR="00C92337">
        <w:t>.</w:t>
      </w:r>
      <w:r w:rsidR="00227626">
        <w:t xml:space="preserve">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 xml:space="preserve">U </w:t>
      </w:r>
      <w:r w:rsidR="00491813">
        <w:t xml:space="preserve">zaključku </w:t>
      </w:r>
      <w:r w:rsidRPr="00D92779">
        <w:t xml:space="preserve">ovog suda poslovni broj </w:t>
      </w:r>
      <w:r w:rsidR="00C92337" w:rsidRPr="00264673">
        <w:rPr>
          <w:lang w:val="pt-BR"/>
        </w:rPr>
        <w:t>St-</w:t>
      </w:r>
      <w:r w:rsidR="00C92337">
        <w:rPr>
          <w:lang w:val="pt-BR"/>
        </w:rPr>
        <w:t xml:space="preserve">2154/16-61 </w:t>
      </w:r>
      <w:r w:rsidR="00C92337" w:rsidRPr="00D92779">
        <w:t xml:space="preserve">od </w:t>
      </w:r>
      <w:r w:rsidR="00C92337">
        <w:t>31</w:t>
      </w:r>
      <w:r w:rsidR="00C92337" w:rsidRPr="00D92779">
        <w:t xml:space="preserve">. </w:t>
      </w:r>
      <w:r w:rsidR="00C92337">
        <w:t>prosinca 2018</w:t>
      </w:r>
      <w:r w:rsidR="002E1717">
        <w:t>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>agrebu</w:t>
      </w:r>
      <w:r w:rsidR="001C39A6">
        <w:t>,</w:t>
      </w:r>
      <w:r w:rsidR="002E1717">
        <w:t xml:space="preserve"> </w:t>
      </w:r>
      <w:r w:rsidR="00C92337">
        <w:t>1</w:t>
      </w:r>
      <w:r w:rsidR="00681FB6">
        <w:t>6</w:t>
      </w:r>
      <w:r w:rsidR="005D5049">
        <w:t xml:space="preserve">. </w:t>
      </w:r>
      <w:r w:rsidR="00C92337">
        <w:t>siječnja</w:t>
      </w:r>
      <w:r w:rsidR="00F02344">
        <w:t xml:space="preserve"> </w:t>
      </w:r>
      <w:r w:rsidR="002E1717">
        <w:t>201</w:t>
      </w:r>
      <w:r w:rsidR="00C92337">
        <w:t>9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EE014C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EE014C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2A4EE9">
        <w:t xml:space="preserve">    </w:t>
      </w:r>
      <w:r w:rsidR="00D92779">
        <w:t>Nikolina Dorić Hadžisejdić</w:t>
      </w:r>
      <w:r w:rsidR="002A4EE9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2A4EE9" w:rsidP="007B64C7" w:rsidR="002A4EE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A4EE9" w:rsidP="007B64C7" w:rsidR="002A4EE9">
      <w:pPr>
        <w:ind w:firstLine="708" w:left="3540"/>
        <w:jc w:val="right"/>
      </w:pPr>
      <w:r>
        <w:t xml:space="preserve">                                       Valentina Gabud</w:t>
      </w:r>
    </w:p>
    <w:p w:rsidRDefault="002A4EE9" w:rsidP="001B0559" w:rsidR="002A4EE9" w:rsidRPr="007C723E"/>
    <w:sectPr w:rsidSect="00775237" w:rsidR="002A4EE9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3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D87090"/>
    <w:multiLevelType w:val="hybridMultilevel"/>
    <w:tmpl w:val="5C0A7626"/>
    <w:lvl w:tplc="E77C3B4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1C39A6"/>
    <w:rsid w:val="002041AF"/>
    <w:rsid w:val="00214D78"/>
    <w:rsid w:val="00227626"/>
    <w:rsid w:val="00230C84"/>
    <w:rsid w:val="0023558C"/>
    <w:rsid w:val="002A4EE9"/>
    <w:rsid w:val="002E1717"/>
    <w:rsid w:val="003137AE"/>
    <w:rsid w:val="00347BB4"/>
    <w:rsid w:val="00357AD0"/>
    <w:rsid w:val="00362D9E"/>
    <w:rsid w:val="003A319F"/>
    <w:rsid w:val="003B38F4"/>
    <w:rsid w:val="003B603E"/>
    <w:rsid w:val="0043734D"/>
    <w:rsid w:val="0046190C"/>
    <w:rsid w:val="00476CA9"/>
    <w:rsid w:val="00491813"/>
    <w:rsid w:val="00491D7F"/>
    <w:rsid w:val="004B7F3F"/>
    <w:rsid w:val="004D53FB"/>
    <w:rsid w:val="004E5469"/>
    <w:rsid w:val="004F022B"/>
    <w:rsid w:val="005071FA"/>
    <w:rsid w:val="00592FBB"/>
    <w:rsid w:val="005A49D2"/>
    <w:rsid w:val="005C537D"/>
    <w:rsid w:val="005D5049"/>
    <w:rsid w:val="005D62C1"/>
    <w:rsid w:val="005F6C6D"/>
    <w:rsid w:val="00607062"/>
    <w:rsid w:val="0065201D"/>
    <w:rsid w:val="00681FB6"/>
    <w:rsid w:val="006A644E"/>
    <w:rsid w:val="006E4475"/>
    <w:rsid w:val="007141AF"/>
    <w:rsid w:val="00744A27"/>
    <w:rsid w:val="007508E7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E4A54"/>
    <w:rsid w:val="00A04911"/>
    <w:rsid w:val="00A730EA"/>
    <w:rsid w:val="00A75755"/>
    <w:rsid w:val="00AC257A"/>
    <w:rsid w:val="00AD7D71"/>
    <w:rsid w:val="00AE58CB"/>
    <w:rsid w:val="00B639DE"/>
    <w:rsid w:val="00C34937"/>
    <w:rsid w:val="00C81CC7"/>
    <w:rsid w:val="00C92337"/>
    <w:rsid w:val="00CC37FA"/>
    <w:rsid w:val="00D7114A"/>
    <w:rsid w:val="00D92779"/>
    <w:rsid w:val="00DA4A9F"/>
    <w:rsid w:val="00DA63D3"/>
    <w:rsid w:val="00DB06B8"/>
    <w:rsid w:val="00DB4CD7"/>
    <w:rsid w:val="00DB6478"/>
    <w:rsid w:val="00DF1652"/>
    <w:rsid w:val="00E2685B"/>
    <w:rsid w:val="00E65940"/>
    <w:rsid w:val="00E70925"/>
    <w:rsid w:val="00EA7BA9"/>
    <w:rsid w:val="00ED1ACD"/>
    <w:rsid w:val="00EE014C"/>
    <w:rsid w:val="00F00191"/>
    <w:rsid w:val="00F02344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St-2154/2016-62</izvorni_sadrzaj>
    <derivirana_varijabla naziv="DomainObject.PredzadnjaOdlukaIzPredmeta.Oznaka_1">St-2154/2016-62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1086</properties:Characters>
  <properties:Lines>40</properties:Lines>
  <properties:Paragraphs>18</properties:Paragraphs>
  <properties:TotalTime>360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2019-01-16T08:24:00Z</cp:lastPrinted>
  <dcterms:modified xmlns:xsi="http://www.w3.org/2001/XMLSchema-instance" xsi:type="dcterms:W3CDTF">2019-01-16T08:25:00Z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(18. rješenje - ispravak zaključka o prodaji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