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f25c17" w14:paraId="bf25c17" w:rsidRDefault="00AE649C" w:rsidP="004F27AE" w:rsidR="00AE649C" w:rsidRPr="00B76F3C">
      <w:pPr>
        <w:pStyle w:val="NormaleSPIS"/>
        <w15:collapsed w:val="false"/>
      </w:pPr>
    </w:p>
    <w:p w:rsidRDefault="00AB4602" w:rsidP="00CD30C9" w:rsidR="00CD30C9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CD30C9" w:rsidP="00CD30C9" w:rsidR="00CD30C9">
      <w:pPr>
        <w:spacing w:after="0"/>
      </w:pPr>
      <w:r>
        <w:rPr>
          <w:color w:val="000000"/>
        </w:rPr>
        <w:t xml:space="preserve">REPUBLIKA HRVATSKA </w:t>
      </w:r>
    </w:p>
    <w:p w:rsidRDefault="00CD30C9" w:rsidP="00CD30C9" w:rsidR="00CD30C9">
      <w:pPr>
        <w:spacing w:after="0"/>
      </w:pPr>
      <w:r>
        <w:rPr>
          <w:color w:val="000000"/>
        </w:rPr>
        <w:t>TRGOVAČKI SUD U OSIJEKU</w:t>
      </w:r>
    </w:p>
    <w:p w:rsidRDefault="00CD30C9" w:rsidP="00CD30C9" w:rsidR="007036CE">
      <w:pPr>
        <w:spacing w:after="0"/>
        <w:rPr>
          <w:color w:val="000000"/>
        </w:rPr>
      </w:pPr>
      <w:r>
        <w:rPr>
          <w:color w:val="000000"/>
        </w:rPr>
        <w:t xml:space="preserve">STALNA SLUŽBA U  SLAVONSKOM BRODU                     </w:t>
      </w:r>
      <w:r w:rsidR="000F0A62">
        <w:rPr>
          <w:color w:val="000000"/>
        </w:rPr>
        <w:tab/>
      </w:r>
      <w:r w:rsidR="000F0A62">
        <w:rPr>
          <w:color w:val="000000"/>
        </w:rPr>
        <w:tab/>
      </w:r>
      <w:r>
        <w:rPr>
          <w:color w:val="000000"/>
        </w:rPr>
        <w:t xml:space="preserve">  3  St-120/2012-</w:t>
      </w:r>
      <w:r w:rsidR="007036CE">
        <w:rPr>
          <w:color w:val="000000"/>
        </w:rPr>
        <w:t>342</w:t>
      </w:r>
    </w:p>
    <w:p w:rsidRDefault="00CD30C9" w:rsidP="00CD30C9" w:rsidR="00CD30C9">
      <w:pPr>
        <w:spacing w:after="0"/>
      </w:pPr>
      <w:r>
        <w:rPr>
          <w:color w:val="000000"/>
        </w:rPr>
        <w:t xml:space="preserve">Trg pobjede 13 </w:t>
      </w:r>
    </w:p>
    <w:p w:rsidRDefault="00CD30C9" w:rsidP="00CD30C9" w:rsidR="00CD30C9">
      <w:pPr>
        <w:spacing w:after="0"/>
      </w:pPr>
      <w:r>
        <w:rPr>
          <w:color w:val="000000"/>
        </w:rPr>
        <w:t>35000 Slavonski Brod</w:t>
      </w:r>
    </w:p>
    <w:p w:rsidRDefault="00CD30C9" w:rsidP="00CD30C9" w:rsidR="000F0A62">
      <w:pPr>
        <w:spacing w:after="0"/>
        <w:rPr>
          <w:color w:val="000000"/>
        </w:rPr>
      </w:pPr>
      <w:r>
        <w:rPr>
          <w:color w:val="000000"/>
        </w:rPr>
        <w:t xml:space="preserve">                                                         </w:t>
      </w:r>
    </w:p>
    <w:p w:rsidRDefault="000F0A62" w:rsidP="000F0A62" w:rsidR="000F0A62" w:rsidRPr="000F0A62">
      <w:pPr>
        <w:spacing w:after="0"/>
        <w:jc w:val="center"/>
        <w:rPr>
          <w:b/>
          <w:color w:val="000000"/>
        </w:rPr>
      </w:pPr>
    </w:p>
    <w:p w:rsidRDefault="00CD30C9" w:rsidP="000F0A62" w:rsidR="000F0A62" w:rsidRPr="000F0A62">
      <w:pPr>
        <w:spacing w:after="0"/>
        <w:ind w:firstLine="708" w:left="2124"/>
        <w:rPr>
          <w:b/>
          <w:color w:val="000000"/>
        </w:rPr>
      </w:pPr>
      <w:r w:rsidRPr="000F0A62">
        <w:rPr>
          <w:b/>
          <w:color w:val="000000"/>
        </w:rPr>
        <w:t xml:space="preserve">R </w:t>
      </w:r>
      <w:r w:rsidR="000F0A62" w:rsidRPr="000F0A62">
        <w:rPr>
          <w:b/>
          <w:color w:val="000000"/>
        </w:rPr>
        <w:t>E P U B L I K A  H R V A T S K A</w:t>
      </w:r>
    </w:p>
    <w:p w:rsidRDefault="000F0A62" w:rsidP="000F0A62" w:rsidR="00CD30C9" w:rsidRPr="000F0A62">
      <w:pPr>
        <w:spacing w:after="0"/>
        <w:ind w:left="3540"/>
        <w:rPr>
          <w:b/>
        </w:rPr>
      </w:pPr>
      <w:r w:rsidRPr="000F0A62">
        <w:rPr>
          <w:b/>
          <w:color w:val="000000"/>
        </w:rPr>
        <w:t xml:space="preserve">R </w:t>
      </w:r>
      <w:r w:rsidR="00CD30C9" w:rsidRPr="000F0A62">
        <w:rPr>
          <w:b/>
          <w:color w:val="000000"/>
        </w:rPr>
        <w:t>J E Š E N J E</w:t>
      </w:r>
    </w:p>
    <w:p w:rsidRDefault="00CD30C9" w:rsidP="00CD30C9" w:rsidR="00CD30C9">
      <w:pPr>
        <w:spacing w:after="0"/>
      </w:pPr>
    </w:p>
    <w:p w:rsidRDefault="00CD30C9" w:rsidP="000F0A62" w:rsidR="00CD30C9">
      <w:pPr>
        <w:spacing w:after="0"/>
        <w:jc w:val="both"/>
      </w:pPr>
      <w:r>
        <w:rPr>
          <w:color w:val="000000"/>
        </w:rPr>
        <w:t xml:space="preserve">            TRGOVAČKI SUD U OSIJEKU</w:t>
      </w:r>
      <w:r w:rsidR="000F0A62">
        <w:rPr>
          <w:color w:val="000000"/>
        </w:rPr>
        <w:t>,</w:t>
      </w:r>
      <w:r>
        <w:rPr>
          <w:color w:val="000000"/>
        </w:rPr>
        <w:t xml:space="preserve"> STALNA SLUŽBA U  SLAVONSKOM BRODU po stečajnoj sutkinji Danieli Martini Maoduš u stečajnom postupku nad stečajnim dužnikom BT-TRANSPORTI d.o.o. u stečaju, </w:t>
      </w:r>
      <w:proofErr w:type="spellStart"/>
      <w:r>
        <w:rPr>
          <w:color w:val="000000"/>
        </w:rPr>
        <w:t>Svilna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Svilna</w:t>
      </w:r>
      <w:proofErr w:type="spellEnd"/>
      <w:r>
        <w:rPr>
          <w:color w:val="000000"/>
        </w:rPr>
        <w:t xml:space="preserve"> 6, OIB: 54057608366, zastupano po stečajnom upravitelju Milanu Nakić, dana </w:t>
      </w:r>
      <w:r w:rsidR="007036CE">
        <w:rPr>
          <w:color w:val="000000"/>
        </w:rPr>
        <w:t>2</w:t>
      </w:r>
      <w:r>
        <w:rPr>
          <w:color w:val="000000"/>
        </w:rPr>
        <w:t>1. prosinca 201</w:t>
      </w:r>
      <w:r w:rsidR="007036CE">
        <w:rPr>
          <w:color w:val="000000"/>
        </w:rPr>
        <w:t>7</w:t>
      </w:r>
      <w:r>
        <w:rPr>
          <w:color w:val="000000"/>
        </w:rPr>
        <w:t xml:space="preserve">.  </w:t>
      </w:r>
    </w:p>
    <w:p w:rsidRDefault="00CD30C9" w:rsidP="000F0A62" w:rsidR="00CD30C9">
      <w:pPr>
        <w:spacing w:after="0"/>
        <w:jc w:val="both"/>
      </w:pPr>
      <w:r>
        <w:rPr>
          <w:color w:val="000000"/>
        </w:rPr>
        <w:t xml:space="preserve">                                   </w:t>
      </w:r>
    </w:p>
    <w:p w:rsidRDefault="00CD30C9" w:rsidP="00CD30C9" w:rsidR="00CD30C9">
      <w:pPr>
        <w:spacing w:after="0"/>
      </w:pPr>
      <w:r>
        <w:rPr>
          <w:color w:val="000000"/>
        </w:rPr>
        <w:t xml:space="preserve">                                                            r i j e š i o   j e </w:t>
      </w:r>
    </w:p>
    <w:p w:rsidRDefault="00CD30C9" w:rsidP="00CD30C9" w:rsidR="00CD30C9">
      <w:pPr>
        <w:spacing w:after="0"/>
      </w:pPr>
    </w:p>
    <w:p w:rsidRDefault="00CD30C9" w:rsidP="000F0A62" w:rsidR="00CD30C9">
      <w:pPr>
        <w:spacing w:after="0"/>
        <w:ind w:firstLine="708"/>
        <w:jc w:val="both"/>
      </w:pPr>
      <w:r>
        <w:rPr>
          <w:color w:val="000000"/>
        </w:rPr>
        <w:t>Odobrava se obračun stvarnih troškova stečajnom upravitelju Milanu Nakić iz Pakraca, u iznosu od</w:t>
      </w:r>
      <w:r w:rsidR="00DB27A3">
        <w:rPr>
          <w:color w:val="000000"/>
        </w:rPr>
        <w:t xml:space="preserve"> 436</w:t>
      </w:r>
      <w:r>
        <w:rPr>
          <w:color w:val="000000"/>
        </w:rPr>
        <w:t xml:space="preserve">,00 kn, vezano za troškove nastale </w:t>
      </w:r>
      <w:r w:rsidR="00DB27A3">
        <w:rPr>
          <w:color w:val="000000"/>
        </w:rPr>
        <w:t xml:space="preserve"> zbog pristupa stečajnog upravitelja na ročište za diobu </w:t>
      </w:r>
      <w:proofErr w:type="spellStart"/>
      <w:r w:rsidR="00DB27A3">
        <w:rPr>
          <w:color w:val="000000"/>
        </w:rPr>
        <w:t>kupovnine</w:t>
      </w:r>
      <w:proofErr w:type="spellEnd"/>
      <w:r w:rsidR="00DB27A3">
        <w:rPr>
          <w:color w:val="000000"/>
        </w:rPr>
        <w:t xml:space="preserve"> dana 09. 05. 2017.</w:t>
      </w:r>
      <w:r w:rsidR="000F0A62">
        <w:rPr>
          <w:color w:val="000000"/>
        </w:rPr>
        <w:t xml:space="preserve"> </w:t>
      </w:r>
      <w:r>
        <w:rPr>
          <w:color w:val="000000"/>
        </w:rPr>
        <w:t>koji iznos će se isplatiti na teret troškova stečajnog postupka.</w:t>
      </w:r>
    </w:p>
    <w:p w:rsidRDefault="00CD30C9" w:rsidP="00CD30C9" w:rsidR="00CD30C9">
      <w:pPr>
        <w:spacing w:after="0"/>
      </w:pPr>
    </w:p>
    <w:p w:rsidRDefault="00CD30C9" w:rsidP="00CD30C9" w:rsidR="00CD30C9">
      <w:pPr>
        <w:spacing w:after="0"/>
      </w:pPr>
      <w:r>
        <w:rPr>
          <w:color w:val="000000"/>
        </w:rPr>
        <w:t xml:space="preserve"> </w:t>
      </w:r>
      <w:r w:rsidR="001025AF">
        <w:rPr>
          <w:color w:val="000000"/>
        </w:rPr>
        <w:tab/>
      </w:r>
      <w:r w:rsidR="001025AF">
        <w:rPr>
          <w:color w:val="000000"/>
        </w:rPr>
        <w:tab/>
      </w:r>
      <w:r w:rsidR="001025AF">
        <w:rPr>
          <w:color w:val="000000"/>
        </w:rPr>
        <w:tab/>
      </w:r>
      <w:r w:rsidR="001025AF">
        <w:rPr>
          <w:color w:val="000000"/>
        </w:rPr>
        <w:tab/>
      </w:r>
      <w:r w:rsidR="001025AF">
        <w:rPr>
          <w:color w:val="000000"/>
        </w:rPr>
        <w:tab/>
      </w:r>
      <w:r w:rsidR="003052DA">
        <w:rPr>
          <w:color w:val="000000"/>
        </w:rPr>
        <w:t>O</w:t>
      </w:r>
      <w:bookmarkStart w:name="_GoBack" w:id="0"/>
      <w:bookmarkEnd w:id="0"/>
      <w:r>
        <w:rPr>
          <w:color w:val="000000"/>
        </w:rPr>
        <w:t xml:space="preserve">brazloženje    </w:t>
      </w:r>
    </w:p>
    <w:p w:rsidRDefault="00CD30C9" w:rsidP="00CD30C9" w:rsidR="00CD30C9">
      <w:pPr>
        <w:spacing w:after="0"/>
      </w:pPr>
    </w:p>
    <w:p w:rsidRDefault="00CD30C9" w:rsidP="000F0A62" w:rsidR="00CD30C9">
      <w:pPr>
        <w:spacing w:after="0"/>
        <w:ind w:firstLine="708"/>
        <w:jc w:val="both"/>
        <w:rPr>
          <w:color w:val="000000"/>
        </w:rPr>
      </w:pPr>
      <w:r>
        <w:rPr>
          <w:color w:val="000000"/>
        </w:rPr>
        <w:t>Stečajni upravitelj Milan Nakić podneskom</w:t>
      </w:r>
      <w:r w:rsidR="004E05DD">
        <w:rPr>
          <w:color w:val="000000"/>
        </w:rPr>
        <w:t xml:space="preserve"> od 20. 11. 2017.</w:t>
      </w:r>
      <w:r>
        <w:rPr>
          <w:color w:val="000000"/>
        </w:rPr>
        <w:t xml:space="preserve"> uz koji je priložena preslika putn</w:t>
      </w:r>
      <w:r w:rsidR="004E05DD">
        <w:rPr>
          <w:color w:val="000000"/>
        </w:rPr>
        <w:t>og</w:t>
      </w:r>
      <w:r>
        <w:rPr>
          <w:color w:val="000000"/>
        </w:rPr>
        <w:t xml:space="preserve"> naloga i dokaza o plaćanju  parkirne karte, podnio je zahtjev za odobrenje obračuna stvarnih troškova</w:t>
      </w:r>
      <w:r w:rsidR="004E05DD">
        <w:rPr>
          <w:color w:val="000000"/>
        </w:rPr>
        <w:t>.</w:t>
      </w:r>
    </w:p>
    <w:p w:rsidRDefault="000F0A62" w:rsidP="000F0A62" w:rsidR="000F0A62">
      <w:pPr>
        <w:spacing w:after="0"/>
        <w:ind w:firstLine="708"/>
        <w:jc w:val="both"/>
      </w:pPr>
    </w:p>
    <w:p w:rsidRDefault="00CD30C9" w:rsidP="000F0A62" w:rsidR="00DC29D8">
      <w:pPr>
        <w:spacing w:after="0"/>
        <w:jc w:val="both"/>
        <w:rPr>
          <w:color w:val="000000"/>
        </w:rPr>
      </w:pPr>
      <w:r>
        <w:rPr>
          <w:color w:val="000000"/>
        </w:rPr>
        <w:t xml:space="preserve">            Isti zahtjev je obrazložen i dokumentiran te iz istog  proizlazi da je stečajni upravitelj vezano za  korištenje osobnog automobila na relaciji od mjesta prebivališta stečajnog upravitelja do sjedišta stečajnog dužnika, odnosno sjedišta ove Stalne službe i nazad, imao ukup</w:t>
      </w:r>
      <w:r w:rsidR="004E05DD">
        <w:rPr>
          <w:color w:val="000000"/>
        </w:rPr>
        <w:t>an</w:t>
      </w:r>
      <w:r>
        <w:rPr>
          <w:color w:val="000000"/>
        </w:rPr>
        <w:t xml:space="preserve"> troš</w:t>
      </w:r>
      <w:r w:rsidR="004E05DD">
        <w:rPr>
          <w:color w:val="000000"/>
        </w:rPr>
        <w:t xml:space="preserve">ak </w:t>
      </w:r>
      <w:r>
        <w:rPr>
          <w:color w:val="000000"/>
        </w:rPr>
        <w:t xml:space="preserve"> u iznosu od </w:t>
      </w:r>
      <w:r w:rsidR="00D32565">
        <w:rPr>
          <w:color w:val="000000"/>
        </w:rPr>
        <w:t xml:space="preserve"> 436,00  </w:t>
      </w:r>
      <w:r>
        <w:rPr>
          <w:color w:val="000000"/>
        </w:rPr>
        <w:t>kn</w:t>
      </w:r>
      <w:r w:rsidR="008F2DB2">
        <w:rPr>
          <w:color w:val="000000"/>
        </w:rPr>
        <w:t>, koji trošak obuhvaća putni trošak po cijeni od 2 kn po km za relaciju od prebivališta  stečajnog upravitelja  do sjedišta suda, trošak cestarine i parkirne karte.</w:t>
      </w:r>
    </w:p>
    <w:p w:rsidRDefault="000F0A62" w:rsidP="000F0A62" w:rsidR="000F0A62">
      <w:pPr>
        <w:spacing w:after="0"/>
        <w:jc w:val="both"/>
      </w:pPr>
    </w:p>
    <w:p w:rsidRDefault="00DC29D8" w:rsidP="000F0A62" w:rsidR="00DC29D8">
      <w:pPr>
        <w:spacing w:after="0"/>
        <w:jc w:val="both"/>
      </w:pPr>
      <w:r>
        <w:t xml:space="preserve"> </w:t>
      </w:r>
      <w:r w:rsidR="00C20B09">
        <w:tab/>
      </w:r>
      <w:r>
        <w:t>Za trošak cestarine nije priložen pisani dokaz,ali je iz spisa vidljivo</w:t>
      </w:r>
      <w:r w:rsidR="00535A3D">
        <w:t>,</w:t>
      </w:r>
      <w:r>
        <w:t xml:space="preserve"> iz dokumentacije koju je stečajni upravitelj ranije dostavljao </w:t>
      </w:r>
      <w:r w:rsidR="00C20B09">
        <w:t>,</w:t>
      </w:r>
      <w:r>
        <w:t xml:space="preserve"> koliko iznosi taj trošak , a logično je da obzirom na putne veze taj trošak postoji.</w:t>
      </w:r>
    </w:p>
    <w:p w:rsidRDefault="000F0A62" w:rsidP="000F0A62" w:rsidR="000F0A62">
      <w:pPr>
        <w:spacing w:after="0"/>
        <w:jc w:val="both"/>
      </w:pPr>
    </w:p>
    <w:p w:rsidRDefault="000F0A62" w:rsidP="000F0A62" w:rsidR="000F0A62">
      <w:pPr>
        <w:spacing w:after="0"/>
        <w:jc w:val="both"/>
      </w:pPr>
    </w:p>
    <w:p w:rsidRDefault="000F0A62" w:rsidP="000F0A62" w:rsidR="000F0A62">
      <w:pPr>
        <w:spacing w:after="0"/>
        <w:jc w:val="both"/>
      </w:pPr>
    </w:p>
    <w:p w:rsidRDefault="000F0A62" w:rsidP="000F0A62" w:rsidR="000F0A62">
      <w:pPr>
        <w:spacing w:after="0"/>
        <w:jc w:val="both"/>
      </w:pPr>
    </w:p>
    <w:p w:rsidRDefault="000F0A62" w:rsidP="000F0A62" w:rsidR="000F0A62">
      <w:pPr>
        <w:spacing w:after="0"/>
        <w:jc w:val="both"/>
      </w:pPr>
    </w:p>
    <w:p w:rsidRDefault="000F0A62" w:rsidP="000F0A62" w:rsidR="000F0A62">
      <w:pPr>
        <w:spacing w:after="0"/>
        <w:jc w:val="both"/>
      </w:pPr>
    </w:p>
    <w:p w:rsidRDefault="000F0A62" w:rsidP="000F0A62" w:rsidR="000F0A62">
      <w:pPr>
        <w:spacing w:after="0"/>
        <w:jc w:val="both"/>
      </w:pPr>
    </w:p>
    <w:p w:rsidRDefault="000F0A62" w:rsidP="000F0A62" w:rsidR="000F0A62">
      <w:pPr>
        <w:spacing w:after="0"/>
        <w:jc w:val="both"/>
      </w:pPr>
    </w:p>
    <w:p w:rsidRDefault="000F0A62" w:rsidP="000F0A62" w:rsidR="000F0A62">
      <w:pPr>
        <w:spacing w:after="0"/>
        <w:jc w:val="both"/>
      </w:pPr>
    </w:p>
    <w:p w:rsidRDefault="00C20B09" w:rsidP="000F0A62" w:rsidR="00C20B09">
      <w:pPr>
        <w:spacing w:after="0"/>
        <w:ind w:firstLine="708"/>
        <w:jc w:val="both"/>
      </w:pPr>
      <w:r>
        <w:t>Iz zapisnika s ročišta je vidljivo da je stečajni  upravitelj na istom bio prisutan.</w:t>
      </w:r>
    </w:p>
    <w:p w:rsidRDefault="00CD30C9" w:rsidP="00CD30C9" w:rsidR="00CD30C9">
      <w:pPr>
        <w:spacing w:after="0"/>
      </w:pPr>
      <w:r>
        <w:rPr>
          <w:color w:val="000000"/>
        </w:rPr>
        <w:t xml:space="preserve">            Stoga je riješeno kao u izreci temeljem čl. 29. st. 3. Stečajnog zakona NN 44/9</w:t>
      </w:r>
      <w:r w:rsidR="00C20B09">
        <w:rPr>
          <w:color w:val="000000"/>
        </w:rPr>
        <w:t>6</w:t>
      </w:r>
      <w:r>
        <w:rPr>
          <w:color w:val="000000"/>
        </w:rPr>
        <w:t>, 29/99, 129/00, 123/03, 82/06.</w:t>
      </w:r>
    </w:p>
    <w:p w:rsidRDefault="00CD30C9" w:rsidP="00CD30C9" w:rsidR="00CD30C9">
      <w:pPr>
        <w:spacing w:after="0"/>
      </w:pPr>
      <w:r>
        <w:rPr>
          <w:color w:val="000000"/>
        </w:rPr>
        <w:t xml:space="preserve">                        </w:t>
      </w:r>
    </w:p>
    <w:p w:rsidRDefault="00CD30C9" w:rsidP="000F0A62" w:rsidR="00CD30C9">
      <w:pPr>
        <w:spacing w:after="0"/>
        <w:ind w:firstLine="708"/>
      </w:pPr>
      <w:r>
        <w:rPr>
          <w:color w:val="000000"/>
        </w:rPr>
        <w:t xml:space="preserve">U Slavonskom Brodu </w:t>
      </w:r>
      <w:r w:rsidR="005B79D5">
        <w:rPr>
          <w:color w:val="000000"/>
        </w:rPr>
        <w:t>2</w:t>
      </w:r>
      <w:r>
        <w:rPr>
          <w:color w:val="000000"/>
        </w:rPr>
        <w:t>1. prosinca 201</w:t>
      </w:r>
      <w:r w:rsidR="005B79D5">
        <w:rPr>
          <w:color w:val="000000"/>
        </w:rPr>
        <w:t>7</w:t>
      </w:r>
      <w:r>
        <w:rPr>
          <w:color w:val="000000"/>
        </w:rPr>
        <w:t>.</w:t>
      </w:r>
    </w:p>
    <w:p w:rsidRDefault="005D12E2" w:rsidP="005B79D5" w:rsidR="00CD30C9">
      <w:pPr>
        <w:spacing w:after="0"/>
        <w:ind w:firstLine="708" w:left="4248"/>
      </w:pPr>
      <w:r>
        <w:rPr>
          <w:color w:val="000000"/>
        </w:rPr>
        <w:t xml:space="preserve">          </w:t>
      </w:r>
      <w:r w:rsidR="00CD30C9">
        <w:rPr>
          <w:color w:val="000000"/>
        </w:rPr>
        <w:t>Sutkinja:</w:t>
      </w:r>
    </w:p>
    <w:p w:rsidRDefault="00CD30C9" w:rsidP="00CD30C9" w:rsidR="00CD30C9">
      <w:pPr>
        <w:spacing w:after="0"/>
      </w:pPr>
    </w:p>
    <w:p w:rsidRDefault="00CD30C9" w:rsidP="005B79D5" w:rsidR="00CD30C9">
      <w:pPr>
        <w:spacing w:after="0"/>
        <w:ind w:firstLine="708" w:left="4248"/>
      </w:pPr>
      <w:r>
        <w:rPr>
          <w:color w:val="000000"/>
        </w:rPr>
        <w:t>Daniela Martini Maoduš</w:t>
      </w:r>
    </w:p>
    <w:p w:rsidRDefault="00535A3D" w:rsidP="00CD30C9" w:rsidR="00535A3D">
      <w:pPr>
        <w:spacing w:after="0"/>
        <w:rPr>
          <w:color w:val="000000"/>
        </w:rPr>
      </w:pPr>
    </w:p>
    <w:p w:rsidRDefault="00535A3D" w:rsidP="00CD30C9" w:rsidR="00535A3D">
      <w:pPr>
        <w:spacing w:after="0"/>
        <w:rPr>
          <w:color w:val="000000"/>
        </w:rPr>
      </w:pPr>
    </w:p>
    <w:p w:rsidRDefault="00535A3D" w:rsidP="00CD30C9" w:rsidR="00535A3D">
      <w:pPr>
        <w:spacing w:after="0"/>
        <w:rPr>
          <w:color w:val="000000"/>
        </w:rPr>
      </w:pPr>
    </w:p>
    <w:p w:rsidRDefault="00535A3D" w:rsidP="00CD30C9" w:rsidR="00535A3D">
      <w:pPr>
        <w:spacing w:after="0"/>
        <w:rPr>
          <w:color w:val="000000"/>
        </w:rPr>
      </w:pPr>
    </w:p>
    <w:p w:rsidRDefault="00535A3D" w:rsidP="00CD30C9" w:rsidR="00535A3D">
      <w:pPr>
        <w:spacing w:after="0"/>
        <w:rPr>
          <w:color w:val="000000"/>
        </w:rPr>
      </w:pPr>
    </w:p>
    <w:p w:rsidRDefault="00CD30C9" w:rsidP="00CD30C9" w:rsidR="00CD30C9">
      <w:pPr>
        <w:spacing w:after="0"/>
      </w:pPr>
      <w:r>
        <w:rPr>
          <w:color w:val="000000"/>
        </w:rPr>
        <w:t>Naputak o pravnom lijeku:</w:t>
      </w:r>
    </w:p>
    <w:p w:rsidRDefault="00CD30C9" w:rsidP="00CD30C9" w:rsidR="00CD30C9">
      <w:pPr>
        <w:spacing w:after="0"/>
      </w:pPr>
      <w:r>
        <w:rPr>
          <w:color w:val="000000"/>
        </w:rPr>
        <w:t>Protiv ovog rješenja pravo na žalbu ima stečajni upravitelj i svaki stečajni vjerovnik.</w:t>
      </w:r>
    </w:p>
    <w:p w:rsidRDefault="00CD30C9" w:rsidP="00CD30C9" w:rsidR="00CD30C9">
      <w:pPr>
        <w:spacing w:after="0"/>
      </w:pPr>
      <w:r>
        <w:rPr>
          <w:color w:val="000000"/>
        </w:rPr>
        <w:t>Žalba se podnosi u roku od  osam dana od dana dostave rješenja Visokom</w:t>
      </w:r>
    </w:p>
    <w:p w:rsidRDefault="00CD30C9" w:rsidP="00CD30C9" w:rsidR="00CD30C9">
      <w:pPr>
        <w:spacing w:after="0"/>
        <w:rPr>
          <w:color w:val="000000"/>
        </w:rPr>
      </w:pPr>
      <w:r>
        <w:rPr>
          <w:color w:val="000000"/>
        </w:rPr>
        <w:t>Trgovačkom sudu Republike Hrvatske Zagreb putem ovog suda</w:t>
      </w:r>
      <w:r w:rsidR="006E3F2B">
        <w:rPr>
          <w:color w:val="000000"/>
        </w:rPr>
        <w:t xml:space="preserve"> .Smatra se da je rješenje dostavljeno po isteku 8 dana od objave na e oglasnoj ploči suda </w:t>
      </w:r>
    </w:p>
    <w:p w:rsidRDefault="006E3F2B" w:rsidP="00CD30C9" w:rsidR="006E3F2B">
      <w:pPr>
        <w:spacing w:after="0"/>
      </w:pPr>
    </w:p>
    <w:p w:rsidRDefault="00CD30C9" w:rsidP="00CD30C9" w:rsidR="00CD30C9">
      <w:pPr>
        <w:spacing w:after="0"/>
      </w:pPr>
      <w:proofErr w:type="spellStart"/>
      <w:r>
        <w:rPr>
          <w:color w:val="000000"/>
        </w:rPr>
        <w:t>Rj</w:t>
      </w:r>
      <w:proofErr w:type="spellEnd"/>
      <w:r>
        <w:rPr>
          <w:color w:val="000000"/>
        </w:rPr>
        <w:t xml:space="preserve">: </w:t>
      </w:r>
    </w:p>
    <w:p w:rsidRDefault="00CD30C9" w:rsidP="00CD30C9" w:rsidR="00CD30C9">
      <w:pPr>
        <w:spacing w:after="0"/>
      </w:pPr>
      <w:r>
        <w:rPr>
          <w:color w:val="000000"/>
        </w:rPr>
        <w:t xml:space="preserve">- objaviti na oglasnoj ploči </w:t>
      </w:r>
      <w:r w:rsidR="00C57C08">
        <w:rPr>
          <w:color w:val="000000"/>
        </w:rPr>
        <w:t xml:space="preserve"> radi dostave</w:t>
      </w:r>
      <w:r>
        <w:rPr>
          <w:color w:val="000000"/>
        </w:rPr>
        <w:t xml:space="preserve">– </w:t>
      </w:r>
      <w:r w:rsidR="00C57C08">
        <w:rPr>
          <w:color w:val="000000"/>
        </w:rPr>
        <w:t>17</w:t>
      </w:r>
      <w:r>
        <w:rPr>
          <w:color w:val="000000"/>
        </w:rPr>
        <w:t xml:space="preserve"> dana</w:t>
      </w:r>
    </w:p>
    <w:p w:rsidRDefault="00CD30C9" w:rsidP="00CD30C9" w:rsidR="00CD30C9">
      <w:pPr>
        <w:spacing w:after="0"/>
      </w:pPr>
      <w:r>
        <w:rPr>
          <w:color w:val="000000"/>
        </w:rPr>
        <w:t xml:space="preserve">- kalendar </w:t>
      </w:r>
      <w:r w:rsidR="00C57C08">
        <w:rPr>
          <w:color w:val="000000"/>
        </w:rPr>
        <w:t>do ročišta</w:t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11840" w:rsidP="00537B78" w:rsidR="00811840">
      <w:r>
        <w:separator/>
      </w:r>
    </w:p>
  </w:endnote>
  <w:endnote w:id="0" w:type="continuationSeparator">
    <w:p w:rsidRDefault="00811840" w:rsidP="00537B78" w:rsidR="008118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11840" w:rsidP="00537B78" w:rsidR="00811840">
      <w:r>
        <w:separator/>
      </w:r>
    </w:p>
  </w:footnote>
  <w:footnote w:id="0" w:type="continuationSeparator">
    <w:p w:rsidRDefault="00811840" w:rsidP="00537B78" w:rsidR="0081184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0A62"/>
    <w:rsid w:val="000F1E5D"/>
    <w:rsid w:val="000F1EEC"/>
    <w:rsid w:val="000F29D1"/>
    <w:rsid w:val="000F2F65"/>
    <w:rsid w:val="00100E9B"/>
    <w:rsid w:val="00101BA5"/>
    <w:rsid w:val="001025AF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52DA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6C7B"/>
    <w:rsid w:val="004D7A4D"/>
    <w:rsid w:val="004E0443"/>
    <w:rsid w:val="004E05DD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5A3D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B79D5"/>
    <w:rsid w:val="005C2D4D"/>
    <w:rsid w:val="005C4FD3"/>
    <w:rsid w:val="005C5748"/>
    <w:rsid w:val="005C6CCB"/>
    <w:rsid w:val="005C7E51"/>
    <w:rsid w:val="005C7ED5"/>
    <w:rsid w:val="005D0447"/>
    <w:rsid w:val="005D12E2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3F2B"/>
    <w:rsid w:val="006E564D"/>
    <w:rsid w:val="006E59B6"/>
    <w:rsid w:val="006E6966"/>
    <w:rsid w:val="006E7207"/>
    <w:rsid w:val="006F12B9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36C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1840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5FE6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1AA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2DB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6703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B0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C08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30C9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2565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27A3"/>
    <w:rsid w:val="00DB5485"/>
    <w:rsid w:val="00DB7E57"/>
    <w:rsid w:val="00DC0709"/>
    <w:rsid w:val="00DC208D"/>
    <w:rsid w:val="00DC29D8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49C5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3981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prosinca 2017.</izvorni_sadrzaj>
    <derivirana_varijabla naziv="DomainObject.DatumDonosenjaOdluke_1">21.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St-120/2012-342</izvorni_sadrzaj>
    <derivirana_varijabla naziv="DomainObject.Oznaka_1">St-120/2012-342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120</izvorni_sadrzaj>
    <derivirana_varijabla naziv="DomainObject.Predmet.Broj_1">120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2012.</izvorni_sadrzaj>
    <derivirana_varijabla naziv="DomainObject.Predmet.DatumOsnivanja_1">9. ožujka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St-120/2012</izvorni_sadrzaj>
    <derivirana_varijabla naziv="DomainObject.Predmet.OznakaBroj_1">St-120/2012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IV , V,VI  spis</izvorni_sadrzaj>
    <derivirana_varijabla naziv="DomainObject.Predmet.PrimjedbaSuca_1">IV , V,VI  spis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BT- TRANSPORTI  d.o.o.  SVILNA</izvorni_sadrzaj>
    <derivirana_varijabla naziv="DomainObject.Predmet.ProtustrankaFormated_1">  BT- TRANSPORTI  d.o.o.  SVILNA</derivirana_varijabla>
  </DomainObject.Predmet.ProtustrankaFormated>
  <DomainObject.Predmet.ProtustrankaFormatedOIB>
    <izvorni_sadrzaj>  BT- TRANSPORTI  d.o.o.  SVILNA, OIB 54057608366</izvorni_sadrzaj>
    <derivirana_varijabla naziv="DomainObject.Predmet.ProtustrankaFormatedOIB_1">  BT- TRANSPORTI  d.o.o.  SVILNA, OIB 54057608366</derivirana_varijabla>
  </DomainObject.Predmet.ProtustrankaFormatedOIB>
  <DomainObject.Predmet.ProtustrankaFormatedWithAdress>
    <izvorni_sadrzaj> BT- TRANSPORTI  d.o.o.  SVILNA, Svilna 6, Svilna</izvorni_sadrzaj>
    <derivirana_varijabla naziv="DomainObject.Predmet.ProtustrankaFormatedWithAdress_1"> BT- TRANSPORTI  d.o.o.  SVILNA, Svilna 6, Svilna</derivirana_varijabla>
  </DomainObject.Predmet.ProtustrankaFormatedWithAdress>
  <DomainObject.Predmet.ProtustrankaFormatedWithAdressOIB>
    <izvorni_sadrzaj> BT- TRANSPORTI  d.o.o.  SVILNA, OIB 54057608366, Svilna 6, Svilna</izvorni_sadrzaj>
    <derivirana_varijabla naziv="DomainObject.Predmet.ProtustrankaFormatedWithAdressOIB_1"> BT- TRANSPORTI  d.o.o.  SVILNA, OIB 54057608366, Svilna 6, Svilna</derivirana_varijabla>
  </DomainObject.Predmet.ProtustrankaFormatedWithAdressOIB>
  <DomainObject.Predmet.ProtustrankaWithAdress>
    <izvorni_sadrzaj>BT- TRANSPORTI  d.o.o.  SVILNA Svilna 6, Svilna</izvorni_sadrzaj>
    <derivirana_varijabla naziv="DomainObject.Predmet.ProtustrankaWithAdress_1">BT- TRANSPORTI  d.o.o.  SVILNA Svilna 6, Svilna</derivirana_varijabla>
  </DomainObject.Predmet.ProtustrankaWithAdress>
  <DomainObject.Predmet.ProtustrankaWithAdressOIB>
    <izvorni_sadrzaj>BT- TRANSPORTI  d.o.o.  SVILNA, OIB 54057608366, Svilna 6, Svilna</izvorni_sadrzaj>
    <derivirana_varijabla naziv="DomainObject.Predmet.ProtustrankaWithAdressOIB_1">BT- TRANSPORTI  d.o.o.  SVILNA, OIB 54057608366, Svilna 6, Svilna</derivirana_varijabla>
  </DomainObject.Predmet.ProtustrankaWithAdressOIB>
  <DomainObject.Predmet.ProtustrankaNazivFormated>
    <izvorni_sadrzaj>BT- TRANSPORTI  d.o.o.  SVILNA</izvorni_sadrzaj>
    <derivirana_varijabla naziv="DomainObject.Predmet.ProtustrankaNazivFormated_1">BT- TRANSPORTI  d.o.o.  SVILNA</derivirana_varijabla>
  </DomainObject.Predmet.ProtustrankaNazivFormated>
  <DomainObject.Predmet.ProtustrankaNazivFormatedOIB>
    <izvorni_sadrzaj>BT- TRANSPORTI  d.o.o.  SVILNA, OIB 54057608366</izvorni_sadrzaj>
    <derivirana_varijabla naziv="DomainObject.Predmet.ProtustrankaNazivFormatedOIB_1">BT- TRANSPORTI  d.o.o.  SVILNA, OIB 54057608366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 -POREZNA UPRAVA PU POŽEGA</izvorni_sadrzaj>
    <derivirana_varijabla naziv="DomainObject.Predmet.StrankaFormated_1">  MINISTARSTVO FINANCIJA -POREZNA UPRAVA PU POŽEGA</derivirana_varijabla>
  </DomainObject.Predmet.StrankaFormated>
  <DomainObject.Predmet.StrankaFormatedOIB>
    <izvorni_sadrzaj>  MINISTARSTVO FINANCIJA -POREZNA UPRAVA PU POŽEGA</izvorni_sadrzaj>
    <derivirana_varijabla naziv="DomainObject.Predmet.StrankaFormatedOIB_1">  MINISTARSTVO FINANCIJA -POREZNA UPRAVA PU POŽEGA</derivirana_varijabla>
  </DomainObject.Predmet.StrankaFormatedOIB>
  <DomainObject.Predmet.StrankaFormatedWithAdress>
    <izvorni_sadrzaj> MINISTARSTVO FINANCIJA -POREZNA UPRAVA PU POŽEGA, 34000 Požega</izvorni_sadrzaj>
    <derivirana_varijabla naziv="DomainObject.Predmet.StrankaFormatedWithAdress_1"> MINISTARSTVO FINANCIJA -POREZNA UPRAVA PU POŽEGA, 34000 Požega</derivirana_varijabla>
  </DomainObject.Predmet.StrankaFormatedWithAdress>
  <DomainObject.Predmet.StrankaFormatedWithAdressOIB>
    <izvorni_sadrzaj> MINISTARSTVO FINANCIJA -POREZNA UPRAVA PU POŽEGA, 34000 Požega</izvorni_sadrzaj>
    <derivirana_varijabla naziv="DomainObject.Predmet.StrankaFormatedWithAdressOIB_1"> MINISTARSTVO FINANCIJA -POREZNA UPRAVA PU POŽEGA, 34000 Požega</derivirana_varijabla>
  </DomainObject.Predmet.StrankaFormatedWithAdressOIB>
  <DomainObject.Predmet.StrankaWithAdress>
    <izvorni_sadrzaj>MINISTARSTVO FINANCIJA -POREZNA UPRAVA PU POŽEGA 34000 Požega</izvorni_sadrzaj>
    <derivirana_varijabla naziv="DomainObject.Predmet.StrankaWithAdress_1">MINISTARSTVO FINANCIJA -POREZNA UPRAVA PU POŽEGA 34000 Požega</derivirana_varijabla>
  </DomainObject.Predmet.StrankaWithAdress>
  <DomainObject.Predmet.StrankaWithAdressOIB>
    <izvorni_sadrzaj>MINISTARSTVO FINANCIJA -POREZNA UPRAVA PU POŽEGA, 34000 Požega</izvorni_sadrzaj>
    <derivirana_varijabla naziv="DomainObject.Predmet.StrankaWithAdressOIB_1">MINISTARSTVO FINANCIJA -POREZNA UPRAVA PU POŽEGA, 34000 Požega</derivirana_varijabla>
  </DomainObject.Predmet.StrankaWithAdressOIB>
  <DomainObject.Predmet.StrankaNazivFormated>
    <izvorni_sadrzaj>MINISTARSTVO FINANCIJA -POREZNA UPRAVA PU POŽEGA</izvorni_sadrzaj>
    <derivirana_varijabla naziv="DomainObject.Predmet.StrankaNazivFormated_1">MINISTARSTVO FINANCIJA -POREZNA UPRAVA PU POŽEGA</derivirana_varijabla>
  </DomainObject.Predmet.StrankaNazivFormated>
  <DomainObject.Predmet.StrankaNazivFormatedOIB>
    <izvorni_sadrzaj>MINISTARSTVO FINANCIJA -POREZNA UPRAVA PU POŽEGA</izvorni_sadrzaj>
    <derivirana_varijabla naziv="DomainObject.Predmet.StrankaNazivFormatedOIB_1">MINISTARSTVO FINANCIJA -POREZNA UPRAVA PU POŽEGA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MINISTARSTVO FINANCIJA -POREZNA UPRAVA PU POŽEGA</item>
    </izvorni_sadrzaj>
    <derivirana_varijabla naziv="DomainObject.Predmet.StrankaListFormated_1">
      <item>MINISTARSTVO FINANCIJA -POREZNA UPRAVA PU POŽEGA</item>
    </derivirana_varijabla>
  </DomainObject.Predmet.StrankaListFormated>
  <DomainObject.Predmet.StrankaListFormatedOIB>
    <izvorni_sadrzaj>
      <item>MINISTARSTVO FINANCIJA -POREZNA UPRAVA PU POŽEGA</item>
    </izvorni_sadrzaj>
    <derivirana_varijabla naziv="DomainObject.Predmet.StrankaListFormatedOIB_1">
      <item>MINISTARSTVO FINANCIJA -POREZNA UPRAVA PU POŽEGA</item>
    </derivirana_varijabla>
  </DomainObject.Predmet.StrankaListFormatedOIB>
  <DomainObject.Predmet.StrankaListFormatedWithAdress>
    <izvorni_sadrzaj>
      <item>MINISTARSTVO FINANCIJA -POREZNA UPRAVA PU POŽEGA, 34000 Požega</item>
    </izvorni_sadrzaj>
    <derivirana_varijabla naziv="DomainObject.Predmet.StrankaListFormatedWithAdress_1">
      <item>MINISTARSTVO FINANCIJA -POREZNA UPRAVA PU POŽEGA, 34000 Požega</item>
    </derivirana_varijabla>
  </DomainObject.Predmet.StrankaListFormatedWithAdress>
  <DomainObject.Predmet.StrankaListFormatedWithAdressOIB>
    <izvorni_sadrzaj>
      <item>MINISTARSTVO FINANCIJA -POREZNA UPRAVA PU POŽEGA, 34000 Požega</item>
    </izvorni_sadrzaj>
    <derivirana_varijabla naziv="DomainObject.Predmet.StrankaListFormatedWithAdressOIB_1">
      <item>MINISTARSTVO FINANCIJA -POREZNA UPRAVA PU POŽEGA, 34000 Požega</item>
    </derivirana_varijabla>
  </DomainObject.Predmet.StrankaListFormatedWithAdressOIB>
  <DomainObject.Predmet.StrankaListNazivFormated>
    <izvorni_sadrzaj>
      <item>MINISTARSTVO FINANCIJA -POREZNA UPRAVA PU POŽEGA</item>
    </izvorni_sadrzaj>
    <derivirana_varijabla naziv="DomainObject.Predmet.StrankaListNazivFormated_1">
      <item>MINISTARSTVO FINANCIJA -POREZNA UPRAVA PU POŽEGA</item>
    </derivirana_varijabla>
  </DomainObject.Predmet.StrankaListNazivFormated>
  <DomainObject.Predmet.StrankaListNazivFormatedOIB>
    <izvorni_sadrzaj>
      <item>MINISTARSTVO FINANCIJA -POREZNA UPRAVA PU POŽEGA</item>
    </izvorni_sadrzaj>
    <derivirana_varijabla naziv="DomainObject.Predmet.StrankaListNazivFormatedOIB_1">
      <item>MINISTARSTVO FINANCIJA -POREZNA UPRAVA PU POŽEGA</item>
    </derivirana_varijabla>
  </DomainObject.Predmet.StrankaListNazivFormatedOIB>
  <DomainObject.Predmet.ProtuStrankaListFormated>
    <izvorni_sadrzaj>
      <item>BT- TRANSPORTI  d.o.o.  SVILNA</item>
    </izvorni_sadrzaj>
    <derivirana_varijabla naziv="DomainObject.Predmet.ProtuStrankaListFormated_1">
      <item>BT- TRANSPORTI  d.o.o.  SVILNA</item>
    </derivirana_varijabla>
  </DomainObject.Predmet.ProtuStrankaListFormated>
  <DomainObject.Predmet.ProtuStrankaListFormatedOIB>
    <izvorni_sadrzaj>
      <item>BT- TRANSPORTI  d.o.o.  SVILNA, OIB 54057608366</item>
    </izvorni_sadrzaj>
    <derivirana_varijabla naziv="DomainObject.Predmet.ProtuStrankaListFormatedOIB_1">
      <item>BT- TRANSPORTI  d.o.o.  SVILNA, OIB 54057608366</item>
    </derivirana_varijabla>
  </DomainObject.Predmet.ProtuStrankaListFormatedOIB>
  <DomainObject.Predmet.ProtuStrankaListFormatedWithAdress>
    <izvorni_sadrzaj>
      <item>BT- TRANSPORTI  d.o.o.  SVILNA, Svilna 6, Svilna</item>
    </izvorni_sadrzaj>
    <derivirana_varijabla naziv="DomainObject.Predmet.ProtuStrankaListFormatedWithAdress_1">
      <item>BT- TRANSPORTI  d.o.o.  SVILNA, Svilna 6, Svilna</item>
    </derivirana_varijabla>
  </DomainObject.Predmet.ProtuStrankaListFormatedWithAdress>
  <DomainObject.Predmet.ProtuStrankaListFormatedWithAdressOIB>
    <izvorni_sadrzaj>
      <item>BT- TRANSPORTI  d.o.o.  SVILNA, OIB 54057608366, Svilna 6, Svilna</item>
    </izvorni_sadrzaj>
    <derivirana_varijabla naziv="DomainObject.Predmet.ProtuStrankaListFormatedWithAdressOIB_1">
      <item>BT- TRANSPORTI  d.o.o.  SVILNA, OIB 54057608366, Svilna 6, Svilna</item>
    </derivirana_varijabla>
  </DomainObject.Predmet.ProtuStrankaListFormatedWithAdressOIB>
  <DomainObject.Predmet.ProtuStrankaListNazivFormated>
    <izvorni_sadrzaj>
      <item>BT- TRANSPORTI  d.o.o.  SVILNA</item>
    </izvorni_sadrzaj>
    <derivirana_varijabla naziv="DomainObject.Predmet.ProtuStrankaListNazivFormated_1">
      <item>BT- TRANSPORTI  d.o.o.  SVILNA</item>
    </derivirana_varijabla>
  </DomainObject.Predmet.ProtuStrankaListNazivFormated>
  <DomainObject.Predmet.ProtuStrankaListNazivFormatedOIB>
    <izvorni_sadrzaj>
      <item>BT- TRANSPORTI  d.o.o.  SVILNA, OIB 54057608366</item>
    </izvorni_sadrzaj>
    <derivirana_varijabla naziv="DomainObject.Predmet.ProtuStrankaListNazivFormatedOIB_1">
      <item>BT- TRANSPORTI  d.o.o.  SVILNA, OIB 54057608366</item>
    </derivirana_varijabla>
  </DomainObject.Predmet.ProtuStrankaListNazivFormatedOIB>
  <DomainObject.Predmet.OstaliListFormated>
    <izvorni_sadrzaj>
      <item>ANTUN BAZINA</item>
      <item>KAZNIONICA U POŽEGI UPRAVA ZA ZATVORSKI SUSTAV</item>
      <item>HYPO ALPE-ADRIA-BANK d.d.</item>
      <item>MILAN NAKIĆ, sada stečajni upravitelj</item>
      <item>ANKICA BAZINA</item>
      <item>ZEMLJIŠNO-KNJIŽNI ODJEL OS POŽEGA</item>
      <item>TSOS SSSB REGISTAR SUDA</item>
      <item>RAČUNOVODSTVO TS OS</item>
      <item>REGISTAR SUDA</item>
      <item>MAGDALENA JALŠOVEC</item>
      <item>HAČIĆ  KALLAY &amp; PARTNERI d.o.o.</item>
      <item>zamjenik pun. MARIJA GREPO, odvjetnička vježbenica</item>
      <item>MAĐARIĆ &amp; LUI - odvjetničko društvo d.o.o.</item>
      <item>zamjenik pun.INES GAUS, odvjetnička vježbenica</item>
      <item>zamjenik pun. ANDREJ GARIĆ, odvjetničiki vježbenik</item>
      <item>TEHNIC društvo s ograničenom odgovornošću za servis i trgovinu</item>
      <item>CROATIA OSIGURANJE</item>
      <item>ZOU MAŠA GLUHINIĆJ BAGARIĆ i MONJA MATIĆ</item>
      <item>BASLER OSIGURANJE ZAGREB dioničko društvo za osiguranje</item>
      <item>DRAŽEN IVANČIĆ, odvjetnik</item>
      <item>NARODNE NOVINE, dioničko društvo za izdavanje i tiskanje Službenog lista Republike Hrvatske, Zagreb</item>
      <item>OD PENEZIĆ, PETAK I KOŽUL - za BASLER OSIGURANJE ZAGREB</item>
      <item>VIPnet d.o.o.</item>
      <item>Hanžeković &amp; Partneri d.o.o., odvjetničko društvo</item>
      <item>Odvjetničko društvo Grgić &amp; partneri</item>
      <item>AKVAMARIN d.o.o. za trgovinu, usluge, proizvodnju i turistička agencija</item>
      <item>FINA POŽEGA</item>
      <item>ŽDO Građansko-upravni odjel</item>
      <item>PU POŽEŠKO-SLAVONSKA</item>
      <item>pun. stečajnog upravitelja Dragutin Miro Carin,odvj.</item>
      <item>NIKOLA JUKIĆ, odvjetnički vježbenik</item>
      <item>KRISTINA BOGNAR</item>
      <item>SVILNA TRANSPORTI d.o.o. za turizam i prijevoz putnika i stvari u cestovnom prometu</item>
      <item>KREŠIMIR BLEKIĆ, odvjetnik</item>
    </izvorni_sadrzaj>
    <derivirana_varijabla naziv="DomainObject.Predmet.OstaliListFormated_1">
      <item>ANTUN BAZINA</item>
      <item>KAZNIONICA U POŽEGI UPRAVA ZA ZATVORSKI SUSTAV</item>
      <item>HYPO ALPE-ADRIA-BANK d.d.</item>
      <item>MILAN NAKIĆ, sada stečajni upravitelj</item>
      <item>ANKICA BAZINA</item>
      <item>ZEMLJIŠNO-KNJIŽNI ODJEL OS POŽEGA</item>
      <item>TSOS SSSB REGISTAR SUDA</item>
      <item>RAČUNOVODSTVO TS OS</item>
      <item>REGISTAR SUDA</item>
      <item>MAGDALENA JALŠOVEC</item>
      <item>HAČIĆ  KALLAY &amp; PARTNERI d.o.o.</item>
      <item>zamjenik pun. MARIJA GREPO, odvjetnička vježbenica</item>
      <item>MAĐARIĆ &amp; LUI - odvjetničko društvo d.o.o.</item>
      <item>zamjenik pun.INES GAUS, odvjetnička vježbenica</item>
      <item>zamjenik pun. ANDREJ GARIĆ, odvjetničiki vježbenik</item>
      <item>TEHNIC društvo s ograničenom odgovornošću za servis i trgovinu</item>
      <item>CROATIA OSIGURANJE</item>
      <item>ZOU MAŠA GLUHINIĆJ BAGARIĆ i MONJA MATIĆ</item>
      <item>BASLER OSIGURANJE ZAGREB dioničko društvo za osiguranje</item>
      <item>DRAŽEN IVANČIĆ, odvjetnik</item>
      <item>NARODNE NOVINE, dioničko društvo za izdavanje i tiskanje Službenog lista Republike Hrvatske, Zagreb</item>
      <item>OD PENEZIĆ, PETAK I KOŽUL - za BASLER OSIGURANJE ZAGREB</item>
      <item>VIPnet d.o.o.</item>
      <item>Hanžeković &amp; Partneri d.o.o., odvjetničko društvo</item>
      <item>Odvjetničko društvo Grgić &amp; partneri</item>
      <item>AKVAMARIN d.o.o. za trgovinu, usluge, proizvodnju i turistička agencija</item>
      <item>FINA POŽEGA</item>
      <item>ŽDO Građansko-upravni odjel</item>
      <item>PU POŽEŠKO-SLAVONSKA</item>
      <item>pun. stečajnog upravitelja Dragutin Miro Carin,odvj.</item>
      <item>NIKOLA JUKIĆ, odvjetnički vježbenik</item>
      <item>KRISTINA BOGNAR</item>
      <item>SVILNA TRANSPORTI d.o.o. za turizam i prijevoz putnika i stvari u cestovnom prometu</item>
      <item>KREŠIMIR BLEKIĆ, odvjetnik</item>
    </derivirana_varijabla>
  </DomainObject.Predmet.OstaliListFormated>
  <DomainObject.Predmet.OstaliListFormatedOIB>
    <izvorni_sadrzaj>
      <item>ANTUN BAZINA</item>
      <item>KAZNIONICA U POŽEGI UPRAVA ZA ZATVORSKI SUSTAV, OIB 79863815810</item>
      <item>HYPO ALPE-ADRIA-BANK d.d., OIB 14036333877</item>
      <item>MILAN NAKIĆ, sada stečajni upravitelj, OIB 11576973023</item>
      <item>ANKICA BAZINA</item>
      <item>ZEMLJIŠNO-KNJIŽNI ODJEL OS POŽEGA</item>
      <item>TSOS SSSB REGISTAR SUDA</item>
      <item>RAČUNOVODSTVO TS OS</item>
      <item>REGISTAR SUDA</item>
      <item>MAGDALENA JALŠOVEC</item>
      <item>HAČIĆ  KALLAY &amp; PARTNERI d.o.o., OIB 86709918716</item>
      <item>zamjenik pun. MARIJA GREPO, odvjetnička vježbenica</item>
      <item>MAĐARIĆ &amp; LUI - odvjetničko društvo d.o.o., OIB 27355904472</item>
      <item>zamjenik pun.INES GAUS, odvjetnička vježbenica</item>
      <item>zamjenik pun. ANDREJ GARIĆ, odvjetničiki vježbenik</item>
      <item>TEHNIC društvo s ograničenom odgovornošću za servis i trgovinu, OIB 73966432875</item>
      <item>CROATIA OSIGURANJE, OIB 26187994862</item>
      <item>ZOU MAŠA GLUHINIĆJ BAGARIĆ i MONJA MATIĆ</item>
      <item>BASLER OSIGURANJE ZAGREB dioničko društvo za osiguranje, OIB 59706054982</item>
      <item>DRAŽEN IVANČIĆ, odvjetnik</item>
      <item>NARODNE NOVINE, dioničko društvo za izdavanje i tiskanje Službenog lista Republike Hrvatske, Zagreb, OIB 64546066176</item>
      <item>OD PENEZIĆ, PETAK I KOŽUL - za BASLER OSIGURANJE ZAGREB, OIB 14478211640</item>
      <item>VIPnet d.o.o., OIB 29524210204</item>
      <item>Hanžeković &amp; Partneri d.o.o., odvjetničko društvo, OIB 85127306373</item>
      <item>Odvjetničko društvo Grgić &amp; partneri, OIB 22694857747</item>
      <item>AKVAMARIN d.o.o. za trgovinu, usluge, proizvodnju i turistička agencija, OIB 81688811423</item>
      <item>FINA POŽEGA</item>
      <item>ŽDO Građansko-upravni odjel</item>
      <item>PU POŽEŠKO-SLAVONSKA</item>
      <item>pun. stečajnog upravitelja Dragutin Miro Carin,odvj.</item>
      <item>NIKOLA JUKIĆ, odvjetnički vježbenik</item>
      <item>KRISTINA BOGNAR, OIB 27913057895</item>
      <item>SVILNA TRANSPORTI d.o.o. za turizam i prijevoz putnika i stvari u cestovnom prometu, OIB 44742930881</item>
      <item>KREŠIMIR BLEKIĆ, odvjetnik</item>
    </izvorni_sadrzaj>
    <derivirana_varijabla naziv="DomainObject.Predmet.OstaliListFormatedOIB_1">
      <item>ANTUN BAZINA</item>
      <item>KAZNIONICA U POŽEGI UPRAVA ZA ZATVORSKI SUSTAV, OIB 79863815810</item>
      <item>HYPO ALPE-ADRIA-BANK d.d., OIB 14036333877</item>
      <item>MILAN NAKIĆ, sada stečajni upravitelj, OIB 11576973023</item>
      <item>ANKICA BAZINA</item>
      <item>ZEMLJIŠNO-KNJIŽNI ODJEL OS POŽEGA</item>
      <item>TSOS SSSB REGISTAR SUDA</item>
      <item>RAČUNOVODSTVO TS OS</item>
      <item>REGISTAR SUDA</item>
      <item>MAGDALENA JALŠOVEC</item>
      <item>HAČIĆ  KALLAY &amp; PARTNERI d.o.o., OIB 86709918716</item>
      <item>zamjenik pun. MARIJA GREPO, odvjetnička vježbenica</item>
      <item>MAĐARIĆ &amp; LUI - odvjetničko društvo d.o.o., OIB 27355904472</item>
      <item>zamjenik pun.INES GAUS, odvjetnička vježbenica</item>
      <item>zamjenik pun. ANDREJ GARIĆ, odvjetničiki vježbenik</item>
      <item>TEHNIC društvo s ograničenom odgovornošću za servis i trgovinu, OIB 73966432875</item>
      <item>CROATIA OSIGURANJE, OIB 26187994862</item>
      <item>ZOU MAŠA GLUHINIĆJ BAGARIĆ i MONJA MATIĆ</item>
      <item>BASLER OSIGURANJE ZAGREB dioničko društvo za osiguranje, OIB 59706054982</item>
      <item>DRAŽEN IVANČIĆ, odvjetnik</item>
      <item>NARODNE NOVINE, dioničko društvo za izdavanje i tiskanje Službenog lista Republike Hrvatske, Zagreb, OIB 64546066176</item>
      <item>OD PENEZIĆ, PETAK I KOŽUL - za BASLER OSIGURANJE ZAGREB, OIB 14478211640</item>
      <item>VIPnet d.o.o., OIB 29524210204</item>
      <item>Hanžeković &amp; Partneri d.o.o., odvjetničko društvo, OIB 85127306373</item>
      <item>Odvjetničko društvo Grgić &amp; partneri, OIB 22694857747</item>
      <item>AKVAMARIN d.o.o. za trgovinu, usluge, proizvodnju i turistička agencija, OIB 81688811423</item>
      <item>FINA POŽEGA</item>
      <item>ŽDO Građansko-upravni odjel</item>
      <item>PU POŽEŠKO-SLAVONSKA</item>
      <item>pun. stečajnog upravitelja Dragutin Miro Carin,odvj.</item>
      <item>NIKOLA JUKIĆ, odvjetnički vježbenik</item>
      <item>KRISTINA BOGNAR, OIB 27913057895</item>
      <item>SVILNA TRANSPORTI d.o.o. za turizam i prijevoz putnika i stvari u cestovnom prometu, OIB 44742930881</item>
      <item>KREŠIMIR BLEKIĆ, odvjetnik</item>
    </derivirana_varijabla>
  </DomainObject.Predmet.OstaliListFormatedOIB>
  <DomainObject.Predmet.OstaliListFormatedWithAdress>
    <izvorni_sadrzaj>
      <item>ANTUN BAZINA, Svilna 6, 34310 SVILNA, PLETERNICA</item>
      <item>KAZNIONICA U POŽEGI UPRAVA ZA ZATVORSKI SUSTAV, Osječka ulica 77, 34000 Požega</item>
      <item>HYPO ALPE-ADRIA-BANK d.d., Slavonska avenija 6, 10000 Zagreb</item>
      <item>MILAN NAKIĆ, sada stečajni upravitelj, J. J. Strossmayera 20, 34550 Pakrac</item>
      <item>ANKICA BAZINA, Svilna 5, 34310 Svilna, Pleternica</item>
      <item>ZEMLJIŠNO-KNJIŽNI ODJEL OS POŽEGA, 34000 Požega</item>
      <item>TSOS SSSB REGISTAR SUDA, 35000 Slavonski Brod</item>
      <item>RAČUNOVODSTVO TS OS, 31000 Osijek</item>
      <item>REGISTAR SUDA, 35000 Slavonski Brod</item>
      <item>MAGDALENA JALŠOVEC</item>
      <item>HAČIĆ  KALLAY &amp; PARTNERI d.o.o., ILICA 1/A, 10000 Zagreb</item>
      <item>zamjenik pun. MARIJA GREPO, odvjetnička vježbenica</item>
      <item>MAĐARIĆ &amp; LUI - odvjetničko društvo d.o.o., Ilica 191F, 10000 Zagreb</item>
      <item>zamjenik pun.INES GAUS, odvjetnička vježbenica, 35000 Slavonski Brod</item>
      <item>zamjenik pun. ANDREJ GARIĆ, odvjetničiki vježbenik, 35000 Slavonski Brod</item>
      <item>TEHNIC društvo s ograničenom odgovornošću za servis i trgovinu, Osječka 70, 34000 Požega</item>
      <item>CROATIA OSIGURANJE, MIRAMARSKA 22, 100000 Zagreb</item>
      <item>ZOU MAŠA GLUHINIĆJ BAGARIĆ i MONJA MATIĆ, Bednjanska 8/I, 10000 Zagreb</item>
      <item>BASLER OSIGURANJE ZAGREB dioničko društvo za osiguranje, Radnička cesta 37/b, 10000 Zagreb</item>
      <item>DRAŽEN IVANČIĆ, odvjetnik, Nikole Zrinskog 12, 35000 Slavonski Brod</item>
      <item>NARODNE NOVINE, dioničko društvo za izdavanje i tiskanje Službenog lista Republike Hrvatske, Zagreb, Savski Gaj XIII. put 6, 10000 Zagreb</item>
      <item>OD PENEZIĆ, PETAK I KOŽUL - za BASLER OSIGURANJE ZAGREB, Bužanova 4, 10000 Zagreb</item>
      <item>VIPnet d.o.o., Vrtni put 1, 10000 Zagreb</item>
      <item>Hanžeković &amp; Partneri d.o.o., odvjetničko društvo, Radnička cesta 22, 10000 Zagreb</item>
      <item>Odvjetničko društvo Grgić &amp; partneri, Ul. grada Vukovara 282, 10000 Zagreb</item>
      <item>AKVAMARIN d.o.o. za trgovinu, usluge, proizvodnju i turistička agencija, Obodska 5, 20000 Dubrovnik</item>
      <item>FINA POŽEGA, 34000 Požega</item>
      <item>ŽDO Građansko-upravni odjel, 35000 Slavonski Brod</item>
      <item>PU POŽEŠKO-SLAVONSKA, 34000 Požega</item>
      <item>pun. stečajnog upravitelja Dragutin Miro Carin,odvj., Zajčeva 21, 35000 Slavonski Brod</item>
      <item>NIKOLA JUKIĆ, odvjetnički vježbenik, 35000 Slavonski Brod</item>
      <item>KRISTINA BOGNAR, Slavka Kolara 18, 34000 Požega</item>
      <item>SVILNA TRANSPORTI d.o.o. za turizam i prijevoz putnika i stvari u cestovnom prometu, Svilna 5, 34310 Svilna</item>
      <item>KREŠIMIR BLEKIĆ, odvjetnik, Trg pobjede, 35000 Slavonski Brod</item>
    </izvorni_sadrzaj>
    <derivirana_varijabla naziv="DomainObject.Predmet.OstaliListFormatedWithAdress_1">
      <item>ANTUN BAZINA, Svilna 6, 34310 SVILNA, PLETERNICA</item>
      <item>KAZNIONICA U POŽEGI UPRAVA ZA ZATVORSKI SUSTAV, Osječka ulica 77, 34000 Požega</item>
      <item>HYPO ALPE-ADRIA-BANK d.d., Slavonska avenija 6, 10000 Zagreb</item>
      <item>MILAN NAKIĆ, sada stečajni upravitelj, J. J. Strossmayera 20, 34550 Pakrac</item>
      <item>ANKICA BAZINA, Svilna 5, 34310 Svilna, Pleternica</item>
      <item>ZEMLJIŠNO-KNJIŽNI ODJEL OS POŽEGA, 34000 Požega</item>
      <item>TSOS SSSB REGISTAR SUDA, 35000 Slavonski Brod</item>
      <item>RAČUNOVODSTVO TS OS, 31000 Osijek</item>
      <item>REGISTAR SUDA, 35000 Slavonski Brod</item>
      <item>MAGDALENA JALŠOVEC</item>
      <item>HAČIĆ  KALLAY &amp; PARTNERI d.o.o., ILICA 1/A, 10000 Zagreb</item>
      <item>zamjenik pun. MARIJA GREPO, odvjetnička vježbenica</item>
      <item>MAĐARIĆ &amp; LUI - odvjetničko društvo d.o.o., Ilica 191F, 10000 Zagreb</item>
      <item>zamjenik pun.INES GAUS, odvjetnička vježbenica, 35000 Slavonski Brod</item>
      <item>zamjenik pun. ANDREJ GARIĆ, odvjetničiki vježbenik, 35000 Slavonski Brod</item>
      <item>TEHNIC društvo s ograničenom odgovornošću za servis i trgovinu, Osječka 70, 34000 Požega</item>
      <item>CROATIA OSIGURANJE, MIRAMARSKA 22, 100000 Zagreb</item>
      <item>ZOU MAŠA GLUHINIĆJ BAGARIĆ i MONJA MATIĆ, Bednjanska 8/I, 10000 Zagreb</item>
      <item>BASLER OSIGURANJE ZAGREB dioničko društvo za osiguranje, Radnička cesta 37/b, 10000 Zagreb</item>
      <item>DRAŽEN IVANČIĆ, odvjetnik, Nikole Zrinskog 12, 35000 Slavonski Brod</item>
      <item>NARODNE NOVINE, dioničko društvo za izdavanje i tiskanje Službenog lista Republike Hrvatske, Zagreb, Savski Gaj XIII. put 6, 10000 Zagreb</item>
      <item>OD PENEZIĆ, PETAK I KOŽUL - za BASLER OSIGURANJE ZAGREB, Bužanova 4, 10000 Zagreb</item>
      <item>VIPnet d.o.o., Vrtni put 1, 10000 Zagreb</item>
      <item>Hanžeković &amp; Partneri d.o.o., odvjetničko društvo, Radnička cesta 22, 10000 Zagreb</item>
      <item>Odvjetničko društvo Grgić &amp; partneri, Ul. grada Vukovara 282, 10000 Zagreb</item>
      <item>AKVAMARIN d.o.o. za trgovinu, usluge, proizvodnju i turistička agencija, Obodska 5, 20000 Dubrovnik</item>
      <item>FINA POŽEGA, 34000 Požega</item>
      <item>ŽDO Građansko-upravni odjel, 35000 Slavonski Brod</item>
      <item>PU POŽEŠKO-SLAVONSKA, 34000 Požega</item>
      <item>pun. stečajnog upravitelja Dragutin Miro Carin,odvj., Zajčeva 21, 35000 Slavonski Brod</item>
      <item>NIKOLA JUKIĆ, odvjetnički vježbenik, 35000 Slavonski Brod</item>
      <item>KRISTINA BOGNAR, Slavka Kolara 18, 34000 Požega</item>
      <item>SVILNA TRANSPORTI d.o.o. za turizam i prijevoz putnika i stvari u cestovnom prometu, Svilna 5, 34310 Svilna</item>
      <item>KREŠIMIR BLEKIĆ, odvjetnik, Trg pobjede, 35000 Slavonski Brod</item>
    </derivirana_varijabla>
  </DomainObject.Predmet.OstaliListFormatedWithAdress>
  <DomainObject.Predmet.OstaliListFormatedWithAdressOIB>
    <izvorni_sadrzaj>
      <item>ANTUN BAZINA, Svilna 6, 34310 SVILNA, PLETERNICA</item>
      <item>KAZNIONICA U POŽEGI UPRAVA ZA ZATVORSKI SUSTAV, OIB 79863815810, Osječka ulica 77, 34000 Požega</item>
      <item>HYPO ALPE-ADRIA-BANK d.d., OIB 14036333877, Slavonska avenija 6, 10000 Zagreb</item>
      <item>MILAN NAKIĆ, sada stečajni upravitelj, OIB 11576973023, J. J. Strossmayera 20, 34550 Pakrac</item>
      <item>ANKICA BAZINA, Svilna 5, 34310 Svilna, Pleternica</item>
      <item>ZEMLJIŠNO-KNJIŽNI ODJEL OS POŽEGA, 34000 Požega</item>
      <item>TSOS SSSB REGISTAR SUDA, 35000 Slavonski Brod</item>
      <item>RAČUNOVODSTVO TS OS, 31000 Osijek</item>
      <item>REGISTAR SUDA, 35000 Slavonski Brod</item>
      <item>MAGDALENA JALŠOVEC</item>
      <item>HAČIĆ  KALLAY &amp; PARTNERI d.o.o., OIB 86709918716, ILICA 1/A, 10000 Zagreb</item>
      <item>zamjenik pun. MARIJA GREPO, odvjetnička vježbenica</item>
      <item>MAĐARIĆ &amp; LUI - odvjetničko društvo d.o.o., OIB 27355904472, Ilica 191F, 10000 Zagreb</item>
      <item>zamjenik pun.INES GAUS, odvjetnička vježbenica, 35000 Slavonski Brod</item>
      <item>zamjenik pun. ANDREJ GARIĆ, odvjetničiki vježbenik, 35000 Slavonski Brod</item>
      <item>TEHNIC društvo s ograničenom odgovornošću za servis i trgovinu, OIB 73966432875, Osječka 70, 34000 Požega</item>
      <item>CROATIA OSIGURANJE, OIB 26187994862, MIRAMARSKA 22, 100000 Zagreb</item>
      <item>ZOU MAŠA GLUHINIĆJ BAGARIĆ i MONJA MATIĆ, Bednjanska 8/I, 10000 Zagreb</item>
      <item>BASLER OSIGURANJE ZAGREB dioničko društvo za osiguranje, OIB 59706054982, Radnička cesta 37/b, 10000 Zagreb</item>
      <item>DRAŽEN IVANČIĆ, odvjetnik, Nikole Zrinskog 12, 35000 Slavonski Brod</item>
      <item>NARODNE NOVINE, dioničko društvo za izdavanje i tiskanje Službenog lista Republike Hrvatske, Zagreb, OIB 64546066176, Savski Gaj XIII. put 6, 10000 Zagreb</item>
      <item>OD PENEZIĆ, PETAK I KOŽUL - za BASLER OSIGURANJE ZAGREB, OIB 14478211640, Bužanova 4, 10000 Zagreb</item>
      <item>VIPnet d.o.o., OIB 29524210204, Vrtni put 1, 10000 Zagreb</item>
      <item>Hanžeković &amp; Partneri d.o.o., odvjetničko društvo, OIB 85127306373, Radnička cesta 22, 10000 Zagreb</item>
      <item>Odvjetničko društvo Grgić &amp; partneri, OIB 22694857747, Ul. grada Vukovara 282, 10000 Zagreb</item>
      <item>AKVAMARIN d.o.o. za trgovinu, usluge, proizvodnju i turistička agencija, OIB 81688811423, Obodska 5, 20000 Dubrovnik</item>
      <item>FINA POŽEGA, 34000 Požega</item>
      <item>ŽDO Građansko-upravni odjel, 35000 Slavonski Brod</item>
      <item>PU POŽEŠKO-SLAVONSKA, 34000 Požega</item>
      <item>pun. stečajnog upravitelja Dragutin Miro Carin,odvj., Zajčeva 21, 35000 Slavonski Brod</item>
      <item>NIKOLA JUKIĆ, odvjetnički vježbenik, 35000 Slavonski Brod</item>
      <item>KRISTINA BOGNAR, OIB 27913057895, Slavka Kolara 18, 34000 Požega</item>
      <item>SVILNA TRANSPORTI d.o.o. za turizam i prijevoz putnika i stvari u cestovnom prometu, OIB 44742930881, Svilna 5, 34310 Svilna</item>
      <item>KREŠIMIR BLEKIĆ, odvjetnik, Trg pobjede, 35000 Slavonski Brod</item>
    </izvorni_sadrzaj>
    <derivirana_varijabla naziv="DomainObject.Predmet.OstaliListFormatedWithAdressOIB_1">
      <item>ANTUN BAZINA, Svilna 6, 34310 SVILNA, PLETERNICA</item>
      <item>KAZNIONICA U POŽEGI UPRAVA ZA ZATVORSKI SUSTAV, OIB 79863815810, Osječka ulica 77, 34000 Požega</item>
      <item>HYPO ALPE-ADRIA-BANK d.d., OIB 14036333877, Slavonska avenija 6, 10000 Zagreb</item>
      <item>MILAN NAKIĆ, sada stečajni upravitelj, OIB 11576973023, J. J. Strossmayera 20, 34550 Pakrac</item>
      <item>ANKICA BAZINA, Svilna 5, 34310 Svilna, Pleternica</item>
      <item>ZEMLJIŠNO-KNJIŽNI ODJEL OS POŽEGA, 34000 Požega</item>
      <item>TSOS SSSB REGISTAR SUDA, 35000 Slavonski Brod</item>
      <item>RAČUNOVODSTVO TS OS, 31000 Osijek</item>
      <item>REGISTAR SUDA, 35000 Slavonski Brod</item>
      <item>MAGDALENA JALŠOVEC</item>
      <item>HAČIĆ  KALLAY &amp; PARTNERI d.o.o., OIB 86709918716, ILICA 1/A, 10000 Zagreb</item>
      <item>zamjenik pun. MARIJA GREPO, odvjetnička vježbenica</item>
      <item>MAĐARIĆ &amp; LUI - odvjetničko društvo d.o.o., OIB 27355904472, Ilica 191F, 10000 Zagreb</item>
      <item>zamjenik pun.INES GAUS, odvjetnička vježbenica, 35000 Slavonski Brod</item>
      <item>zamjenik pun. ANDREJ GARIĆ, odvjetničiki vježbenik, 35000 Slavonski Brod</item>
      <item>TEHNIC društvo s ograničenom odgovornošću za servis i trgovinu, OIB 73966432875, Osječka 70, 34000 Požega</item>
      <item>CROATIA OSIGURANJE, OIB 26187994862, MIRAMARSKA 22, 100000 Zagreb</item>
      <item>ZOU MAŠA GLUHINIĆJ BAGARIĆ i MONJA MATIĆ, Bednjanska 8/I, 10000 Zagreb</item>
      <item>BASLER OSIGURANJE ZAGREB dioničko društvo za osiguranje, OIB 59706054982, Radnička cesta 37/b, 10000 Zagreb</item>
      <item>DRAŽEN IVANČIĆ, odvjetnik, Nikole Zrinskog 12, 35000 Slavonski Brod</item>
      <item>NARODNE NOVINE, dioničko društvo za izdavanje i tiskanje Službenog lista Republike Hrvatske, Zagreb, OIB 64546066176, Savski Gaj XIII. put 6, 10000 Zagreb</item>
      <item>OD PENEZIĆ, PETAK I KOŽUL - za BASLER OSIGURANJE ZAGREB, OIB 14478211640, Bužanova 4, 10000 Zagreb</item>
      <item>VIPnet d.o.o., OIB 29524210204, Vrtni put 1, 10000 Zagreb</item>
      <item>Hanžeković &amp; Partneri d.o.o., odvjetničko društvo, OIB 85127306373, Radnička cesta 22, 10000 Zagreb</item>
      <item>Odvjetničko društvo Grgić &amp; partneri, OIB 22694857747, Ul. grada Vukovara 282, 10000 Zagreb</item>
      <item>AKVAMARIN d.o.o. za trgovinu, usluge, proizvodnju i turistička agencija, OIB 81688811423, Obodska 5, 20000 Dubrovnik</item>
      <item>FINA POŽEGA, 34000 Požega</item>
      <item>ŽDO Građansko-upravni odjel, 35000 Slavonski Brod</item>
      <item>PU POŽEŠKO-SLAVONSKA, 34000 Požega</item>
      <item>pun. stečajnog upravitelja Dragutin Miro Carin,odvj., Zajčeva 21, 35000 Slavonski Brod</item>
      <item>NIKOLA JUKIĆ, odvjetnički vježbenik, 35000 Slavonski Brod</item>
      <item>KRISTINA BOGNAR, OIB 27913057895, Slavka Kolara 18, 34000 Požega</item>
      <item>SVILNA TRANSPORTI d.o.o. za turizam i prijevoz putnika i stvari u cestovnom prometu, OIB 44742930881, Svilna 5, 34310 Svilna</item>
      <item>KREŠIMIR BLEKIĆ, odvjetnik, Trg pobjede, 35000 Slavonski Brod</item>
    </derivirana_varijabla>
  </DomainObject.Predmet.OstaliListFormatedWithAdressOIB>
  <DomainObject.Predmet.OstaliListNazivFormated>
    <izvorni_sadrzaj>
      <item>ANTUN BAZINA</item>
      <item>KAZNIONICA U POŽEGI UPRAVA ZA ZATVORSKI SUSTAV</item>
      <item>HYPO ALPE-ADRIA-BANK d.d.</item>
      <item>MILAN NAKIĆ, sada stečajni upravitelj</item>
      <item>ANKICA BAZINA</item>
      <item>ZEMLJIŠNO-KNJIŽNI ODJEL OS POŽEGA</item>
      <item>TSOS SSSB REGISTAR SUDA</item>
      <item>RAČUNOVODSTVO TS OS</item>
      <item>REGISTAR SUDA</item>
      <item>MAGDALENA JALŠOVEC</item>
      <item>HAČIĆ  KALLAY &amp; PARTNERI d.o.o.</item>
      <item>zamjenik pun. MARIJA GREPO, odvjetnička vježbenica</item>
      <item>MAĐARIĆ &amp; LUI - odvjetničko društvo d.o.o.</item>
      <item>zamjenik pun.INES GAUS, odvjetnička vježbenica</item>
      <item>zamjenik pun. ANDREJ GARIĆ, odvjetničiki vježbenik</item>
      <item>TEHNIC društvo s ograničenom odgovornošću za servis i trgovinu</item>
      <item>CROATIA OSIGURANJE</item>
      <item>ZOU MAŠA GLUHINIĆJ BAGARIĆ i MONJA MATIĆ</item>
      <item>BASLER OSIGURANJE ZAGREB dioničko društvo za osiguranje</item>
      <item>DRAŽEN IVANČIĆ, odvjetnik</item>
      <item>NARODNE NOVINE, dioničko društvo za izdavanje i tiskanje Službenog lista Republike Hrvatske, Zagreb</item>
      <item>OD PENEZIĆ, PETAK I KOŽUL - za BASLER OSIGURANJE ZAGREB</item>
      <item>VIPnet d.o.o.</item>
      <item>Hanžeković &amp; Partneri d.o.o., odvjetničko društvo</item>
      <item>Odvjetničko društvo Grgić &amp; partneri</item>
      <item>AKVAMARIN d.o.o. za trgovinu, usluge, proizvodnju i turistička agencija</item>
      <item>FINA POŽEGA</item>
      <item>ŽDO Građansko-upravni odjel</item>
      <item>PU POŽEŠKO-SLAVONSKA</item>
      <item>pun. stečajnog upravitelja Dragutin Miro Carin,odvj.</item>
      <item>NIKOLA JUKIĆ, odvjetnički vježbenik</item>
      <item>KRISTINA BOGNAR</item>
      <item>SVILNA TRANSPORTI d.o.o. za turizam i prijevoz putnika i stvari u cestovnom prometu</item>
      <item>KREŠIMIR BLEKIĆ, odvjetnik</item>
    </izvorni_sadrzaj>
    <derivirana_varijabla naziv="DomainObject.Predmet.OstaliListNazivFormated_1">
      <item>ANTUN BAZINA</item>
      <item>KAZNIONICA U POŽEGI UPRAVA ZA ZATVORSKI SUSTAV</item>
      <item>HYPO ALPE-ADRIA-BANK d.d.</item>
      <item>MILAN NAKIĆ, sada stečajni upravitelj</item>
      <item>ANKICA BAZINA</item>
      <item>ZEMLJIŠNO-KNJIŽNI ODJEL OS POŽEGA</item>
      <item>TSOS SSSB REGISTAR SUDA</item>
      <item>RAČUNOVODSTVO TS OS</item>
      <item>REGISTAR SUDA</item>
      <item>MAGDALENA JALŠOVEC</item>
      <item>HAČIĆ  KALLAY &amp; PARTNERI d.o.o.</item>
      <item>zamjenik pun. MARIJA GREPO, odvjetnička vježbenica</item>
      <item>MAĐARIĆ &amp; LUI - odvjetničko društvo d.o.o.</item>
      <item>zamjenik pun.INES GAUS, odvjetnička vježbenica</item>
      <item>zamjenik pun. ANDREJ GARIĆ, odvjetničiki vježbenik</item>
      <item>TEHNIC društvo s ograničenom odgovornošću za servis i trgovinu</item>
      <item>CROATIA OSIGURANJE</item>
      <item>ZOU MAŠA GLUHINIĆJ BAGARIĆ i MONJA MATIĆ</item>
      <item>BASLER OSIGURANJE ZAGREB dioničko društvo za osiguranje</item>
      <item>DRAŽEN IVANČIĆ, odvjetnik</item>
      <item>NARODNE NOVINE, dioničko društvo za izdavanje i tiskanje Službenog lista Republike Hrvatske, Zagreb</item>
      <item>OD PENEZIĆ, PETAK I KOŽUL - za BASLER OSIGURANJE ZAGREB</item>
      <item>VIPnet d.o.o.</item>
      <item>Hanžeković &amp; Partneri d.o.o., odvjetničko društvo</item>
      <item>Odvjetničko društvo Grgić &amp; partneri</item>
      <item>AKVAMARIN d.o.o. za trgovinu, usluge, proizvodnju i turistička agencija</item>
      <item>FINA POŽEGA</item>
      <item>ŽDO Građansko-upravni odjel</item>
      <item>PU POŽEŠKO-SLAVONSKA</item>
      <item>pun. stečajnog upravitelja Dragutin Miro Carin,odvj.</item>
      <item>NIKOLA JUKIĆ, odvjetnički vježbenik</item>
      <item>KRISTINA BOGNAR</item>
      <item>SVILNA TRANSPORTI d.o.o. za turizam i prijevoz putnika i stvari u cestovnom prometu</item>
      <item>KREŠIMIR BLEKIĆ, odvjetnik</item>
    </derivirana_varijabla>
  </DomainObject.Predmet.OstaliListNazivFormated>
  <DomainObject.Predmet.OstaliListNazivFormatedOIB>
    <izvorni_sadrzaj>
      <item>ANTUN BAZINA</item>
      <item>KAZNIONICA U POŽEGI UPRAVA ZA ZATVORSKI SUSTAV, OIB 79863815810</item>
      <item>HYPO ALPE-ADRIA-BANK d.d., OIB 14036333877</item>
      <item>MILAN NAKIĆ, sada stečajni upravitelj, OIB 11576973023</item>
      <item>ANKICA BAZINA</item>
      <item>ZEMLJIŠNO-KNJIŽNI ODJEL OS POŽEGA</item>
      <item>TSOS SSSB REGISTAR SUDA</item>
      <item>RAČUNOVODSTVO TS OS</item>
      <item>REGISTAR SUDA</item>
      <item>MAGDALENA JALŠOVEC</item>
      <item>HAČIĆ  KALLAY &amp; PARTNERI d.o.o., OIB 86709918716</item>
      <item>zamjenik pun. MARIJA GREPO, odvjetnička vježbenica</item>
      <item>MAĐARIĆ &amp; LUI - odvjetničko društvo d.o.o., OIB 27355904472</item>
      <item>zamjenik pun.INES GAUS, odvjetnička vježbenica</item>
      <item>zamjenik pun. ANDREJ GARIĆ, odvjetničiki vježbenik</item>
      <item>TEHNIC društvo s ograničenom odgovornošću za servis i trgovinu, OIB 73966432875</item>
      <item>CROATIA OSIGURANJE, OIB 26187994862</item>
      <item>ZOU MAŠA GLUHINIĆJ BAGARIĆ i MONJA MATIĆ</item>
      <item>BASLER OSIGURANJE ZAGREB dioničko društvo za osiguranje, OIB 59706054982</item>
      <item>DRAŽEN IVANČIĆ, odvjetnik</item>
      <item>NARODNE NOVINE, dioničko društvo za izdavanje i tiskanje Službenog lista Republike Hrvatske, Zagreb, OIB 64546066176</item>
      <item>OD PENEZIĆ, PETAK I KOŽUL - za BASLER OSIGURANJE ZAGREB, OIB 14478211640</item>
      <item>VIPnet d.o.o., OIB 29524210204</item>
      <item>Hanžeković &amp; Partneri d.o.o., odvjetničko društvo, OIB 85127306373</item>
      <item>Odvjetničko društvo Grgić &amp; partneri, OIB 22694857747</item>
      <item>AKVAMARIN d.o.o. za trgovinu, usluge, proizvodnju i turistička agencija, OIB 81688811423</item>
      <item>FINA POŽEGA</item>
      <item>ŽDO Građansko-upravni odjel</item>
      <item>PU POŽEŠKO-SLAVONSKA</item>
      <item>pun. stečajnog upravitelja Dragutin Miro Carin,odvj.</item>
      <item>NIKOLA JUKIĆ, odvjetnički vježbenik</item>
      <item>KRISTINA BOGNAR, OIB 27913057895</item>
      <item>SVILNA TRANSPORTI d.o.o. za turizam i prijevoz putnika i stvari u cestovnom prometu, OIB 44742930881</item>
      <item>KREŠIMIR BLEKIĆ, odvjetnik</item>
    </izvorni_sadrzaj>
    <derivirana_varijabla naziv="DomainObject.Predmet.OstaliListNazivFormatedOIB_1">
      <item>ANTUN BAZINA</item>
      <item>KAZNIONICA U POŽEGI UPRAVA ZA ZATVORSKI SUSTAV, OIB 79863815810</item>
      <item>HYPO ALPE-ADRIA-BANK d.d., OIB 14036333877</item>
      <item>MILAN NAKIĆ, sada stečajni upravitelj, OIB 11576973023</item>
      <item>ANKICA BAZINA</item>
      <item>ZEMLJIŠNO-KNJIŽNI ODJEL OS POŽEGA</item>
      <item>TSOS SSSB REGISTAR SUDA</item>
      <item>RAČUNOVODSTVO TS OS</item>
      <item>REGISTAR SUDA</item>
      <item>MAGDALENA JALŠOVEC</item>
      <item>HAČIĆ  KALLAY &amp; PARTNERI d.o.o., OIB 86709918716</item>
      <item>zamjenik pun. MARIJA GREPO, odvjetnička vježbenica</item>
      <item>MAĐARIĆ &amp; LUI - odvjetničko društvo d.o.o., OIB 27355904472</item>
      <item>zamjenik pun.INES GAUS, odvjetnička vježbenica</item>
      <item>zamjenik pun. ANDREJ GARIĆ, odvjetničiki vježbenik</item>
      <item>TEHNIC društvo s ograničenom odgovornošću za servis i trgovinu, OIB 73966432875</item>
      <item>CROATIA OSIGURANJE, OIB 26187994862</item>
      <item>ZOU MAŠA GLUHINIĆJ BAGARIĆ i MONJA MATIĆ</item>
      <item>BASLER OSIGURANJE ZAGREB dioničko društvo za osiguranje, OIB 59706054982</item>
      <item>DRAŽEN IVANČIĆ, odvjetnik</item>
      <item>NARODNE NOVINE, dioničko društvo za izdavanje i tiskanje Službenog lista Republike Hrvatske, Zagreb, OIB 64546066176</item>
      <item>OD PENEZIĆ, PETAK I KOŽUL - za BASLER OSIGURANJE ZAGREB, OIB 14478211640</item>
      <item>VIPnet d.o.o., OIB 29524210204</item>
      <item>Hanžeković &amp; Partneri d.o.o., odvjetničko društvo, OIB 85127306373</item>
      <item>Odvjetničko društvo Grgić &amp; partneri, OIB 22694857747</item>
      <item>AKVAMARIN d.o.o. za trgovinu, usluge, proizvodnju i turistička agencija, OIB 81688811423</item>
      <item>FINA POŽEGA</item>
      <item>ŽDO Građansko-upravni odjel</item>
      <item>PU POŽEŠKO-SLAVONSKA</item>
      <item>pun. stečajnog upravitelja Dragutin Miro Carin,odvj.</item>
      <item>NIKOLA JUKIĆ, odvjetnički vježbenik</item>
      <item>KRISTINA BOGNAR, OIB 27913057895</item>
      <item>SVILNA TRANSPORTI d.o.o. za turizam i prijevoz putnika i stvari u cestovnom prometu, OIB 44742930881</item>
      <item>KREŠIMIR BLEKIĆ, odvjetnik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prosinca 2017.</izvorni_sadrzaj>
    <derivirana_varijabla naziv="DomainObject.Datum_1">22. prosinca 2017.</derivirana_varijabla>
  </DomainObject.Datum>
  <DomainObject.PoslovniBrojDokumenta>
    <izvorni_sadrzaj>St-120/2012-342</izvorni_sadrzaj>
    <derivirana_varijabla naziv="DomainObject.PoslovniBrojDokumenta_1">St-120/2012-342</derivirana_varijabla>
  </DomainObject.PoslovniBrojDokumenta>
  <DomainObject.Predmet.StrankaIDrugi>
    <izvorni_sadrzaj>MINISTARSTVO FINANCIJA -POREZNA UPRAVA PU POŽEGA</izvorni_sadrzaj>
    <derivirana_varijabla naziv="DomainObject.Predmet.StrankaIDrugi_1">MINISTARSTVO FINANCIJA -POREZNA UPRAVA PU POŽEGA</derivirana_varijabla>
  </DomainObject.Predmet.StrankaIDrugi>
  <DomainObject.Predmet.ProtustrankaIDrugi>
    <izvorni_sadrzaj>BT- TRANSPORTI  d.o.o.  SVILNA</izvorni_sadrzaj>
    <derivirana_varijabla naziv="DomainObject.Predmet.ProtustrankaIDrugi_1">BT- TRANSPORTI  d.o.o.  SVILNA</derivirana_varijabla>
  </DomainObject.Predmet.ProtustrankaIDrugi>
  <DomainObject.Predmet.StrankaIDrugiAdressOIB>
    <izvorni_sadrzaj>MINISTARSTVO FINANCIJA -POREZNA UPRAVA PU POŽEGA, 34000 Požega</izvorni_sadrzaj>
    <derivirana_varijabla naziv="DomainObject.Predmet.StrankaIDrugiAdressOIB_1">MINISTARSTVO FINANCIJA -POREZNA UPRAVA PU POŽEGA, 34000 Požega</derivirana_varijabla>
  </DomainObject.Predmet.StrankaIDrugiAdressOIB>
  <DomainObject.Predmet.ProtustrankaIDrugiAdressOIB>
    <izvorni_sadrzaj>BT- TRANSPORTI  d.o.o.  SVILNA, OIB 54057608366, Svilna 6, Svilna</izvorni_sadrzaj>
    <derivirana_varijabla naziv="DomainObject.Predmet.ProtustrankaIDrugiAdressOIB_1">BT- TRANSPORTI  d.o.o.  SVILNA, OIB 54057608366, Svilna 6, Svilna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MINISTARSTVO FINANCIJA -POREZNA UPRAVA PU POŽEGA</item>
      <item>BT- TRANSPORTI  d.o.o.  SVILNA</item>
      <item>ANTUN BAZINA</item>
      <item>KAZNIONICA U POŽEGI UPRAVA ZA ZATVORSKI SUSTAV</item>
      <item>HYPO ALPE-ADRIA-BANK d.d.</item>
      <item>MILAN NAKIĆ, sada stečajni upravitelj</item>
      <item>ANKICA BAZINA</item>
      <item>ZEMLJIŠNO-KNJIŽNI ODJEL OS POŽEGA</item>
      <item>TSOS SSSB REGISTAR SUDA</item>
      <item>RAČUNOVODSTVO TS OS</item>
      <item>REGISTAR SUDA</item>
      <item>MAGDALENA JALŠOVEC</item>
      <item>HAČIĆ  KALLAY &amp; PARTNERI d.o.o.</item>
      <item>zamjenik pun. MARIJA GREPO, odvjetnička vježbenica</item>
      <item>MAĐARIĆ &amp; LUI - odvjetničko društvo d.o.o.</item>
      <item>zamjenik pun.INES GAUS, odvjetnička vježbenica</item>
      <item>zamjenik pun. ANDREJ GARIĆ, odvjetničiki vježbenik</item>
      <item>TEHNIC društvo s ograničenom odgovornošću za servis i trgovinu</item>
      <item>CROATIA OSIGURANJE</item>
      <item>ZOU MAŠA GLUHINIĆJ BAGARIĆ i MONJA MATIĆ</item>
      <item>BASLER OSIGURANJE ZAGREB dioničko društvo za osiguranje</item>
      <item>DRAŽEN IVANČIĆ, odvjetnik</item>
      <item>NARODNE NOVINE, dioničko društvo za izdavanje i tiskanje Službenog lista Republike Hrvatske, Zagreb</item>
      <item>OD PENEZIĆ, PETAK I KOŽUL - za BASLER OSIGURANJE ZAGREB</item>
      <item>VIPnet d.o.o.</item>
      <item>Hanžeković &amp; Partneri d.o.o., odvjetničko društvo</item>
      <item>Odvjetničko društvo Grgić &amp; partneri</item>
      <item>AKVAMARIN d.o.o. za trgovinu, usluge, proizvodnju i turistička agencija</item>
      <item>FINA POŽEGA</item>
      <item>ŽDO Građansko-upravni odjel</item>
      <item>PU POŽEŠKO-SLAVONSKA</item>
      <item>pun. stečajnog upravitelja Dragutin Miro Carin,odvj.</item>
      <item>NIKOLA JUKIĆ, odvjetnički vježbenik</item>
      <item>KRISTINA BOGNAR</item>
      <item>SVILNA TRANSPORTI d.o.o. za turizam i prijevoz putnika i stvari u cestovnom prometu</item>
      <item>KREŠIMIR BLEKIĆ, odvjetnik</item>
    </izvorni_sadrzaj>
    <derivirana_varijabla naziv="DomainObject.Predmet.SudioniciListNaziv_1">
      <item>MINISTARSTVO FINANCIJA -POREZNA UPRAVA PU POŽEGA</item>
      <item>BT- TRANSPORTI  d.o.o.  SVILNA</item>
      <item>ANTUN BAZINA</item>
      <item>KAZNIONICA U POŽEGI UPRAVA ZA ZATVORSKI SUSTAV</item>
      <item>HYPO ALPE-ADRIA-BANK d.d.</item>
      <item>MILAN NAKIĆ, sada stečajni upravitelj</item>
      <item>ANKICA BAZINA</item>
      <item>ZEMLJIŠNO-KNJIŽNI ODJEL OS POŽEGA</item>
      <item>TSOS SSSB REGISTAR SUDA</item>
      <item>RAČUNOVODSTVO TS OS</item>
      <item>REGISTAR SUDA</item>
      <item>MAGDALENA JALŠOVEC</item>
      <item>HAČIĆ  KALLAY &amp; PARTNERI d.o.o.</item>
      <item>zamjenik pun. MARIJA GREPO, odvjetnička vježbenica</item>
      <item>MAĐARIĆ &amp; LUI - odvjetničko društvo d.o.o.</item>
      <item>zamjenik pun.INES GAUS, odvjetnička vježbenica</item>
      <item>zamjenik pun. ANDREJ GARIĆ, odvjetničiki vježbenik</item>
      <item>TEHNIC društvo s ograničenom odgovornošću za servis i trgovinu</item>
      <item>CROATIA OSIGURANJE</item>
      <item>ZOU MAŠA GLUHINIĆJ BAGARIĆ i MONJA MATIĆ</item>
      <item>BASLER OSIGURANJE ZAGREB dioničko društvo za osiguranje</item>
      <item>DRAŽEN IVANČIĆ, odvjetnik</item>
      <item>NARODNE NOVINE, dioničko društvo za izdavanje i tiskanje Službenog lista Republike Hrvatske, Zagreb</item>
      <item>OD PENEZIĆ, PETAK I KOŽUL - za BASLER OSIGURANJE ZAGREB</item>
      <item>VIPnet d.o.o.</item>
      <item>Hanžeković &amp; Partneri d.o.o., odvjetničko društvo</item>
      <item>Odvjetničko društvo Grgić &amp; partneri</item>
      <item>AKVAMARIN d.o.o. za trgovinu, usluge, proizvodnju i turistička agencija</item>
      <item>FINA POŽEGA</item>
      <item>ŽDO Građansko-upravni odjel</item>
      <item>PU POŽEŠKO-SLAVONSKA</item>
      <item>pun. stečajnog upravitelja Dragutin Miro Carin,odvj.</item>
      <item>NIKOLA JUKIĆ, odvjetnički vježbenik</item>
      <item>KRISTINA BOGNAR</item>
      <item>SVILNA TRANSPORTI d.o.o. za turizam i prijevoz putnika i stvari u cestovnom prometu</item>
      <item>KREŠIMIR BLEKIĆ, odvjetnik</item>
    </derivirana_varijabla>
  </DomainObject.Predmet.SudioniciListNaziv>
  <DomainObject.Predmet.SudioniciListAdressOIB>
    <izvorni_sadrzaj>
      <item>MINISTARSTVO FINANCIJA -POREZNA UPRAVA PU POŽEGA, 34000 Požega</item>
      <item>BT- TRANSPORTI  d.o.o.  SVILNA, OIB 54057608366, Svilna 6,Svilna</item>
      <item>ANTUN BAZINA, Svilna 6,34310 SVILNA, PLETERNICA</item>
      <item>KAZNIONICA U POŽEGI UPRAVA ZA ZATVORSKI SUSTAV, OIB 79863815810, Osječka ulica 77,34000 Požega</item>
      <item>HYPO ALPE-ADRIA-BANK d.d., OIB 14036333877, Slavonska avenija 6,10000 Zagreb</item>
      <item>MILAN NAKIĆ, sada stečajni upravitelj, OIB 11576973023, J. J. Strossmayera 20,34550 Pakrac</item>
      <item>ANKICA BAZINA, Svilna 5,34310 Svilna, Pleternica</item>
      <item>ZEMLJIŠNO-KNJIŽNI ODJEL OS POŽEGA, 34000 Požega</item>
      <item>TSOS SSSB REGISTAR SUDA, 35000 Slavonski Brod</item>
      <item>RAČUNOVODSTVO TS OS, 31000 Osijek</item>
      <item>REGISTAR SUDA, 35000 Slavonski Brod</item>
      <item>MAGDALENA JALŠOVEC</item>
      <item>HAČIĆ  KALLAY &amp; PARTNERI d.o.o., OIB 86709918716, ILICA 1/A,10000 Zagreb</item>
      <item>zamjenik pun. MARIJA GREPO, odvjetnička vježbenica</item>
      <item>MAĐARIĆ &amp; LUI - odvjetničko društvo d.o.o., OIB 27355904472, Ilica 191F,10000 Zagreb</item>
      <item>zamjenik pun.INES GAUS, odvjetnička vježbenica, 35000 Slavonski Brod</item>
      <item>zamjenik pun. ANDREJ GARIĆ, odvjetničiki vježbenik, 35000 Slavonski Brod</item>
      <item>TEHNIC društvo s ograničenom odgovornošću za servis i trgovinu, OIB 73966432875, Osječka 70,34000 Požega</item>
      <item>CROATIA OSIGURANJE, OIB 26187994862, MIRAMARSKA 22,100000 Zagreb</item>
      <item>ZOU MAŠA GLUHINIĆJ BAGARIĆ i MONJA MATIĆ, Bednjanska 8/I,10000 Zagreb</item>
      <item>BASLER OSIGURANJE ZAGREB dioničko društvo za osiguranje, OIB 59706054982, Radnička cesta 37/b,10000 Zagreb</item>
      <item>DRAŽEN IVANČIĆ, odvjetnik, Nikole Zrinskog 12,35000 Slavonski Brod</item>
      <item>NARODNE NOVINE, dioničko društvo za izdavanje i tiskanje Službenog lista Republike Hrvatske, Zagreb, OIB 64546066176, Savski Gaj XIII. put 6,10000 Zagreb</item>
      <item>OD PENEZIĆ, PETAK I KOŽUL - za BASLER OSIGURANJE ZAGREB, OIB 14478211640, Bužanova 4,10000 Zagreb</item>
      <item>VIPnet d.o.o., OIB 29524210204, Vrtni put 1,10000 Zagreb</item>
      <item>Hanžeković &amp; Partneri d.o.o., odvjetničko društvo, OIB 85127306373, Radnička cesta 22,10000 Zagreb</item>
      <item>Odvjetničko društvo Grgić &amp; partneri, OIB 22694857747, Ul. grada Vukovara 282,10000 Zagreb</item>
      <item>AKVAMARIN d.o.o. za trgovinu, usluge, proizvodnju i turistička agencija, OIB 81688811423, Obodska 5,20000 Dubrovnik</item>
      <item>FINA POŽEGA, 34000 Požega</item>
      <item>ŽDO Građansko-upravni odjel, 35000 Slavonski Brod</item>
      <item>PU POŽEŠKO-SLAVONSKA, 34000 Požega</item>
      <item>pun. stečajnog upravitelja Dragutin Miro Carin,odvj., Zajčeva 21,35000 Slavonski Brod</item>
      <item>NIKOLA JUKIĆ, odvjetnički vježbenik, 35000 Slavonski Brod</item>
      <item>KRISTINA BOGNAR, OIB 27913057895, Slavka Kolara 18,34000 Požega</item>
      <item>SVILNA TRANSPORTI d.o.o. za turizam i prijevoz putnika i stvari u cestovnom prometu, OIB 44742930881, Svilna 5,34310 Svilna</item>
      <item>KREŠIMIR BLEKIĆ, odvjetnik, Trg pobjede,35000 Slavonski Brod</item>
    </izvorni_sadrzaj>
    <derivirana_varijabla naziv="DomainObject.Predmet.SudioniciListAdressOIB_1">
      <item>MINISTARSTVO FINANCIJA -POREZNA UPRAVA PU POŽEGA, 34000 Požega</item>
      <item>BT- TRANSPORTI  d.o.o.  SVILNA, OIB 54057608366, Svilna 6,Svilna</item>
      <item>ANTUN BAZINA, Svilna 6,34310 SVILNA, PLETERNICA</item>
      <item>KAZNIONICA U POŽEGI UPRAVA ZA ZATVORSKI SUSTAV, OIB 79863815810, Osječka ulica 77,34000 Požega</item>
      <item>HYPO ALPE-ADRIA-BANK d.d., OIB 14036333877, Slavonska avenija 6,10000 Zagreb</item>
      <item>MILAN NAKIĆ, sada stečajni upravitelj, OIB 11576973023, J. J. Strossmayera 20,34550 Pakrac</item>
      <item>ANKICA BAZINA, Svilna 5,34310 Svilna, Pleternica</item>
      <item>ZEMLJIŠNO-KNJIŽNI ODJEL OS POŽEGA, 34000 Požega</item>
      <item>TSOS SSSB REGISTAR SUDA, 35000 Slavonski Brod</item>
      <item>RAČUNOVODSTVO TS OS, 31000 Osijek</item>
      <item>REGISTAR SUDA, 35000 Slavonski Brod</item>
      <item>MAGDALENA JALŠOVEC</item>
      <item>HAČIĆ  KALLAY &amp; PARTNERI d.o.o., OIB 86709918716, ILICA 1/A,10000 Zagreb</item>
      <item>zamjenik pun. MARIJA GREPO, odvjetnička vježbenica</item>
      <item>MAĐARIĆ &amp; LUI - odvjetničko društvo d.o.o., OIB 27355904472, Ilica 191F,10000 Zagreb</item>
      <item>zamjenik pun.INES GAUS, odvjetnička vježbenica, 35000 Slavonski Brod</item>
      <item>zamjenik pun. ANDREJ GARIĆ, odvjetničiki vježbenik, 35000 Slavonski Brod</item>
      <item>TEHNIC društvo s ograničenom odgovornošću za servis i trgovinu, OIB 73966432875, Osječka 70,34000 Požega</item>
      <item>CROATIA OSIGURANJE, OIB 26187994862, MIRAMARSKA 22,100000 Zagreb</item>
      <item>ZOU MAŠA GLUHINIĆJ BAGARIĆ i MONJA MATIĆ, Bednjanska 8/I,10000 Zagreb</item>
      <item>BASLER OSIGURANJE ZAGREB dioničko društvo za osiguranje, OIB 59706054982, Radnička cesta 37/b,10000 Zagreb</item>
      <item>DRAŽEN IVANČIĆ, odvjetnik, Nikole Zrinskog 12,35000 Slavonski Brod</item>
      <item>NARODNE NOVINE, dioničko društvo za izdavanje i tiskanje Službenog lista Republike Hrvatske, Zagreb, OIB 64546066176, Savski Gaj XIII. put 6,10000 Zagreb</item>
      <item>OD PENEZIĆ, PETAK I KOŽUL - za BASLER OSIGURANJE ZAGREB, OIB 14478211640, Bužanova 4,10000 Zagreb</item>
      <item>VIPnet d.o.o., OIB 29524210204, Vrtni put 1,10000 Zagreb</item>
      <item>Hanžeković &amp; Partneri d.o.o., odvjetničko društvo, OIB 85127306373, Radnička cesta 22,10000 Zagreb</item>
      <item>Odvjetničko društvo Grgić &amp; partneri, OIB 22694857747, Ul. grada Vukovara 282,10000 Zagreb</item>
      <item>AKVAMARIN d.o.o. za trgovinu, usluge, proizvodnju i turistička agencija, OIB 81688811423, Obodska 5,20000 Dubrovnik</item>
      <item>FINA POŽEGA, 34000 Požega</item>
      <item>ŽDO Građansko-upravni odjel, 35000 Slavonski Brod</item>
      <item>PU POŽEŠKO-SLAVONSKA, 34000 Požega</item>
      <item>pun. stečajnog upravitelja Dragutin Miro Carin,odvj., Zajčeva 21,35000 Slavonski Brod</item>
      <item>NIKOLA JUKIĆ, odvjetnički vježbenik, 35000 Slavonski Brod</item>
      <item>KRISTINA BOGNAR, OIB 27913057895, Slavka Kolara 18,34000 Požega</item>
      <item>SVILNA TRANSPORTI d.o.o. za turizam i prijevoz putnika i stvari u cestovnom prometu, OIB 44742930881, Svilna 5,34310 Svilna</item>
      <item>KREŠIMIR BLEKIĆ, odvjetnik, Trg pobjede,35000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30522D6-9AF1-4CD8-82E4-18191DA3BCD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386</properties:Words>
  <properties:Characters>1960</properties:Characters>
  <properties:Lines>71</properties:Lines>
  <properties:Paragraphs>26</properties:Paragraphs>
  <properties:TotalTime>65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2603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wsadmin</cp:lastModifiedBy>
  <cp:lastPrinted>2017-12-22T08:06:00Z</cp:lastPrinted>
  <dcterms:modified xmlns:xsi="http://www.w3.org/2001/XMLSchema-instance" xsi:type="dcterms:W3CDTF">2017-12-22T08:08:00Z</dcterms:modified>
  <cp:revision>26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St-120/2012-342 / Odluka - Rješenje - trošak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