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b910" w14:paraId="f37b910" w:rsidRDefault="00DB2C0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2C0B" w:rsidP="00DB2C0B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DB2C0B" w:rsidP="00DB2C0B" w:rsidR="00DB2C0B">
      <w:pPr>
        <w:pStyle w:val="Bezproreda"/>
      </w:pPr>
      <w:r>
        <w:t>Trgovački sud u Bjelovaru</w:t>
      </w:r>
    </w:p>
    <w:p w:rsidRDefault="00DB2C0B" w:rsidP="00DB2C0B" w:rsidR="00DB2C0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  <w:ind w:firstLine="708" w:left="3540"/>
      </w:pPr>
      <w:r>
        <w:t xml:space="preserve">          Poslovni broj: 1 </w:t>
      </w:r>
      <w:proofErr w:type="spellStart"/>
      <w:r>
        <w:t>Stpn</w:t>
      </w:r>
      <w:proofErr w:type="spellEnd"/>
      <w:r>
        <w:t>-45/2015-14</w:t>
      </w:r>
    </w:p>
    <w:p w:rsidRDefault="00DB2C0B" w:rsidP="00DB2C0B" w:rsidR="00DB2C0B">
      <w:pPr>
        <w:pStyle w:val="Bezproreda"/>
        <w:ind w:firstLine="708" w:left="3540"/>
      </w:pP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  <w:ind w:firstLine="708"/>
        <w:jc w:val="both"/>
      </w:pPr>
      <w:r>
        <w:t xml:space="preserve">Trgovački sud u Bjelovaru, po  sucu  Branki Pleskalt, u  postupku </w:t>
      </w:r>
      <w:proofErr w:type="spellStart"/>
      <w:r>
        <w:t>predstečajne</w:t>
      </w:r>
      <w:proofErr w:type="spellEnd"/>
      <w:r>
        <w:t xml:space="preserve"> nagodbe  nad dužnikom POLJOPRIVREDNO DOBRO d.o.o. za poljoprivrednu proizvodnju Gradina, Trg kralja Zvonimira 1, OIB: 46519781153,  10. travnja 2018. godine donio je slijedeći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jc w:val="center"/>
      </w:pPr>
      <w:r>
        <w:t>Z A K L J U Č A K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ind w:firstLine="708"/>
        <w:jc w:val="both"/>
      </w:pPr>
      <w:r>
        <w:t xml:space="preserve"> Nalaže se sudskom registru Trgovačkog suda u Bjelovaru brisati zabilježbu otvaranja </w:t>
      </w:r>
      <w:proofErr w:type="spellStart"/>
      <w:r>
        <w:t>predstečajnog</w:t>
      </w:r>
      <w:proofErr w:type="spellEnd"/>
      <w:r>
        <w:t xml:space="preserve"> postupka nad  dužnikom POLJOPRIVREDNO DOBRO d.o.o. za poljoprivrednu proizvodnju Gradina, Trg kralja Zvonimira 1, OIB: 46519781153, upisane pod brojem </w:t>
      </w:r>
      <w:proofErr w:type="spellStart"/>
      <w:r>
        <w:t>Tt</w:t>
      </w:r>
      <w:proofErr w:type="spellEnd"/>
      <w:r>
        <w:t>-15/1800-2 od 29. prosinca 2015. godine.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jc w:val="center"/>
      </w:pPr>
      <w:r>
        <w:t>Obrazloženje</w:t>
      </w:r>
    </w:p>
    <w:p w:rsidRDefault="00DB2C0B" w:rsidP="00DB2C0B" w:rsidR="00DB2C0B">
      <w:pPr>
        <w:pStyle w:val="Bezproreda"/>
        <w:jc w:val="center"/>
      </w:pPr>
    </w:p>
    <w:p w:rsidRDefault="00DB2C0B" w:rsidP="00DB2C0B" w:rsidR="00DB2C0B">
      <w:pPr>
        <w:pStyle w:val="Bezproreda"/>
        <w:ind w:firstLine="708"/>
        <w:jc w:val="both"/>
      </w:pPr>
      <w:r>
        <w:t xml:space="preserve">Zastupnik po zakonu dužnika POLJOPRIVREDNO DOBRO d.o.o. za poljoprivrednu proizvodnju Gradina, Trg kralja Zvonimira 1, OIB: 46519781153,  je svojim podneskom koji je na ovom sudu zaprimljen dana 10. travnja 2018. godine izvijestio sud da je dužnik POLJOPRIVREDNO DOBRO d.o.o. za poljoprivrednu proizvodnju Gradina, Trg kralja Zvonimira 1, OIB: 46519781153 na dan 9. travnja 2018. godine podmirio sva svoja dugovanja prema vjerovnicima iz Rješenja ovog suda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Stpn</w:t>
      </w:r>
      <w:proofErr w:type="spellEnd"/>
      <w:r>
        <w:t xml:space="preserve">-45/2015-5 od 28. prosinca 2015. godine, te je predložio da se izvrši u sudskom registru brisanje zabilježbe otvaranja postupka </w:t>
      </w:r>
      <w:proofErr w:type="spellStart"/>
      <w:r>
        <w:t>predstečajne</w:t>
      </w:r>
      <w:proofErr w:type="spellEnd"/>
      <w:r>
        <w:t xml:space="preserve"> nagodbe upisane dana 29. prosinca 2015. godine. 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ind w:firstLine="708"/>
        <w:jc w:val="both"/>
      </w:pPr>
      <w:r>
        <w:t xml:space="preserve">Obzirom na navedeno  riješeno je kao u izreci ovog rješenja. 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  <w:ind w:firstLine="708"/>
        <w:jc w:val="both"/>
      </w:pPr>
      <w:r>
        <w:t xml:space="preserve">U Bjelovaru 10. travnja  2018. </w:t>
      </w:r>
    </w:p>
    <w:p w:rsidRDefault="00DB2C0B" w:rsidP="00DB2C0B" w:rsidR="00DB2C0B">
      <w:pPr>
        <w:pStyle w:val="Bezproreda"/>
        <w:jc w:val="both"/>
      </w:pPr>
    </w:p>
    <w:p w:rsidRDefault="00DB2C0B" w:rsidP="00DB2C0B" w:rsidR="00DB2C0B">
      <w:pPr>
        <w:pStyle w:val="Bezproreda"/>
      </w:pPr>
      <w:r>
        <w:t xml:space="preserve">                                                                                                       S u d a c</w:t>
      </w: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   Branka Pleskalt </w:t>
      </w:r>
      <w:r>
        <w:t>v.r.</w:t>
      </w: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B2C0B" w:rsidP="00DB2C0B" w:rsidR="00DB2C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</w:pPr>
    </w:p>
    <w:p w:rsidRDefault="00DB2C0B" w:rsidP="00DB2C0B" w:rsidR="00DB2C0B">
      <w:pPr>
        <w:pStyle w:val="Bezproreda"/>
      </w:pPr>
      <w:r>
        <w:t>POUKA O PRAVNOM LIJEKU: protiv ovog zaključka nema mjesta pravnom lijeku.</w:t>
      </w:r>
    </w:p>
    <w:p w:rsidRDefault="00DB2C0B" w:rsidP="00DB2C0B" w:rsidR="00DB2C0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C0B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Stpn-45/2015-14</izvorni_sadrzaj>
    <derivirana_varijabla naziv="DomainObject.Oznaka_1">Stpn-45/2015-14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veljače 2016.</izvorni_sadrzaj>
    <derivirana_varijabla naziv="DomainObject.Predmet.DatumArhiviranja_1">2.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2016.</izvorni_sadrzaj>
    <derivirana_varijabla naziv="DomainObject.Predmet.DatumZatvaranja_1">2.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hr.ibm.icms.common.model.sluzbeneosobe.Referada@4d654d65[id=5716, dbStatus=null, naziv=Referada 1, oznaka=null, sudac=null] &lt;-hr.ibm.icms.common.model.sluzbeneosobe.Referada@4d654d65[status dodjele: =false]</izvorni_sadrzaj>
    <derivirana_varijabla naziv="DomainObject.Predmet.MjestoCuvanja_1">hr.ibm.icms.common.model.sluzbeneosobe.Referada@4d654d65[id=5716, dbStatus=null, naziv=Referada 1, oznaka=null, sudac=null] &lt;-hr.ibm.icms.common.model.sluzbeneosobe.Referada@4d654d65[status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POLJOPRIVREDNO DOBRO, d.o.o. za poljoprivrednu proizvodnju, Gradina</izvorni_sadrzaj>
    <derivirana_varijabla naziv="DomainObject.Predmet.StrankaFormated_1">  POLJOPRIVREDNO DOBRO, d.o.o. za poljoprivrednu proizvodnju, Gradina</derivirana_varijabla>
  </DomainObject.Predmet.StrankaFormated>
  <DomainObject.Predmet.StrankaFormatedOIB>
    <izvorni_sadrzaj>  POLJOPRIVREDNO DOBRO, d.o.o. za poljoprivrednu proizvodnju, Gradina, OIB 46519781153</izvorni_sadrzaj>
    <derivirana_varijabla naziv="DomainObject.Predmet.StrankaFormatedOIB_1">  POLJOPRIVREDNO DOBRO, d.o.o. za poljoprivrednu proizvodnju, Gradina, OIB 46519781153</derivirana_varijabla>
  </DomainObject.Predmet.StrankaFormatedOIB>
  <DomainObject.Predmet.StrankaFormatedWithAdress>
    <izvorni_sadrzaj> POLJOPRIVREDNO DOBRO, d.o.o. za poljoprivrednu proizvodnju, Gradina, Trg Kralja Zvonimira 1, 33411 Gradina</izvorni_sadrzaj>
    <derivirana_varijabla naziv="DomainObject.Predmet.StrankaFormatedWithAdress_1"> POLJOPRIVREDNO DOBRO, d.o.o. za poljoprivrednu proizvodnju, Gradina, Trg Kralja Zvonimira 1, 33411 Gradina</derivirana_varijabla>
  </DomainObject.Predmet.StrankaFormatedWithAdress>
  <DomainObject.Predmet.StrankaFormatedWithAdressOIB>
    <izvorni_sadrzaj> POLJOPRIVREDNO DOBRO, d.o.o. za poljoprivrednu proizvodnju, Gradina, OIB 46519781153, Trg Kralja Zvonimira 1, 33411 Gradina</izvorni_sadrzaj>
    <derivirana_varijabla naziv="DomainObject.Predmet.StrankaFormatedWithAdressOIB_1"> POLJOPRIVREDNO DOBRO, d.o.o. za poljoprivrednu proizvodnju, Gradina, OIB 46519781153, Trg Kralja Zvonimira 1, 33411 Gradina</derivirana_varijabla>
  </DomainObject.Predmet.StrankaFormatedWithAdressOIB>
  <DomainObject.Predmet.StrankaWithAdress>
    <izvorni_sadrzaj>POLJOPRIVREDNO DOBRO, d.o.o. za poljoprivrednu proizvodnju, Gradina Trg Kralja Zvonimira 1,33411 Gradina</izvorni_sadrzaj>
    <derivirana_varijabla naziv="DomainObject.Predmet.StrankaWithAdress_1">POLJOPRIVREDNO DOBRO, d.o.o. za poljoprivrednu proizvodnju, Gradina Trg Kralja Zvonimira 1,33411 Gradina</derivirana_varijabla>
  </DomainObject.Predmet.StrankaWithAdress>
  <DomainObject.Predmet.StrankaWithAdressOIB>
    <izvorni_sadrzaj>POLJOPRIVREDNO DOBRO, d.o.o. za poljoprivrednu proizvodnju, Gradina, OIB 46519781153, Trg Kralja Zvonimira 1,33411 Gradina</izvorni_sadrzaj>
    <derivirana_varijabla naziv="DomainObject.Predmet.StrankaWithAdressOIB_1">POLJOPRIVREDNO DOBRO, d.o.o. za poljoprivrednu proizvodnju, Gradina, OIB 46519781153, Trg Kralja Zvonimira 1,33411 Gradina</derivirana_varijabla>
  </DomainObject.Predmet.StrankaWithAdressOIB>
  <DomainObject.Predmet.StrankaNazivFormated>
    <izvorni_sadrzaj>POLJOPRIVREDNO DOBRO, d.o.o. za poljoprivrednu proizvodnju, Gradina</izvorni_sadrzaj>
    <derivirana_varijabla naziv="DomainObject.Predmet.StrankaNazivFormated_1">POLJOPRIVREDNO DOBRO, d.o.o. za poljoprivrednu proizvodnju, Gradina</derivirana_varijabla>
  </DomainObject.Predmet.StrankaNazivFormated>
  <DomainObject.Predmet.StrankaNazivFormatedOIB>
    <izvorni_sadrzaj>POLJOPRIVREDNO DOBRO, d.o.o. za poljoprivrednu proizvodnju, Gradina, OIB 46519781153</izvorni_sadrzaj>
    <derivirana_varijabla naziv="DomainObject.Predmet.StrankaNazivFormatedOIB_1">POLJOPRIVREDNO DOBRO, d.o.o. za poljoprivrednu proizvodnju, Gradina, OIB 46519781153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POLJOPRIVREDNO DOBRO, d.o.o. za poljoprivrednu proizvodnju, Gradina</item>
    </izvorni_sadrzaj>
    <derivirana_varijabla naziv="DomainObject.Predmet.StrankaListFormated_1">
      <item>POLJOPRIVREDNO DOBRO, d.o.o. za poljoprivrednu proizvodnju, Gradina</item>
    </derivirana_varijabla>
  </DomainObject.Predmet.StrankaListFormated>
  <DomainObject.Predmet.StrankaListFormatedOIB>
    <izvorni_sadrzaj>
      <item>POLJOPRIVREDNO DOBRO, d.o.o. za poljoprivrednu proizvodnju, Gradina, OIB 46519781153</item>
    </izvorni_sadrzaj>
    <derivirana_varijabla naziv="DomainObject.Predmet.StrankaListFormatedOIB_1">
      <item>POLJOPRIVREDNO DOBRO, d.o.o. za poljoprivrednu proizvodnju, Gradina, OIB 46519781153</item>
    </derivirana_varijabla>
  </DomainObject.Predmet.StrankaListFormatedOIB>
  <DomainObject.Predmet.StrankaListFormatedWithAdress>
    <izvorni_sadrzaj>
      <item>POLJOPRIVREDNO DOBRO, d.o.o. za poljoprivrednu proizvodnju, Gradina, Trg Kralja Zvonimira 1, 33411 Gradina</item>
    </izvorni_sadrzaj>
    <derivirana_varijabla naziv="DomainObject.Predmet.StrankaListFormatedWithAdress_1">
      <item>POLJOPRIVREDNO DOBRO, d.o.o. za poljoprivrednu proizvodnju, Gradina, Trg Kralja Zvonimira 1, 33411 Gradina</item>
    </derivirana_varijabla>
  </DomainObject.Predmet.StrankaListFormatedWithAdress>
  <DomainObject.Predmet.StrankaListFormatedWithAdressOIB>
    <izvorni_sadrzaj>
      <item>POLJOPRIVREDNO DOBRO, d.o.o. za poljoprivrednu proizvodnju, Gradina, OIB 46519781153, Trg Kralja Zvonimira 1, 33411 Gradina</item>
    </izvorni_sadrzaj>
    <derivirana_varijabla naziv="DomainObject.Predmet.StrankaListFormatedWithAdressOIB_1">
      <item>POLJOPRIVREDNO DOBRO, d.o.o. za poljoprivrednu proizvodnju, Gradina, OIB 46519781153, Trg Kralja Zvonimira 1, 33411 Gradina</item>
    </derivirana_varijabla>
  </DomainObject.Predmet.StrankaListFormatedWithAdressOIB>
  <DomainObject.Predmet.StrankaListNazivFormated>
    <izvorni_sadrzaj>
      <item>POLJOPRIVREDNO DOBRO, d.o.o. za poljoprivrednu proizvodnju, Gradina</item>
    </izvorni_sadrzaj>
    <derivirana_varijabla naziv="DomainObject.Predmet.StrankaListNazivFormated_1">
      <item>POLJOPRIVREDNO DOBRO, d.o.o. za poljoprivrednu proizvodnju, Gradina</item>
    </derivirana_varijabla>
  </DomainObject.Predmet.StrankaListNazivFormated>
  <DomainObject.Predmet.StrankaListNazivFormatedOIB>
    <izvorni_sadrzaj>
      <item>POLJOPRIVREDNO DOBRO, d.o.o. za poljoprivrednu proizvodnju, Gradina, OIB 46519781153</item>
    </izvorni_sadrzaj>
    <derivirana_varijabla naziv="DomainObject.Predmet.StrankaListNazivFormatedOIB_1">
      <item>POLJOPRIVREDNO DOBRO, d.o.o. za poljoprivrednu proizvodnju, Gradina, OIB 46519781153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 ZG01</item>
      <item>vjerovnici</item>
      <item>e-oglasna ploča</item>
    </izvorni_sadrzaj>
    <derivirana_varijabla naziv="DomainObject.Predmet.OstaliListFormated_1">
      <item>FINA ZAGREB, Nagodbeno vijeće ZG01</item>
      <item>vjerovnici</item>
      <item>e-oglasna ploča</item>
    </derivirana_varijabla>
  </DomainObject.Predmet.OstaliListFormated>
  <DomainObject.Predmet.OstaliListFormatedOIB>
    <izvorni_sadrzaj>
      <item>FINA ZAGREB, Nagodbeno vijeće ZG01</item>
      <item>vjerovnici</item>
      <item>e-oglasna ploča</item>
    </izvorni_sadrzaj>
    <derivirana_varijabla naziv="DomainObject.Predmet.OstaliListFormatedOIB_1">
      <item>FINA ZAGREB, Nagodbeno vijeće ZG01</item>
      <item>vjerovnici</item>
      <item>e-oglasna ploča</item>
    </derivirana_varijabla>
  </DomainObject.Predmet.OstaliListFormatedOIB>
  <DomainObject.Predmet.OstaliListFormatedWithAdress>
    <izvorni_sadrzaj>
      <item>FINA ZAGREB, Nagodbeno vijeće ZG01, Koturaška 43., 10000 Zagreb</item>
      <item>vjerovnici</item>
      <item>e-oglasna ploča</item>
    </izvorni_sadrzaj>
    <derivirana_varijabla naziv="DomainObject.Predmet.OstaliListFormatedWithAdress_1">
      <item>FINA ZAGREB, Nagodbeno vijeće ZG01, Koturaška 43., 10000 Zagreb</item>
      <item>vjerovnici</item>
      <item>e-oglasna ploča</item>
    </derivirana_varijabla>
  </DomainObject.Predmet.OstaliListFormatedWithAdress>
  <DomainObject.Predmet.OstaliListFormatedWithAdressOIB>
    <izvorni_sadrzaj>
      <item>FINA ZAGREB, Nagodbeno vijeće ZG01, Koturaška 43., 10000 Zagreb</item>
      <item>vjerovnici</item>
      <item>e-oglasna ploča</item>
    </izvorni_sadrzaj>
    <derivirana_varijabla naziv="DomainObject.Predmet.OstaliListFormatedWithAdressOIB_1">
      <item>FINA ZAGREB, Nagodbeno vijeće ZG01, Koturaška 43., 10000 Zagreb</item>
      <item>vjerovnici</item>
      <item>e-oglasna ploča</item>
    </derivirana_varijabla>
  </DomainObject.Predmet.OstaliListFormatedWithAdressOIB>
  <DomainObject.Predmet.OstaliListNazivFormated>
    <izvorni_sadrzaj>
      <item>FINA ZAGREB, Nagodbeno vijeće ZG01</item>
      <item>vjerovnici</item>
      <item>e-oglasna ploča</item>
    </izvorni_sadrzaj>
    <derivirana_varijabla naziv="DomainObject.Predmet.OstaliListNazivFormated_1">
      <item>FINA ZAGREB, Nagodbeno vijeće ZG01</item>
      <item>vjerovnici</item>
      <item>e-oglasna ploča</item>
    </derivirana_varijabla>
  </DomainObject.Predmet.OstaliListNazivFormated>
  <DomainObject.Predmet.OstaliListNazivFormatedOIB>
    <izvorni_sadrzaj>
      <item>FINA ZAGREB, Nagodbeno vijeće ZG01</item>
      <item>vjerovnici</item>
      <item>e-oglasna ploča</item>
    </izvorni_sadrzaj>
    <derivirana_varijabla naziv="DomainObject.Predmet.OstaliListNazivFormatedOIB_1">
      <item>FINA ZAGREB, Nagodbeno vijeće ZG01</item>
      <item>vjerovnici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Stpn-45/2015-14</izvorni_sadrzaj>
    <derivirana_varijabla naziv="DomainObject.PoslovniBrojDokumenta_1">Stpn-45/2015-14</derivirana_varijabla>
  </DomainObject.PoslovniBrojDokumenta>
  <DomainObject.Predmet.StrankaIDrugi>
    <izvorni_sadrzaj>POLJOPRIVREDNO DOBRO, d.o.o. za poljoprivrednu proizvodnju, Gradina</izvorni_sadrzaj>
    <derivirana_varijabla naziv="DomainObject.Predmet.StrankaIDrugi_1">POLJOPRIVREDNO DOBRO, d.o.o. za poljoprivrednu proizvodnju, Gradina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POLJOPRIVREDNO DOBRO, d.o.o. za poljoprivrednu proizvodnju, Gradina, OIB 46519781153, Trg Kralja Zvonimira 1, 33411 Gradina</izvorni_sadrzaj>
    <derivirana_varijabla naziv="DomainObject.Predmet.StrankaIDrugiAdressOIB_1">POLJOPRIVREDNO DOBRO, d.o.o. za poljoprivrednu proizvodnju, Gradina, OIB 46519781153, Trg Kralja Zvonimira 1,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21. siječnja 2016.</izvorni_sadrzaj>
    <derivirana_varijabla naziv="DomainObject.Predmet.OdlukaRjesenje.DatumPravomocnosti_1">21. siječnja 2016.</derivirana_varijabla>
  </DomainObject.Predmet.OdlukaRjesenje.DatumPravomocnosti>
  <DomainObject.Predmet.OdlukaRjesenje.Oznaka>
    <izvorni_sadrzaj>Stpn-45/2015-8</izvorni_sadrzaj>
    <derivirana_varijabla naziv="DomainObject.Predmet.OdlukaRjesenje.Oznaka_1">Stpn-45/2015-8</derivirana_varijabla>
  </DomainObject.Predmet.OdlukaRjesenje.Oznaka>
  <DomainObject.Predmet.SudioniciListNaziv>
    <izvorni_sadrzaj>
      <item>POLJOPRIVREDNO DOBRO, d.o.o. za poljoprivrednu proizvodnju, Gradina</item>
      <item>FINA ZAGREB, Nagodbeno vijeće ZG01</item>
      <item>vjerovnici</item>
      <item>e-oglasna ploča</item>
    </izvorni_sadrzaj>
    <derivirana_varijabla naziv="DomainObject.Predmet.SudioniciListNaziv_1">
      <item>POLJOPRIVREDNO DOBRO, d.o.o. za poljoprivrednu proizvodnju, Gradina</item>
      <item>FINA ZAGREB, Nagodbeno vijeće ZG01</item>
      <item>vjerovnici</item>
      <item>e-oglasna ploča</item>
    </derivirana_varijabla>
  </DomainObject.Predmet.SudioniciListNaziv>
  <DomainObject.Predmet.SudioniciListAdressOIB>
    <izvorni_sadrzaj>
      <item>POLJOPRIVREDNO DOBRO, d.o.o. za poljoprivrednu proizvodnju, Gradina, OIB 46519781153, Trg Kralja Zvonimira 1,33411 Gradina</item>
      <item>FINA ZAGREB, Nagodbeno vijeće ZG01, Koturaška 43.,10000 Zagreb</item>
      <item>vjerovnici</item>
      <item>e-oglasna ploča</item>
    </izvorni_sadrzaj>
    <derivirana_varijabla naziv="DomainObject.Predmet.SudioniciListAdressOIB_1">
      <item>POLJOPRIVREDNO DOBRO, d.o.o. za poljoprivrednu proizvodnju, Gradina, OIB 46519781153, Trg Kralja Zvonimira 1,33411 Gradina</item>
      <item>FINA ZAGREB, Nagodbeno vijeće ZG01, Koturaška 43.,10000 Zagreb</item>
      <item>vjerovnici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64691-863A-43D5-938E-736323446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1359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2018-04-10T11:26:00Z</cp:lastPrinted>
  <dcterms:modified xmlns:xsi="http://www.w3.org/2001/XMLSchema-instance" xsi:type="dcterms:W3CDTF">2018-04-10T11:26:00Z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Stpn-45/2015-14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