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c8dc" w14:paraId="1d4c8d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F36362">
        <w:t>976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DE5BD0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F36362">
        <w:t xml:space="preserve">EKOLOŠKO-SPORTSKA </w:t>
      </w:r>
      <w:r w:rsidR="00574F5B">
        <w:t xml:space="preserve">UDRUGA </w:t>
      </w:r>
      <w:r w:rsidR="00F36362">
        <w:t>TOĆ</w:t>
      </w:r>
      <w:r w:rsidR="00CB18B0">
        <w:t>,</w:t>
      </w:r>
      <w:r w:rsidR="00F36362">
        <w:t xml:space="preserve"> Split, Mile Gojsalića 1</w:t>
      </w:r>
      <w:r w:rsidR="00D60C13">
        <w:t xml:space="preserve">, </w:t>
      </w:r>
      <w:r w:rsidR="006F4418">
        <w:t>OIB:</w:t>
      </w:r>
      <w:r w:rsidR="00574F5B">
        <w:t xml:space="preserve"> </w:t>
      </w:r>
      <w:r w:rsidR="00F36362">
        <w:t>13225647387</w:t>
      </w:r>
      <w:r w:rsidR="00AB2913">
        <w:t xml:space="preserve">, </w:t>
      </w:r>
      <w:r w:rsidR="00574F5B">
        <w:t>dana 24. veljače</w:t>
      </w:r>
      <w:r w:rsidR="00961651">
        <w:t xml:space="preserve"> 2016</w:t>
      </w:r>
      <w:r w:rsidR="00AA5FA1">
        <w:t>. godine, temeljem članka 430. Stečajnog zakona (Narodne novine br. 71/15), objavljuje sljedeći</w:t>
      </w:r>
    </w:p>
    <w:p w:rsidRDefault="00F36362" w:rsidP="00AA5FA1" w:rsidR="00F36362">
      <w:pPr>
        <w:jc w:val="both"/>
      </w:pPr>
    </w:p>
    <w:p w:rsidRDefault="00AA5FA1" w:rsidP="00AA5FA1" w:rsidR="00AA5FA1" w:rsidRPr="00F36362">
      <w:pPr>
        <w:jc w:val="center"/>
      </w:pPr>
      <w:r w:rsidRPr="00F36362"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F36362" w:rsidRPr="00F36362">
        <w:t>EKOLOŠKO-SPORTSKA UDRUGA TOĆ, Split, Mile Gojsalića 1, OIB: 13225647387</w:t>
      </w:r>
      <w:r w:rsidR="00574F5B">
        <w:t xml:space="preserve">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F36362">
        <w:t xml:space="preserve"> 786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F36362">
        <w:t>9.714,67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F36362">
        <w:t>1976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74F5B" w:rsidP="00F576EC" w:rsidR="008922FD">
      <w:pPr>
        <w:jc w:val="center"/>
      </w:pPr>
      <w:r>
        <w:t>U Splitu, 24. veljače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97085"/>
    <w:rsid w:val="001A7F97"/>
    <w:rsid w:val="001B339D"/>
    <w:rsid w:val="001B40CB"/>
    <w:rsid w:val="001D6B7B"/>
    <w:rsid w:val="001E0A16"/>
    <w:rsid w:val="001E6581"/>
    <w:rsid w:val="001F6282"/>
    <w:rsid w:val="001F674A"/>
    <w:rsid w:val="00227A7C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4F5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521B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7F38A1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62481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36362"/>
    <w:rsid w:val="00F41EB3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2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St-1976/2015</izvorni_sadrzaj>
    <derivirana_varijabla naziv="DomainObject.Predmet.OznakaBroj_1">St-1976/2015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EKOLOŠKO-SPORTSKA UDRUGA "TOĆ"</izvorni_sadrzaj>
    <derivirana_varijabla naziv="DomainObject.Predmet.ProtustrankaFormated_1">  EKOLOŠKO-SPORTSKA UDRUGA "TOĆ"</derivirana_varijabla>
  </DomainObject.Predmet.ProtustrankaFormated>
  <DomainObject.Predmet.ProtustrankaFormatedOIB>
    <izvorni_sadrzaj>  EKOLOŠKO-SPORTSKA UDRUGA "TOĆ", OIB 13225647387</izvorni_sadrzaj>
    <derivirana_varijabla naziv="DomainObject.Predmet.ProtustrankaFormatedOIB_1">  EKOLOŠKO-SPORTSKA UDRUGA "TOĆ", OIB 13225647387</derivirana_varijabla>
  </DomainObject.Predmet.ProtustrankaFormatedOIB>
  <DomainObject.Predmet.ProtustrankaFormatedWithAdress>
    <izvorni_sadrzaj> EKOLOŠKO-SPORTSKA UDRUGA "TOĆ", M.ile Gojsalića 1, 21000 Split</izvorni_sadrzaj>
    <derivirana_varijabla naziv="DomainObject.Predmet.ProtustrankaFormatedWithAdress_1"> EKOLOŠKO-SPORTSKA UDRUGA "TOĆ", M.ile Gojsalića 1, 21000 Split</derivirana_varijabla>
  </DomainObject.Predmet.ProtustrankaFormatedWithAdress>
  <DomainObject.Predmet.ProtustrankaFormatedWithAdressOIB>
    <izvorni_sadrzaj> EKOLOŠKO-SPORTSKA UDRUGA "TOĆ", OIB 13225647387, M.ile Gojsalića 1, 21000 Split</izvorni_sadrzaj>
    <derivirana_varijabla naziv="DomainObject.Predmet.ProtustrankaFormatedWithAdressOIB_1"> EKOLOŠKO-SPORTSKA UDRUGA "TOĆ", OIB 13225647387, M.ile Gojsalića 1, 21000 Split</derivirana_varijabla>
  </DomainObject.Predmet.ProtustrankaFormatedWithAdressOIB>
  <DomainObject.Predmet.ProtustrankaWithAdress>
    <izvorni_sadrzaj>EKOLOŠKO-SPORTSKA UDRUGA "TOĆ" M.ile Gojsalića 1, 21000 Split</izvorni_sadrzaj>
    <derivirana_varijabla naziv="DomainObject.Predmet.ProtustrankaWithAdress_1">EKOLOŠKO-SPORTSKA UDRUGA "TOĆ" M.ile Gojsalića 1, 21000 Split</derivirana_varijabla>
  </DomainObject.Predmet.ProtustrankaWithAdress>
  <DomainObject.Predmet.ProtustrankaWithAdressOIB>
    <izvorni_sadrzaj>EKOLOŠKO-SPORTSKA UDRUGA "TOĆ", OIB 13225647387, M.ile Gojsalića 1, 21000 Split</izvorni_sadrzaj>
    <derivirana_varijabla naziv="DomainObject.Predmet.ProtustrankaWithAdressOIB_1">EKOLOŠKO-SPORTSKA UDRUGA "TOĆ", OIB 13225647387, M.ile Gojsalića 1, 21000 Split</derivirana_varijabla>
  </DomainObject.Predmet.ProtustrankaWithAdressOIB>
  <DomainObject.Predmet.ProtustrankaNazivFormated>
    <izvorni_sadrzaj>EKOLOŠKO-SPORTSKA UDRUGA "TOĆ"</izvorni_sadrzaj>
    <derivirana_varijabla naziv="DomainObject.Predmet.ProtustrankaNazivFormated_1">EKOLOŠKO-SPORTSKA UDRUGA "TOĆ"</derivirana_varijabla>
  </DomainObject.Predmet.ProtustrankaNazivFormated>
  <DomainObject.Predmet.ProtustrankaNazivFormatedOIB>
    <izvorni_sadrzaj>EKOLOŠKO-SPORTSKA UDRUGA "TOĆ", OIB 13225647387</izvorni_sadrzaj>
    <derivirana_varijabla naziv="DomainObject.Predmet.ProtustrankaNazivFormatedOIB_1">EKOLOŠKO-SPORTSKA UDRUGA "TOĆ", OIB 13225647387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9714.67</izvorni_sadrzaj>
    <derivirana_varijabla naziv="DomainObject.Predmet.TrenutnaVrijednost_1">9714.67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EKOLOŠKO-SPORTSKA UDRUGA "TOĆ"</item>
    </izvorni_sadrzaj>
    <derivirana_varijabla naziv="DomainObject.Predmet.ProtuStrankaListFormated_1">
      <item>EKOLOŠKO-SPORTSKA UDRUGA "TOĆ"</item>
    </derivirana_varijabla>
  </DomainObject.Predmet.ProtuStrankaListFormated>
  <DomainObject.Predmet.ProtuStrankaListFormatedOIB>
    <izvorni_sadrzaj>
      <item>EKOLOŠKO-SPORTSKA UDRUGA "TOĆ", OIB 13225647387</item>
    </izvorni_sadrzaj>
    <derivirana_varijabla naziv="DomainObject.Predmet.ProtuStrankaListFormatedOIB_1">
      <item>EKOLOŠKO-SPORTSKA UDRUGA "TOĆ", OIB 13225647387</item>
    </derivirana_varijabla>
  </DomainObject.Predmet.ProtuStrankaListFormatedOIB>
  <DomainObject.Predmet.ProtuStrankaListFormatedWithAdress>
    <izvorni_sadrzaj>
      <item>EKOLOŠKO-SPORTSKA UDRUGA "TOĆ", M.ile Gojsalića 1, 21000 Split</item>
    </izvorni_sadrzaj>
    <derivirana_varijabla naziv="DomainObject.Predmet.ProtuStrankaListFormatedWithAdress_1">
      <item>EKOLOŠKO-SPORTSKA UDRUGA "TOĆ", M.ile Gojsalića 1, 21000 Split</item>
    </derivirana_varijabla>
  </DomainObject.Predmet.ProtuStrankaListFormatedWithAdress>
  <DomainObject.Predmet.ProtuStrankaListFormatedWithAdressOIB>
    <izvorni_sadrzaj>
      <item>EKOLOŠKO-SPORTSKA UDRUGA "TOĆ", OIB 13225647387, M.ile Gojsalića 1, 21000 Split</item>
    </izvorni_sadrzaj>
    <derivirana_varijabla naziv="DomainObject.Predmet.ProtuStrankaListFormatedWithAdressOIB_1">
      <item>EKOLOŠKO-SPORTSKA UDRUGA "TOĆ", OIB 13225647387, M.ile Gojsalića 1, 21000 Split</item>
    </derivirana_varijabla>
  </DomainObject.Predmet.ProtuStrankaListFormatedWithAdressOIB>
  <DomainObject.Predmet.ProtuStrankaListNazivFormated>
    <izvorni_sadrzaj>
      <item>EKOLOŠKO-SPORTSKA UDRUGA "TOĆ"</item>
    </izvorni_sadrzaj>
    <derivirana_varijabla naziv="DomainObject.Predmet.ProtuStrankaListNazivFormated_1">
      <item>EKOLOŠKO-SPORTSKA UDRUGA "TOĆ"</item>
    </derivirana_varijabla>
  </DomainObject.Predmet.ProtuStrankaListNazivFormated>
  <DomainObject.Predmet.ProtuStrankaListNazivFormatedOIB>
    <izvorni_sadrzaj>
      <item>EKOLOŠKO-SPORTSKA UDRUGA "TOĆ", OIB 13225647387</item>
    </izvorni_sadrzaj>
    <derivirana_varijabla naziv="DomainObject.Predmet.ProtuStrankaListNazivFormatedOIB_1">
      <item>EKOLOŠKO-SPORTSKA UDRUGA "TOĆ", OIB 13225647387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EKOLOŠKO-SPORTSKA UDRUGA "TOĆ"</izvorni_sadrzaj>
    <derivirana_varijabla naziv="DomainObject.Predmet.ProtustrankaIDrugi_1">EKOLOŠKO-SPORTSKA UDRUGA "TOĆ"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EKOLOŠKO-SPORTSKA UDRUGA "TOĆ", OIB 13225647387, M.ile Gojsalića 1, 21000 Split</izvorni_sadrzaj>
    <derivirana_varijabla naziv="DomainObject.Predmet.ProtustrankaIDrugiAdressOIB_1">EKOLOŠKO-SPORTSKA UDRUGA "TOĆ", OIB 13225647387, M.ile Gojsalića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EKOLOŠKO-SPORTSKA UDRUGA "TOĆ"</item>
      <item>FINANCIJSKA AGENCIJA, RC SPLIT</item>
    </izvorni_sadrzaj>
    <derivirana_varijabla naziv="DomainObject.Predmet.SudioniciListNaziv_1">
      <item>EKOLOŠKO-SPORTSKA UDRUGA "TOĆ"</item>
      <item>FINANCIJSKA AGENCIJA, RC SPLIT</item>
    </derivirana_varijabla>
  </DomainObject.Predmet.SudioniciListNaziv>
  <DomainObject.Predmet.SudioniciListAdressOIB>
    <izvorni_sadrzaj>
      <item>EKOLOŠKO-SPORTSKA UDRUGA "TOĆ", OIB 13225647387, M.ile Gojsalića 1,21000 Split</item>
      <item>FINANCIJSKA AGENCIJA, RC SPLIT, OIB 85821130368, Mažuranićevo šetalište 24 b,21000 Split</item>
    </izvorni_sadrzaj>
    <derivirana_varijabla naziv="DomainObject.Predmet.SudioniciListAdressOIB_1">
      <item>EKOLOŠKO-SPORTSKA UDRUGA "TOĆ", OIB 13225647387, M.ile Gojsalića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13225647387</item>
      <item>, OIB 85821130368</item>
    </izvorni_sadrzaj>
    <derivirana_varijabla naziv="DomainObject.Predmet.SudioniciListNazivOIB_1">
      <item>, OIB 13225647387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1754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2016-02-24T07:11:00Z</dcterms:created>
  <dc:creator>Lari Glavaš</dc:creator>
  <cp:lastModifiedBy>Lari Glavaš</cp:lastModifiedBy>
  <cp:lastPrinted>2016-02-24T07:10:00Z</cp:lastPrinted>
  <dcterms:modified xmlns:xsi="http://www.w3.org/2001/XMLSchema-instance" xsi:type="dcterms:W3CDTF">2016-02-24T07:11:00Z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