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2fd7" w14:paraId="b542fd7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D16FED">
        <w:t>422/17-3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D16FED">
        <w:t>AWAX d.o.o., OIB: 66508498675, sa sjedištem u Vladimira Nazora 4, 42000 Varaždin</w:t>
      </w:r>
      <w:r w:rsidR="001D4C37">
        <w:t>,</w:t>
      </w:r>
      <w:r>
        <w:t xml:space="preserve"> </w:t>
      </w:r>
      <w:r w:rsidRPr="005207B1">
        <w:t xml:space="preserve">dana </w:t>
      </w:r>
      <w:r w:rsidR="00D16FED">
        <w:t>16</w:t>
      </w:r>
      <w:r w:rsidR="00BD0820">
        <w:t>. kolovoza 2017.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D16FED">
        <w:t>AWAX d.o.o., OIB: 66508498675, sa sjedištem u Vladimira Nazora 4, 42000 Varaždin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D0820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9</w:t>
      </w:r>
      <w:r w:rsidR="005207B1" w:rsidRPr="005207B1">
        <w:rPr>
          <w:b/>
          <w:u w:val="single"/>
        </w:rPr>
        <w:t xml:space="preserve">. </w:t>
      </w:r>
      <w:r w:rsidR="00D16FED">
        <w:rPr>
          <w:b/>
          <w:u w:val="single"/>
        </w:rPr>
        <w:t>listopada 2017. u 09,00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 xml:space="preserve">nu, Braće Radić 2, soba </w:t>
      </w:r>
      <w:r w:rsidR="00BD0820">
        <w:t>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D16FED" w:rsidR="00D16FED">
      <w:pPr>
        <w:spacing w:lineRule="auto" w:line="240" w:after="0"/>
        <w:jc w:val="both"/>
      </w:pPr>
      <w:r>
        <w:t xml:space="preserve">- </w:t>
      </w:r>
      <w:r w:rsidR="00BD0820">
        <w:t xml:space="preserve">direktor dužnika </w:t>
      </w:r>
      <w:r w:rsidR="00D16FED">
        <w:t xml:space="preserve">Željko Avar, OIB: 96837026808, Varaždin, Banovinska Ulica 5 </w:t>
      </w:r>
    </w:p>
    <w:p w:rsidRDefault="00F91FA6" w:rsidP="00D16FED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D16FED">
        <w:t>3</w:t>
      </w:r>
      <w:r w:rsidR="005C5C62">
        <w:t>.</w:t>
      </w:r>
      <w:r w:rsidR="00D16FED">
        <w:t>8</w:t>
      </w:r>
      <w:r w:rsidR="005207B1" w:rsidRPr="005207B1">
        <w:t>.</w:t>
      </w:r>
      <w:r w:rsidRPr="005207B1">
        <w:t>201</w:t>
      </w:r>
      <w:r w:rsidR="00BD0820">
        <w:t>7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D16FED">
        <w:t>1</w:t>
      </w:r>
      <w:r w:rsidR="001D4C37">
        <w:t>.</w:t>
      </w:r>
      <w:r w:rsidR="00D16FED">
        <w:t>8</w:t>
      </w:r>
      <w:r w:rsidR="00BD0820">
        <w:t>.2017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D16FED">
        <w:t>39.692,38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D16FED">
        <w:t>16</w:t>
      </w:r>
      <w:r w:rsidR="00066C4E" w:rsidRPr="005207B1">
        <w:t xml:space="preserve">. </w:t>
      </w:r>
      <w:r w:rsidR="00BD0820">
        <w:t>kolovoza</w:t>
      </w:r>
      <w:r w:rsidR="00CC2EF9" w:rsidRPr="005207B1">
        <w:t xml:space="preserve"> </w:t>
      </w:r>
      <w:r>
        <w:t>201</w:t>
      </w:r>
      <w:r w:rsidR="00BD0820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D16FED" w:rsidP="00804BB0" w:rsidR="00D16FED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8116C2" w:rsidP="008116C2" w:rsidR="008116C2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BD0820" w:rsidP="00BD0820" w:rsidR="00BD0820">
      <w:pPr>
        <w:spacing w:lineRule="auto" w:line="240" w:after="0"/>
        <w:jc w:val="both"/>
      </w:pPr>
      <w:r>
        <w:t>- direktor dužnika</w:t>
      </w:r>
      <w:r w:rsidRPr="00BD0820">
        <w:t xml:space="preserve"> </w:t>
      </w:r>
      <w:r w:rsidR="00D16FED">
        <w:t>Željko Avar, OIB: 96837026808, Varaždin, Banovinska Ulica 5</w:t>
      </w:r>
    </w:p>
    <w:p w:rsidRDefault="00BD0820" w:rsidP="00BD0820" w:rsidR="00BD0820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968" w:rsidP="00CD4711" w:rsidR="00277968">
      <w:pPr>
        <w:spacing w:lineRule="auto" w:line="240" w:after="0"/>
      </w:pPr>
      <w:r>
        <w:separator/>
      </w:r>
    </w:p>
  </w:endnote>
  <w:endnote w:id="0" w:type="continuationSeparator">
    <w:p w:rsidRDefault="00277968" w:rsidP="00CD4711" w:rsidR="002779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968" w:rsidP="00CD4711" w:rsidR="00277968">
      <w:pPr>
        <w:spacing w:lineRule="auto" w:line="240" w:after="0"/>
      </w:pPr>
      <w:r>
        <w:separator/>
      </w:r>
    </w:p>
  </w:footnote>
  <w:footnote w:id="0" w:type="continuationSeparator">
    <w:p w:rsidRDefault="00277968" w:rsidP="00CD4711" w:rsidR="002779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3CDF">
          <w:rPr>
            <w:noProof/>
          </w:rPr>
          <w:t>2</w:t>
        </w:r>
        <w:r>
          <w:fldChar w:fldCharType="end"/>
        </w:r>
      </w:p>
    </w:sdtContent>
  </w:sdt>
  <w:p w:rsidRDefault="00D16FED" w:rsidP="00D16FED" w:rsidR="00D16FED" w:rsidRPr="005207B1">
    <w:pPr>
      <w:pStyle w:val="Zaglavlje"/>
      <w:jc w:val="right"/>
    </w:pPr>
    <w:r>
      <w:t>Poslovni broj: 2 St-422/17-3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670CE"/>
    <w:rsid w:val="00077412"/>
    <w:rsid w:val="000A275A"/>
    <w:rsid w:val="00104FDD"/>
    <w:rsid w:val="001947E6"/>
    <w:rsid w:val="00195D08"/>
    <w:rsid w:val="001A2133"/>
    <w:rsid w:val="001D0CA0"/>
    <w:rsid w:val="001D1CCB"/>
    <w:rsid w:val="001D4C37"/>
    <w:rsid w:val="00277968"/>
    <w:rsid w:val="002F4DC4"/>
    <w:rsid w:val="003275CE"/>
    <w:rsid w:val="00346DD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E04F3"/>
    <w:rsid w:val="00804BB0"/>
    <w:rsid w:val="008116C2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BD0820"/>
    <w:rsid w:val="00C04790"/>
    <w:rsid w:val="00C23CDF"/>
    <w:rsid w:val="00C30BDC"/>
    <w:rsid w:val="00CC2EF9"/>
    <w:rsid w:val="00CD4711"/>
    <w:rsid w:val="00D113A9"/>
    <w:rsid w:val="00D16FED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3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AWAX društvo s ograničenom odgovornošću za proizvodnju, trgovinu i organizaciju proizvodnje zastupanog po punomoćniku Željko Avar</izvorni_sadrzaj>
    <derivirana_varijabla naziv="DomainObject.Predmet.ProtustrankaFormated_1">  AWAX društvo s ograničenom odgovornošću za proizvodnju, trgovinu i organizaciju proizvodnje zastupanog po punomoćniku Željko Avar</derivirana_varijabla>
  </DomainObject.Predmet.ProtustrankaFormated>
  <DomainObject.Predmet.ProtustrankaFormatedOIB>
    <izvorni_sadrzaj>  AWAX društvo s ograničenom odgovornošću za proizvodnju, trgovinu i organizaciju proizvodnje, OIB 66508498675 zastupanog po punomoćniku Željko Avar</izvorni_sadrzaj>
    <derivirana_varijabla naziv="DomainObject.Predmet.ProtustrankaFormatedOIB_1">  AWAX društvo s ograničenom odgovornošću za proizvodnju, trgovinu i organizaciju proizvodnje, OIB 66508498675 zastupanog po punomoćniku Željko Avar</derivirana_varijabla>
  </DomainObject.Predmet.ProtustrankaFormatedOIB>
  <DomainObject.Predmet.ProtustrankaFormatedWithAdress>
    <izvorni_sadrzaj> AWAX društvo s ograničenom odgovornošću za proizvodnju, trgovinu i organizaciju proizvodnje, Vladimira Nazora 4, 42000 Varaždin zastupanog po punomoćniku Željko Avar</izvorni_sadrzaj>
    <derivirana_varijabla naziv="DomainObject.Predmet.ProtustrankaFormatedWithAdress_1"> AWAX društvo s ograničenom odgovornošću za proizvodnju, trgovinu i organizaciju proizvodnje, Vladimira Nazora 4, 42000 Varaždin zastupanog po punomoćniku Željko Avar</derivirana_varijabla>
  </DomainObject.Predmet.ProtustrankaFormatedWithAdress>
  <DomainObject.Predmet.ProtustrankaFormatedWithAdressOIB>
    <izvorni_sadrzaj> AWAX društvo s ograničenom odgovornošću za proizvodnju, trgovinu i organizaciju proizvodnje, OIB 66508498675, Vladimira Nazora 4, 42000 Varaždin zastupanog po punomoćniku Željko Avar</izvorni_sadrzaj>
    <derivirana_varijabla naziv="DomainObject.Predmet.ProtustrankaFormatedWithAdressOIB_1"> AWAX društvo s ograničenom odgovornošću za proizvodnju, trgovinu i organizaciju proizvodnje, OIB 66508498675, Vladimira Nazora 4, 42000 Varaždin zastupanog po punomoćniku Željko Avar</derivirana_varijabla>
  </DomainObject.Predmet.ProtustrankaFormatedWithAdressOIB>
  <DomainObject.Predmet.ProtustrankaWithAdress>
    <izvorni_sadrzaj>AWAX društvo s ograničenom odgovornošću za proizvodnju, trgovinu i organizaciju proizvodnje Vladimira Nazora 4, 42000 Varaždin</izvorni_sadrzaj>
    <derivirana_varijabla naziv="DomainObject.Predmet.ProtustrankaWithAdress_1">AWAX društvo s ograničenom odgovornošću za proizvodnju, trgovinu i organizaciju proizvodnje Vladimira Nazora 4, 42000 Varaždin</derivirana_varijabla>
  </DomainObject.Predmet.ProtustrankaWithAdress>
  <DomainObject.Predmet.ProtustrankaWithAdressOIB>
    <izvorni_sadrzaj>AWAX društvo s ograničenom odgovornošću za proizvodnju, trgovinu i organizaciju proizvodnje, OIB 66508498675, Vladimira Nazora 4, 42000 Varaždin</izvorni_sadrzaj>
    <derivirana_varijabla naziv="DomainObject.Predmet.ProtustrankaWithAdressOIB_1">AWAX društvo s ograničenom odgovornošću za proizvodnju, trgovinu i organizaciju proizvodnje, OIB 66508498675, Vladimira Nazora 4, 42000 Varaždin</derivirana_varijabla>
  </DomainObject.Predmet.ProtustrankaWithAdressOIB>
  <DomainObject.Predmet.ProtustrankaNazivFormated>
    <izvorni_sadrzaj>AWAX društvo s ograničenom odgovornošću za proizvodnju, trgovinu i organizaciju proizvodnje</izvorni_sadrzaj>
    <derivirana_varijabla naziv="DomainObject.Predmet.ProtustrankaNazivFormated_1">AWAX društvo s ograničenom odgovornošću za proizvodnju, trgovinu i organizaciju proizvodnje</derivirana_varijabla>
  </DomainObject.Predmet.ProtustrankaNazivFormated>
  <DomainObject.Predmet.ProtustrankaNazivFormatedOIB>
    <izvorni_sadrzaj>AWAX društvo s ograničenom odgovornošću za proizvodnju, trgovinu i organizaciju proizvodnje, OIB 66508498675</izvorni_sadrzaj>
    <derivirana_varijabla naziv="DomainObject.Predmet.ProtustrankaNazivFormatedOIB_1">AWAX društvo s ograničenom odgovornošću za proizvodnju, trgovinu i organizaciju proizvodnje, OIB 66508498675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39692.38</izvorni_sadrzaj>
    <derivirana_varijabla naziv="DomainObject.Predmet.TrenutnaVrijednost_1">39692.38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AWAX društvo s ograničenom odgovornošću za proizvodnju, trgovinu i organizaciju proizvodnje zastupanog po punomoćniku Željko Avar</item>
    </izvorni_sadrzaj>
    <derivirana_varijabla naziv="DomainObject.Predmet.ProtuStrankaListFormated_1">
      <item>AWAX društvo s ograničenom odgovornošću za proizvodnju, trgovinu i organizaciju proizvodnje zastupanog po punomoćniku Željko Avar</item>
    </derivirana_varijabla>
  </DomainObject.Predmet.ProtuStrankaListFormated>
  <DomainObject.Predmet.ProtuStrankaListFormatedOIB>
    <izvorni_sadrzaj>
      <item>AWAX društvo s ograničenom odgovornošću za proizvodnju, trgovinu i organizaciju proizvodnje, OIB 66508498675 zastupanog po punomoćniku Željko Avar</item>
    </izvorni_sadrzaj>
    <derivirana_varijabla naziv="DomainObject.Predmet.ProtuStrankaListFormatedOIB_1">
      <item>AWAX društvo s ograničenom odgovornošću za proizvodnju, trgovinu i organizaciju proizvodnje, OIB 66508498675 zastupanog po punomoćniku Željko Avar</item>
    </derivirana_varijabla>
  </DomainObject.Predmet.ProtuStrankaListFormatedOIB>
  <DomainObject.Predmet.ProtuStrankaListFormatedWithAdress>
    <izvorni_sadrzaj>
      <item>AWAX društvo s ograničenom odgovornošću za proizvodnju, trgovinu i organizaciju proizvodnje, Vladimira Nazora 4, 42000 Varaždin zastupanog po punomoćniku Željko Avar</item>
    </izvorni_sadrzaj>
    <derivirana_varijabla naziv="DomainObject.Predmet.ProtuStrankaListFormatedWithAdress_1">
      <item>AWAX društvo s ograničenom odgovornošću za proizvodnju, trgovinu i organizaciju proizvodnje, Vladimira Nazora 4, 42000 Varaždin zastupanog po punomoćniku Željko Avar</item>
    </derivirana_varijabla>
  </DomainObject.Predmet.ProtuStrankaListFormatedWithAdress>
  <DomainObject.Predmet.ProtuStrankaListFormatedWithAdressOIB>
    <izvorni_sadrzaj>
      <item>AWAX društvo s ograničenom odgovornošću za proizvodnju, trgovinu i organizaciju proizvodnje, OIB 66508498675, Vladimira Nazora 4, 42000 Varaždin zastupanog po punomoćniku Željko Avar</item>
    </izvorni_sadrzaj>
    <derivirana_varijabla naziv="DomainObject.Predmet.ProtuStrankaListFormatedWithAdressOIB_1">
      <item>AWAX društvo s ograničenom odgovornošću za proizvodnju, trgovinu i organizaciju proizvodnje, OIB 66508498675, Vladimira Nazora 4, 42000 Varaždin zastupanog po punomoćniku Željko Avar</item>
    </derivirana_varijabla>
  </DomainObject.Predmet.ProtuStrankaListFormatedWithAdressOIB>
  <DomainObject.Predmet.ProtuStrankaListNazivFormated>
    <izvorni_sadrzaj>
      <item>AWAX društvo s ograničenom odgovornošću za proizvodnju, trgovinu i organizaciju proizvodnje</item>
    </izvorni_sadrzaj>
    <derivirana_varijabla naziv="DomainObject.Predmet.ProtuStrankaListNazivFormated_1">
      <item>AWAX društvo s ograničenom odgovornošću za proizvodnju, trgovinu i organizaciju proizvodnje</item>
    </derivirana_varijabla>
  </DomainObject.Predmet.ProtuStrankaListNazivFormated>
  <DomainObject.Predmet.ProtuStrankaListNazivFormatedOIB>
    <izvorni_sadrzaj>
      <item>AWAX društvo s ograničenom odgovornošću za proizvodnju, trgovinu i organizaciju proizvodnje, OIB 66508498675</item>
    </izvorni_sadrzaj>
    <derivirana_varijabla naziv="DomainObject.Predmet.ProtuStrankaListNazivFormatedOIB_1">
      <item>AWAX društvo s ograničenom odgovornošću za proizvodnju, trgovinu i organizaciju proizvodnje, OIB 66508498675</item>
    </derivirana_varijabla>
  </DomainObject.Predmet.ProtuStrankaListNazivFormatedOIB>
  <DomainObject.Predmet.OstaliListFormated>
    <izvorni_sadrzaj>
      <item>Sudski registar</item>
      <item>Željko Avar punomoćnik sudionika u postupku AWAX društvo s ograničenom odgovornošću za proizvodnju, trgovinu i organizaciju proizvodnje</item>
    </izvorni_sadrzaj>
    <derivirana_varijabla naziv="DomainObject.Predmet.OstaliListFormated_1">
      <item>Sudski registar</item>
      <item>Željko Avar punomoćnik sudionika u postupku AWAX društvo s ograničenom odgovornošću za proizvodnju, trgovinu i organizaciju proizvodnje</item>
    </derivirana_varijabla>
  </DomainObject.Predmet.OstaliListFormated>
  <DomainObject.Predmet.OstaliListFormatedOIB>
    <izvorni_sadrzaj>
      <item>Sudski registar</item>
      <item>Željko Avar, OIB 96837026808 punomoćnik sudionika u postupku AWAX društvo s ograničenom odgovornošću za proizvodnju, trgovinu i organizaciju proizvodnje</item>
    </izvorni_sadrzaj>
    <derivirana_varijabla naziv="DomainObject.Predmet.OstaliListFormatedOIB_1">
      <item>Sudski registar</item>
      <item>Željko Avar, OIB 96837026808 punomoćnik sudionika u postupku AWAX društvo s ograničenom odgovornošću za proizvodnju, trgovinu i organizaciju proizvodnje</item>
    </derivirana_varijabla>
  </DomainObject.Predmet.OstaliListFormatedOIB>
  <DomainObject.Predmet.OstaliListFormatedWithAdress>
    <izvorni_sadrzaj>
      <item>Sudski registar</item>
      <item>Željko Avar, Banovinska Ulica 5, 42000 Varaždin punomoćnik sudionika u postupku AWAX društvo s ograničenom odgovornošću za proizvodnju, trgovinu i organizaciju proizvodnje</item>
    </izvorni_sadrzaj>
    <derivirana_varijabla naziv="DomainObject.Predmet.OstaliListFormatedWithAdress_1">
      <item>Sudski registar</item>
      <item>Željko Avar, Banovinska Ulica 5, 42000 Varaždin punomoćnik sudionika u postupku AWAX društvo s ograničenom odgovornošću za proizvodnju, trgovinu i organizaciju proizvodnje</item>
    </derivirana_varijabla>
  </DomainObject.Predmet.OstaliListFormatedWithAdress>
  <DomainObject.Predmet.OstaliListFormatedWithAdressOIB>
    <izvorni_sadrzaj>
      <item>Sudski registar</item>
      <item>Željko Avar, OIB 96837026808, Banovinska Ulica 5, 42000 Varaždin punomoćnik sudionika u postupku AWAX društvo s ograničenom odgovornošću za proizvodnju, trgovinu i organizaciju proizvodnje</item>
    </izvorni_sadrzaj>
    <derivirana_varijabla naziv="DomainObject.Predmet.OstaliListFormatedWithAdressOIB_1">
      <item>Sudski registar</item>
      <item>Željko Avar, OIB 96837026808, Banovinska Ulica 5, 42000 Varaždin punomoćnik sudionika u postupku AWAX društvo s ograničenom odgovornošću za proizvodnju, trgovinu i organizaciju proizvodnje</item>
    </derivirana_varijabla>
  </DomainObject.Predmet.OstaliListFormatedWithAdressOIB>
  <DomainObject.Predmet.OstaliListNazivFormated>
    <izvorni_sadrzaj>
      <item>Sudski registar</item>
      <item>Željko Avar</item>
    </izvorni_sadrzaj>
    <derivirana_varijabla naziv="DomainObject.Predmet.OstaliListNazivFormated_1">
      <item>Sudski registar</item>
      <item>Željko Avar</item>
    </derivirana_varijabla>
  </DomainObject.Predmet.OstaliListNazivFormated>
  <DomainObject.Predmet.OstaliListNazivFormatedOIB>
    <izvorni_sadrzaj>
      <item>Sudski registar</item>
      <item>Željko Avar, OIB 96837026808</item>
    </izvorni_sadrzaj>
    <derivirana_varijabla naziv="DomainObject.Predmet.OstaliListNazivFormatedOIB_1">
      <item>Sudski registar</item>
      <item>Željko Avar, OIB 96837026808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AWAX društvo s ograničenom odgovornošću za proizvodnju, trgovinu i organizaciju proizvodnje</izvorni_sadrzaj>
    <derivirana_varijabla naziv="DomainObject.Predmet.ProtustrankaIDrugi_1">AWAX društvo s ograničenom odgovornošću za proizvodnju, trgovinu i organizaciju proizvodnje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AWAX društvo s ograničenom odgovornošću za proizvodnju, trgovinu i organizaciju proizvodnje, OIB 66508498675, Vladimira Nazora 4, 42000 Varaždin</izvorni_sadrzaj>
    <derivirana_varijabla naziv="DomainObject.Predmet.ProtustrankaIDrugiAdressOIB_1">AWAX društvo s ograničenom odgovornošću za proizvodnju, trgovinu i organizaciju proizvodnje, OIB 66508498675, Vladimira Nazora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AWAX društvo s ograničenom odgovornošću za proizvodnju, trgovinu i organizaciju proizvodnje</item>
      <item>Sudski registar</item>
      <item>Željko Avar</item>
    </izvorni_sadrzaj>
    <derivirana_varijabla naziv="DomainObject.Predmet.SudioniciListNaziv_1">
      <item>Financijska agencija</item>
      <item>AWAX društvo s ograničenom odgovornošću za proizvodnju, trgovinu i organizaciju proizvodnje</item>
      <item>Sudski registar</item>
      <item>Željko Avar</item>
    </derivirana_varijabla>
  </DomainObject.Predmet.SudioniciListNaziv>
  <DomainObject.Predmet.SudioniciListAdressOIB>
    <izvorni_sadrzaj>
      <item>Financijska agencija, OIB 85821130368, Ulica grada Vukovara 70,10000 Zagreb</item>
      <item>AWAX društvo s ograničenom odgovornošću za proizvodnju, trgovinu i organizaciju proizvodnje, OIB 66508498675, Vladimira Nazora 4,42000 Varaždin</item>
      <item>Sudski registar</item>
      <item>Željko Avar, OIB 96837026808, Banovinska Ulica 5,42000 Varaždin</item>
    </izvorni_sadrzaj>
    <derivirana_varijabla naziv="DomainObject.Predmet.SudioniciListAdressOIB_1">
      <item>Financijska agencija, OIB 85821130368, Ulica grada Vukovara 70,10000 Zagreb</item>
      <item>AWAX društvo s ograničenom odgovornošću za proizvodnju, trgovinu i organizaciju proizvodnje, OIB 66508498675, Vladimira Nazora 4,42000 Varaždin</item>
      <item>Sudski registar</item>
      <item>Željko Avar, OIB 96837026808, Banovinska Ulica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66508498675</item>
      <item>, OIB null</item>
      <item>, OIB 96837026808</item>
    </izvorni_sadrzaj>
    <derivirana_varijabla naziv="DomainObject.Predmet.SudioniciListNazivOIB_1">
      <item>, OIB 85821130368</item>
      <item>, OIB 66508498675</item>
      <item>, OIB null</item>
      <item>, OIB 96837026808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E809A-75C0-422B-B769-23A51043B1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2450</properties:Characters>
  <properties:Lines>81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2017-08-16T07:02:00Z</dcterms:created>
  <dc:creator>Maja Valušnig</dc:creator>
  <cp:lastModifiedBy>Marko Makaj</cp:lastModifiedBy>
  <cp:lastPrinted>2017-08-16T06:59:00Z</cp:lastPrinted>
  <dcterms:modified xmlns:xsi="http://www.w3.org/2001/XMLSchema-instance" xsi:type="dcterms:W3CDTF">2017-08-16T07:02:00Z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