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997b" w14:paraId="429997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38472F">
        <w:t>5341/16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FC31EA" w:rsidR="00FC31EA">
      <w:pPr>
        <w:jc w:val="both"/>
      </w:pPr>
      <w:r w:rsidRPr="003C4FEF">
        <w:tab/>
      </w:r>
      <w:r w:rsidR="00FC31EA" w:rsidRPr="003C4FEF">
        <w:t xml:space="preserve">Trgovački sud u Zagrebu po sucu pojedincu Vesni Malenica kao stečajnom sucu po </w:t>
      </w:r>
      <w:r w:rsidR="00FC31EA">
        <w:t xml:space="preserve">prijedlogu predlagatelja Financijska agencija, Regionalni centar Zagreb, Zagreb, Trg svibanjskih žrtava 1995. 1, OIB 85821130368, za otvaranje stečajnog postupka nad dužnikom VALDAM  metal i drvo d. o. o., Zagreb, Pavlenski put 5/0, OIB </w:t>
      </w:r>
      <w:r w:rsidR="00FC31EA" w:rsidRPr="00210744">
        <w:t>33606683130</w:t>
      </w:r>
      <w:r w:rsidR="00FC31EA">
        <w:t>, 23. rujan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FC31E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FC31EA">
        <w:rPr>
          <w:szCs w:val="24"/>
          <w:lang w:val="hr-HR"/>
        </w:rPr>
        <w:t>:</w:t>
      </w:r>
    </w:p>
    <w:p w:rsidRDefault="00FC31EA" w:rsidP="006E68C9" w:rsidR="00FC31EA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Valentina Sviben, Oroslavje, Ulica Andrije Gredičaka 3, OIB </w:t>
      </w:r>
      <w:r w:rsidRPr="00FC31EA">
        <w:rPr>
          <w:szCs w:val="24"/>
          <w:lang w:val="hr-HR"/>
        </w:rPr>
        <w:t>60820735480</w:t>
      </w:r>
    </w:p>
    <w:p w:rsidRDefault="00FC31EA" w:rsidP="00FC31EA" w:rsidR="00FC31EA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Damir Picek, Zagreb, Vukomerečka cesta 17, OIB </w:t>
      </w:r>
      <w:r w:rsidRPr="00FC31EA">
        <w:rPr>
          <w:szCs w:val="24"/>
          <w:lang w:val="hr-HR"/>
        </w:rPr>
        <w:t>92249518568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</w:t>
      </w:r>
    </w:p>
    <w:p w:rsidRDefault="006A1AB6" w:rsidP="00FC31EA" w:rsidR="00CA3E9F">
      <w:pPr>
        <w:ind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da u roku 8 (osam</w:t>
      </w:r>
      <w:r w:rsidR="0073599A"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FC31EA">
        <w:t xml:space="preserve">VALDAM  metal i drvo d. o. o., Zagreb, Pavlenski put 5/0, OIB </w:t>
      </w:r>
      <w:r w:rsidR="00FC31EA" w:rsidRPr="00210744">
        <w:t>33606683130</w:t>
      </w:r>
      <w:r w:rsidR="00FC31EA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FC31EA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FC31EA">
        <w:rPr>
          <w:szCs w:val="24"/>
          <w:lang w:val="hr-HR"/>
        </w:rPr>
        <w:t>:</w:t>
      </w:r>
    </w:p>
    <w:p w:rsidRDefault="00FC31EA" w:rsidP="00FC31EA" w:rsidR="00FC31EA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Valentina Sviben, Oroslavje, Ulica Andrije Gredičaka 3, OIB </w:t>
      </w:r>
      <w:r w:rsidRPr="00FC31EA">
        <w:rPr>
          <w:szCs w:val="24"/>
          <w:lang w:val="hr-HR"/>
        </w:rPr>
        <w:t>60820735480</w:t>
      </w:r>
    </w:p>
    <w:p w:rsidRDefault="00FC31EA" w:rsidP="00FC31EA" w:rsidR="00FC31EA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Damir Picek, Zagreb, Vukomerečka cesta 17, OIB </w:t>
      </w:r>
      <w:r w:rsidRPr="00FC31EA">
        <w:rPr>
          <w:szCs w:val="24"/>
          <w:lang w:val="hr-HR"/>
        </w:rPr>
        <w:t>92249518568</w:t>
      </w:r>
      <w:r w:rsidRPr="00CC49D8">
        <w:rPr>
          <w:szCs w:val="24"/>
          <w:lang w:val="hr-HR"/>
        </w:rPr>
        <w:t xml:space="preserve">, </w:t>
      </w:r>
    </w:p>
    <w:p w:rsidRDefault="00223E01" w:rsidP="00FC31EA" w:rsidR="00223E01">
      <w:pPr>
        <w:ind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38472F">
        <w:rPr>
          <w:szCs w:val="24"/>
          <w:lang w:val="hr-HR"/>
        </w:rPr>
        <w:t>23. rujan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E36C2E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E36C2E" w:rsidP="00AB7A2F" w:rsidR="00E36C2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36C2E" w:rsidP="00995CE9" w:rsidR="00E36C2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C31EA" w:rsidP="00FC31EA" w:rsidR="00FC31EA">
      <w:pPr>
        <w:ind w:right="-2"/>
        <w:jc w:val="both"/>
        <w:rPr>
          <w:szCs w:val="24"/>
          <w:lang w:val="hr-HR"/>
        </w:rPr>
      </w:pP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38472F">
          <w:t>5341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E36C2E" w:rsidRPr="00E36C2E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38472F"/>
    <w:rsid w:val="004339E0"/>
    <w:rsid w:val="005B4BD8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E45B0"/>
    <w:rsid w:val="00C075D0"/>
    <w:rsid w:val="00C850D1"/>
    <w:rsid w:val="00CA3E9F"/>
    <w:rsid w:val="00CC49D8"/>
    <w:rsid w:val="00CD4AA1"/>
    <w:rsid w:val="00CE299A"/>
    <w:rsid w:val="00D85607"/>
    <w:rsid w:val="00E21351"/>
    <w:rsid w:val="00E36C2E"/>
    <w:rsid w:val="00E64BB5"/>
    <w:rsid w:val="00EB25ED"/>
    <w:rsid w:val="00F80267"/>
    <w:rsid w:val="00FC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36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C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C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C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C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36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C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C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C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C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5341</izvorni_sadrzaj>
    <derivirana_varijabla naziv="DomainObject.Predmet.Broj_1">5341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St-5341/2016</izvorni_sadrzaj>
    <derivirana_varijabla naziv="DomainObject.Predmet.OznakaBroj_1">St-5341/2016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VALDAM metal i drvo d.o.o.</izvorni_sadrzaj>
    <derivirana_varijabla naziv="DomainObject.Predmet.ProtustrankaFormated_1">  VALDAM metal i drvo d.o.o.</derivirana_varijabla>
  </DomainObject.Predmet.ProtustrankaFormated>
  <DomainObject.Predmet.ProtustrankaFormatedOIB>
    <izvorni_sadrzaj>  VALDAM metal i drvo d.o.o., OIB 33606683130</izvorni_sadrzaj>
    <derivirana_varijabla naziv="DomainObject.Predmet.ProtustrankaFormatedOIB_1">  VALDAM metal i drvo d.o.o., OIB 33606683130</derivirana_varijabla>
  </DomainObject.Predmet.ProtustrankaFormatedOIB>
  <DomainObject.Predmet.ProtustrankaFormatedWithAdress>
    <izvorni_sadrzaj> VALDAM metal i drvo d.o.o., Pavlenski put 5/o, 10000 Zagreb</izvorni_sadrzaj>
    <derivirana_varijabla naziv="DomainObject.Predmet.ProtustrankaFormatedWithAdress_1"> VALDAM metal i drvo d.o.o., Pavlenski put 5/o, 10000 Zagreb</derivirana_varijabla>
  </DomainObject.Predmet.ProtustrankaFormatedWithAdress>
  <DomainObject.Predmet.ProtustrankaFormatedWithAdressOIB>
    <izvorni_sadrzaj> VALDAM metal i drvo d.o.o., OIB 33606683130, Pavlenski put 5/o, 10000 Zagreb</izvorni_sadrzaj>
    <derivirana_varijabla naziv="DomainObject.Predmet.ProtustrankaFormatedWithAdressOIB_1"> VALDAM metal i drvo d.o.o., OIB 33606683130, Pavlenski put 5/o, 10000 Zagreb</derivirana_varijabla>
  </DomainObject.Predmet.ProtustrankaFormatedWithAdressOIB>
  <DomainObject.Predmet.ProtustrankaWithAdress>
    <izvorni_sadrzaj>VALDAM metal i drvo d.o.o. Pavlenski put 5/o, 10000 Zagreb</izvorni_sadrzaj>
    <derivirana_varijabla naziv="DomainObject.Predmet.ProtustrankaWithAdress_1">VALDAM metal i drvo d.o.o. Pavlenski put 5/o, 10000 Zagreb</derivirana_varijabla>
  </DomainObject.Predmet.ProtustrankaWithAdress>
  <DomainObject.Predmet.ProtustrankaWithAdressOIB>
    <izvorni_sadrzaj>VALDAM metal i drvo d.o.o., OIB 33606683130, Pavlenski put 5/o, 10000 Zagreb</izvorni_sadrzaj>
    <derivirana_varijabla naziv="DomainObject.Predmet.ProtustrankaWithAdressOIB_1">VALDAM metal i drvo d.o.o., OIB 33606683130, Pavlenski put 5/o, 10000 Zagreb</derivirana_varijabla>
  </DomainObject.Predmet.ProtustrankaWithAdressOIB>
  <DomainObject.Predmet.ProtustrankaNazivFormated>
    <izvorni_sadrzaj>VALDAM metal i drvo d.o.o.</izvorni_sadrzaj>
    <derivirana_varijabla naziv="DomainObject.Predmet.ProtustrankaNazivFormated_1">VALDAM metal i drvo d.o.o.</derivirana_varijabla>
  </DomainObject.Predmet.ProtustrankaNazivFormated>
  <DomainObject.Predmet.ProtustrankaNazivFormatedOIB>
    <izvorni_sadrzaj>VALDAM metal i drvo d.o.o., OIB 33606683130</izvorni_sadrzaj>
    <derivirana_varijabla naziv="DomainObject.Predmet.ProtustrankaNazivFormatedOIB_1">VALDAM metal i drvo d.o.o., OIB 33606683130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Sviben; Damir Picek</izvorni_sadrzaj>
    <derivirana_varijabla naziv="DomainObject.Predmet.StrankaFormated_1">  FINA Regionalni centar Zagreb; Valentina Sviben; Damir Picek</derivirana_varijabla>
  </DomainObject.Predmet.StrankaFormated>
  <DomainObject.Predmet.StrankaFormatedOIB>
    <izvorni_sadrzaj>  FINA Regionalni centar Zagreb, OIB 85821130368; Valentina Sviben, OIB 60820735480; Damir Picek, OIB 92249518568</izvorni_sadrzaj>
    <derivirana_varijabla naziv="DomainObject.Predmet.StrankaFormatedOIB_1">  FINA Regionalni centar Zagreb, OIB 85821130368; Valentina Sviben, OIB 60820735480; Damir Picek, OIB 92249518568</derivirana_varijabla>
  </DomainObject.Predmet.StrankaFormatedOIB>
  <DomainObject.Predmet.StrankaFormatedWithAdress>
    <izvorni_sadrzaj> FINA Regionalni centar Zagreb, Trg svibanjskih žrtava 1995. 1, 10000 Zagreb; Valentina Sviben, Ulica Andrije Gredičaka 3h, 49243 Oroslavje; Damir Picek, Vukomerečka Cesta 17, 10000 Zagreb</izvorni_sadrzaj>
    <derivirana_varijabla naziv="DomainObject.Predmet.StrankaFormatedWithAdress_1"> FINA Regionalni centar Zagreb, Trg svibanjskih žrtava 1995. 1, 10000 Zagreb; Valentina Sviben, Ulica Andrije Gredičaka 3h, 49243 Oroslavje; Damir Picek, Vukomerečka Cesta 17, 10000 Zagreb</derivirana_varijabla>
  </DomainObject.Predmet.StrankaFormatedWithAdress>
  <DomainObject.Predmet.StrankaFormatedWithAdressOIB>
    <izvorni_sadrzaj> FINA Regionalni centar Zagreb, OIB 85821130368, Trg svibanjskih žrtava 1995. 1, 10000 Zagreb; Valentina Sviben, OIB 60820735480, Ulica Andrije Gredičaka 3h, 49243 Oroslavje; Damir Picek, OIB 92249518568, Vukomerečka Cesta 17, 10000 Zagreb</izvorni_sadrzaj>
    <derivirana_varijabla naziv="DomainObject.Predmet.StrankaFormatedWithAdressOIB_1"> FINA Regionalni centar Zagreb, OIB 85821130368, Trg svibanjskih žrtava 1995. 1, 10000 Zagreb; Valentina Sviben, OIB 60820735480, Ulica Andrije Gredičaka 3h, 49243 Oroslavje; Damir Picek, OIB 92249518568, Vukomerečka Cesta 17, 10000 Zagreb</derivirana_varijabla>
  </DomainObject.Predmet.StrankaFormatedWithAdressOIB>
  <DomainObject.Predmet.StrankaWithAdress>
    <izvorni_sadrzaj>FINA Regionalni centar Zagreb Trg svibanjskih žrtava 1995. 1,10000 Zagreb,Valentina Sviben Ulica Andrije Gredičaka 3h,49243 Oroslavje,Damir Picek Vukomerečka Cesta 17,10000 Zagreb</izvorni_sadrzaj>
    <derivirana_varijabla naziv="DomainObject.Predmet.StrankaWithAdress_1">FINA Regionalni centar Zagreb Trg svibanjskih žrtava 1995. 1,10000 Zagreb,Valentina Sviben Ulica Andrije Gredičaka 3h,49243 Oroslavje,Damir Picek Vukomerečka Cesta 17,10000 Zagreb</derivirana_varijabla>
  </DomainObject.Predmet.StrankaWithAdress>
  <DomainObject.Predmet.StrankaWithAdressOIB>
    <izvorni_sadrzaj>FINA Regionalni centar Zagreb, OIB 85821130368, Trg svibanjskih žrtava 1995. 1,10000 Zagreb,Valentina Sviben, OIB 60820735480, Ulica Andrije Gredičaka 3h,49243 Oroslavje,Damir Picek, OIB 92249518568, Vukomerečka Cesta 17,10000 Zagreb</izvorni_sadrzaj>
    <derivirana_varijabla naziv="DomainObject.Predmet.StrankaWithAdressOIB_1">FINA Regionalni centar Zagreb, OIB 85821130368, Trg svibanjskih žrtava 1995. 1,10000 Zagreb,Valentina Sviben, OIB 60820735480, Ulica Andrije Gredičaka 3h,49243 Oroslavje,Damir Picek, OIB 92249518568, Vukomerečka Cesta 17,10000 Zagreb</derivirana_varijabla>
  </DomainObject.Predmet.StrankaWithAdressOIB>
  <DomainObject.Predmet.StrankaNazivFormated>
    <izvorni_sadrzaj>FINA Regionalni centar Zagreb,Valentina Sviben,Damir Picek</izvorni_sadrzaj>
    <derivirana_varijabla naziv="DomainObject.Predmet.StrankaNazivFormated_1">FINA Regionalni centar Zagreb,Valentina Sviben,Damir Picek</derivirana_varijabla>
  </DomainObject.Predmet.StrankaNazivFormated>
  <DomainObject.Predmet.StrankaNazivFormatedOIB>
    <izvorni_sadrzaj>FINA Regionalni centar Zagreb, OIB 85821130368,Valentina Sviben, OIB 60820735480,Damir Picek, OIB 92249518568</izvorni_sadrzaj>
    <derivirana_varijabla naziv="DomainObject.Predmet.StrankaNazivFormatedOIB_1">FINA Regionalni centar Zagreb, OIB 85821130368,Valentina Sviben, OIB 60820735480,Damir Picek, OIB 92249518568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Valentina Sviben</item>
      <item>Damir Picek</item>
    </izvorni_sadrzaj>
    <derivirana_varijabla naziv="DomainObject.Predmet.StrankaListFormated_1">
      <item>FINA Regionalni centar Zagreb</item>
      <item>Valentina Sviben</item>
      <item>Damir Picek</item>
    </derivirana_varijabla>
  </DomainObject.Predmet.StrankaListFormated>
  <DomainObject.Predmet.StrankaListFormatedOIB>
    <izvorni_sadrzaj>
      <item>FINA Regionalni centar Zagreb, OIB 85821130368</item>
      <item>Valentina Sviben, OIB 60820735480</item>
      <item>Damir Picek, OIB 92249518568</item>
    </izvorni_sadrzaj>
    <derivirana_varijabla naziv="DomainObject.Predmet.StrankaListFormatedOIB_1">
      <item>FINA Regionalni centar Zagreb, OIB 85821130368</item>
      <item>Valentina Sviben, OIB 60820735480</item>
      <item>Damir Picek, OIB 92249518568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Sviben, Ulica Andrije Gredičaka 3h, 49243 Oroslavje</item>
      <item>Damir Picek, Vukomerečka Cesta 17, 10000 Zagreb</item>
    </izvorni_sadrzaj>
    <derivirana_varijabla naziv="DomainObject.Predmet.StrankaListFormatedWithAdress_1">
      <item>FINA Regionalni centar Zagreb, Trg svibanjskih žrtava 1995. 1, 10000 Zagreb</item>
      <item>Valentina Sviben, Ulica Andrije Gredičaka 3h, 49243 Oroslavje</item>
      <item>Damir Picek, Vukomerečka Cesta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Sviben, OIB 60820735480, Ulica Andrije Gredičaka 3h, 49243 Oroslavje</item>
      <item>Damir Picek, OIB 92249518568, Vukomerečka Cesta 17, 10000 Zagreb</item>
    </izvorni_sadrzaj>
    <derivirana_varijabla naziv="DomainObject.Predmet.StrankaListFormatedWithAdressOIB_1">
      <item>FINA Regionalni centar Zagreb, OIB 85821130368, Trg svibanjskih žrtava 1995. 1, 10000 Zagreb</item>
      <item>Valentina Sviben, OIB 60820735480, Ulica Andrije Gredičaka 3h, 49243 Oroslavje</item>
      <item>Damir Picek, OIB 92249518568, Vukomerečka Cesta 17, 10000 Zagreb</item>
    </derivirana_varijabla>
  </DomainObject.Predmet.StrankaListFormatedWithAdressOIB>
  <DomainObject.Predmet.StrankaListNazivFormated>
    <izvorni_sadrzaj>
      <item>FINA Regionalni centar Zagreb</item>
      <item>Valentina Sviben</item>
      <item>Damir Picek</item>
    </izvorni_sadrzaj>
    <derivirana_varijabla naziv="DomainObject.Predmet.StrankaListNazivFormated_1">
      <item>FINA Regionalni centar Zagreb</item>
      <item>Valentina Sviben</item>
      <item>Damir Picek</item>
    </derivirana_varijabla>
  </DomainObject.Predmet.StrankaListNazivFormated>
  <DomainObject.Predmet.StrankaListNazivFormatedOIB>
    <izvorni_sadrzaj>
      <item>FINA Regionalni centar Zagreb, OIB 85821130368</item>
      <item>Valentina Sviben, OIB 60820735480</item>
      <item>Damir Picek, OIB 92249518568</item>
    </izvorni_sadrzaj>
    <derivirana_varijabla naziv="DomainObject.Predmet.StrankaListNazivFormatedOIB_1">
      <item>FINA Regionalni centar Zagreb, OIB 85821130368</item>
      <item>Valentina Sviben, OIB 60820735480</item>
      <item>Damir Picek, OIB 92249518568</item>
    </derivirana_varijabla>
  </DomainObject.Predmet.StrankaListNazivFormatedOIB>
  <DomainObject.Predmet.ProtuStrankaListFormated>
    <izvorni_sadrzaj>
      <item>VALDAM metal i drvo d.o.o.</item>
    </izvorni_sadrzaj>
    <derivirana_varijabla naziv="DomainObject.Predmet.ProtuStrankaListFormated_1">
      <item>VALDAM metal i drvo d.o.o.</item>
    </derivirana_varijabla>
  </DomainObject.Predmet.ProtuStrankaListFormated>
  <DomainObject.Predmet.ProtuStrankaListFormatedOIB>
    <izvorni_sadrzaj>
      <item>VALDAM metal i drvo d.o.o., OIB 33606683130</item>
    </izvorni_sadrzaj>
    <derivirana_varijabla naziv="DomainObject.Predmet.ProtuStrankaListFormatedOIB_1">
      <item>VALDAM metal i drvo d.o.o., OIB 33606683130</item>
    </derivirana_varijabla>
  </DomainObject.Predmet.ProtuStrankaListFormatedOIB>
  <DomainObject.Predmet.ProtuStrankaListFormatedWithAdress>
    <izvorni_sadrzaj>
      <item>VALDAM metal i drvo d.o.o., Pavlenski put 5/o, 10000 Zagreb</item>
    </izvorni_sadrzaj>
    <derivirana_varijabla naziv="DomainObject.Predmet.ProtuStrankaListFormatedWithAdress_1">
      <item>VALDAM metal i drvo d.o.o., Pavlenski put 5/o, 10000 Zagreb</item>
    </derivirana_varijabla>
  </DomainObject.Predmet.ProtuStrankaListFormatedWithAdress>
  <DomainObject.Predmet.ProtuStrankaListFormatedWithAdressOIB>
    <izvorni_sadrzaj>
      <item>VALDAM metal i drvo d.o.o., OIB 33606683130, Pavlenski put 5/o, 10000 Zagreb</item>
    </izvorni_sadrzaj>
    <derivirana_varijabla naziv="DomainObject.Predmet.ProtuStrankaListFormatedWithAdressOIB_1">
      <item>VALDAM metal i drvo d.o.o., OIB 33606683130, Pavlenski put 5/o, 10000 Zagreb</item>
    </derivirana_varijabla>
  </DomainObject.Predmet.ProtuStrankaListFormatedWithAdressOIB>
  <DomainObject.Predmet.ProtuStrankaListNazivFormated>
    <izvorni_sadrzaj>
      <item>VALDAM metal i drvo d.o.o.</item>
    </izvorni_sadrzaj>
    <derivirana_varijabla naziv="DomainObject.Predmet.ProtuStrankaListNazivFormated_1">
      <item>VALDAM metal i drvo d.o.o.</item>
    </derivirana_varijabla>
  </DomainObject.Predmet.ProtuStrankaListNazivFormated>
  <DomainObject.Predmet.ProtuStrankaListNazivFormatedOIB>
    <izvorni_sadrzaj>
      <item>VALDAM metal i drvo d.o.o., OIB 33606683130</item>
    </izvorni_sadrzaj>
    <derivirana_varijabla naziv="DomainObject.Predmet.ProtuStrankaListNazivFormatedOIB_1">
      <item>VALDAM metal i drvo d.o.o., OIB 33606683130</item>
    </derivirana_varijabla>
  </DomainObject.Predmet.ProtuStrankaListNazivFormatedOIB>
  <DomainObject.Predmet.OstaliListFormated>
    <izvorni_sadrzaj>
      <item>Valentina Sviben</item>
      <item>Damir Picek</item>
    </izvorni_sadrzaj>
    <derivirana_varijabla naziv="DomainObject.Predmet.OstaliListFormated_1">
      <item>Valentina Sviben</item>
      <item>Damir Picek</item>
    </derivirana_varijabla>
  </DomainObject.Predmet.OstaliListFormated>
  <DomainObject.Predmet.OstaliListFormatedOIB>
    <izvorni_sadrzaj>
      <item>Valentina Sviben, OIB 60820735480</item>
      <item>Damir Picek, OIB 92249518568</item>
    </izvorni_sadrzaj>
    <derivirana_varijabla naziv="DomainObject.Predmet.OstaliListFormatedOIB_1">
      <item>Valentina Sviben, OIB 60820735480</item>
      <item>Damir Picek, OIB 92249518568</item>
    </derivirana_varijabla>
  </DomainObject.Predmet.OstaliListFormatedOIB>
  <DomainObject.Predmet.OstaliListFormatedWithAdress>
    <izvorni_sadrzaj>
      <item>Valentina Sviben, Ulica Andrije Gredičaka 3h, 49243 Oroslavje</item>
      <item>Damir Picek, Vukomerečka Cesta 17, 10000 Zagreb</item>
    </izvorni_sadrzaj>
    <derivirana_varijabla naziv="DomainObject.Predmet.OstaliListFormatedWithAdress_1">
      <item>Valentina Sviben, Ulica Andrije Gredičaka 3h, 49243 Oroslavje</item>
      <item>Damir Picek, Vukomerečka Cesta 17, 10000 Zagreb</item>
    </derivirana_varijabla>
  </DomainObject.Predmet.OstaliListFormatedWithAdress>
  <DomainObject.Predmet.OstaliListFormatedWithAdressOIB>
    <izvorni_sadrzaj>
      <item>Valentina Sviben, OIB 60820735480, Ulica Andrije Gredičaka 3h, 49243 Oroslavje</item>
      <item>Damir Picek, OIB 92249518568, Vukomerečka Cesta 17, 10000 Zagreb</item>
    </izvorni_sadrzaj>
    <derivirana_varijabla naziv="DomainObject.Predmet.OstaliListFormatedWithAdressOIB_1">
      <item>Valentina Sviben, OIB 60820735480, Ulica Andrije Gredičaka 3h, 49243 Oroslavje</item>
      <item>Damir Picek, OIB 92249518568, Vukomerečka Cesta 17, 10000 Zagreb</item>
    </derivirana_varijabla>
  </DomainObject.Predmet.OstaliListFormatedWithAdressOIB>
  <DomainObject.Predmet.OstaliListNazivFormated>
    <izvorni_sadrzaj>
      <item>Valentina Sviben</item>
      <item>Damir Picek</item>
    </izvorni_sadrzaj>
    <derivirana_varijabla naziv="DomainObject.Predmet.OstaliListNazivFormated_1">
      <item>Valentina Sviben</item>
      <item>Damir Picek</item>
    </derivirana_varijabla>
  </DomainObject.Predmet.OstaliListNazivFormated>
  <DomainObject.Predmet.OstaliListNazivFormatedOIB>
    <izvorni_sadrzaj>
      <item>Valentina Sviben, OIB 60820735480</item>
      <item>Damir Picek, OIB 92249518568</item>
    </izvorni_sadrzaj>
    <derivirana_varijabla naziv="DomainObject.Predmet.OstaliListNazivFormatedOIB_1">
      <item>Valentina Sviben, OIB 60820735480</item>
      <item>Damir Picek, OIB 92249518568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VALDAM metal i drvo d.o.o.</izvorni_sadrzaj>
    <derivirana_varijabla naziv="DomainObject.Predmet.ProtustrankaIDrugi_1">VALDAM metal i drvo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VALDAM metal i drvo d.o.o., OIB 33606683130, Pavlenski put 5/o, 10000 Zagreb</izvorni_sadrzaj>
    <derivirana_varijabla naziv="DomainObject.Predmet.ProtustrankaIDrugiAdressOIB_1">VALDAM metal i drvo d.o.o., OIB 33606683130,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VALDAM metal i drvo d.o.o.</item>
      <item>FINA Regionalni centar Zagreb</item>
      <item>Valentina Sviben</item>
      <item>Damir Picek</item>
      <item>Valentina Sviben</item>
      <item>Damir Picek</item>
    </izvorni_sadrzaj>
    <derivirana_varijabla naziv="DomainObject.Predmet.SudioniciListNaziv_1">
      <item>VALDAM metal i drvo d.o.o.</item>
      <item>FINA Regionalni centar Zagreb</item>
      <item>Valentina Sviben</item>
      <item>Damir Picek</item>
      <item>Valentina Sviben</item>
      <item>Damir Picek</item>
    </derivirana_varijabla>
  </DomainObject.Predmet.SudioniciListNaziv>
  <DomainObject.Predmet.SudioniciListAdressOIB>
    <izvorni_sadrzaj>
      <item>VALDAM metal i drvo d.o.o., OIB 33606683130, Pavlenski put 5/o,10000 Zagreb</item>
      <item>FINA Regionalni centar Zagreb, OIB 85821130368, Trg svibanjskih žrtava 1995. 1,10000 Zagreb</item>
      <item>Valentina Sviben, OIB 60820735480, Ulica Andrije Gredičaka 3h,49243 Oroslavje</item>
      <item>Damir Picek, OIB 92249518568, Vukomerečka Cesta 17,10000 Zagreb</item>
      <item>Valentina Sviben, OIB 60820735480, Ulica Andrije Gredičaka 3h,49243 Oroslavje</item>
      <item>Damir Picek, OIB 92249518568, Vukomerečka Cesta 17,10000 Zagreb</item>
    </izvorni_sadrzaj>
    <derivirana_varijabla naziv="DomainObject.Predmet.SudioniciListAdressOIB_1">
      <item>VALDAM metal i drvo d.o.o., OIB 33606683130, Pavlenski put 5/o,10000 Zagreb</item>
      <item>FINA Regionalni centar Zagreb, OIB 85821130368, Trg svibanjskih žrtava 1995. 1,10000 Zagreb</item>
      <item>Valentina Sviben, OIB 60820735480, Ulica Andrije Gredičaka 3h,49243 Oroslavje</item>
      <item>Damir Picek, OIB 92249518568, Vukomerečka Cesta 17,10000 Zagreb</item>
      <item>Valentina Sviben, OIB 60820735480, Ulica Andrije Gredičaka 3h,49243 Oroslavje</item>
      <item>Damir Picek, OIB 92249518568, Vukomerečka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33606683130</item>
      <item>, OIB 85821130368</item>
      <item>, OIB 60820735480</item>
      <item>, OIB 92249518568</item>
      <item>, OIB 60820735480</item>
      <item>, OIB 92249518568</item>
    </izvorni_sadrzaj>
    <derivirana_varijabla naziv="DomainObject.Predmet.SudioniciListNazivOIB_1">
      <item>, OIB 33606683130</item>
      <item>, OIB 85821130368</item>
      <item>, OIB 60820735480</item>
      <item>, OIB 92249518568</item>
      <item>, OIB 60820735480</item>
      <item>, OIB 92249518568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499</properties:Words>
  <properties:Characters>2440</properties:Characters>
  <properties:Lines>62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2016-09-23T11:34:00Z</dcterms:created>
  <dc:creator>MINISTARSTVO PRAVOSUĐA</dc:creator>
  <cp:lastModifiedBy>Kristina Švajger</cp:lastModifiedBy>
  <cp:lastPrinted>2016-09-23T12:03:00Z</cp:lastPrinted>
  <dcterms:modified xmlns:xsi="http://www.w3.org/2001/XMLSchema-instance" xsi:type="dcterms:W3CDTF">2016-09-23T12:03:00Z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