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ccf2" w14:paraId="214ccf2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2A40E0">
        <w:rPr>
          <w:rFonts w:hAnsi="Times New Roman" w:ascii="Times New Roman"/>
          <w:sz w:val="24"/>
          <w:szCs w:val="24"/>
        </w:rPr>
        <w:t>Broj: 2</w:t>
      </w:r>
      <w:r w:rsidR="00EC49EC" w:rsidRPr="00EC49EC">
        <w:rPr>
          <w:rFonts w:hAnsi="Times New Roman" w:ascii="Times New Roman"/>
          <w:sz w:val="24"/>
          <w:szCs w:val="24"/>
        </w:rPr>
        <w:t xml:space="preserve"> St</w:t>
      </w:r>
      <w:r w:rsidR="002A40E0">
        <w:rPr>
          <w:rFonts w:hAnsi="Times New Roman" w:ascii="Times New Roman"/>
          <w:sz w:val="24"/>
          <w:szCs w:val="24"/>
        </w:rPr>
        <w:t>-89/2018-2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 xml:space="preserve">, po </w:t>
      </w:r>
      <w:r w:rsidR="002A40E0">
        <w:rPr>
          <w:rFonts w:hAnsi="Times New Roman" w:ascii="Times New Roman"/>
          <w:sz w:val="24"/>
          <w:szCs w:val="24"/>
        </w:rPr>
        <w:t>sucu Davorinu Pavičiću</w:t>
      </w:r>
      <w:r w:rsidRPr="00EC49EC">
        <w:rPr>
          <w:rFonts w:hAnsi="Times New Roman" w:ascii="Times New Roman"/>
          <w:sz w:val="24"/>
          <w:szCs w:val="24"/>
        </w:rPr>
        <w:t xml:space="preserve">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0A7DFB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2A40E0">
        <w:rPr>
          <w:rFonts w:hAnsi="Times New Roman" w:ascii="Times New Roman"/>
          <w:b/>
          <w:sz w:val="24"/>
          <w:szCs w:val="24"/>
        </w:rPr>
        <w:t>ISOLIERUNG TECHNIK j.d.o.o., Slavonski Brod, Svetog Lovre 41, OIB: 05135157441</w:t>
      </w:r>
      <w:r w:rsidR="00750239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2A40E0">
        <w:rPr>
          <w:rFonts w:hAnsi="Times New Roman" w:ascii="Times New Roman"/>
          <w:sz w:val="24"/>
          <w:szCs w:val="24"/>
        </w:rPr>
        <w:t>5. veljače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2A40E0">
        <w:rPr>
          <w:rFonts w:hAnsi="Times New Roman" w:ascii="Times New Roman"/>
          <w:b/>
          <w:sz w:val="24"/>
          <w:szCs w:val="24"/>
        </w:rPr>
        <w:t>ISOLIERUNG TECHNIK j.d.o.o., Slavonski Brod, Svetog Lovre 41, OIB: 05135157441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2A40E0">
        <w:rPr>
          <w:rFonts w:hAnsi="Times New Roman" w:ascii="Times New Roman"/>
          <w:b/>
          <w:sz w:val="24"/>
          <w:szCs w:val="24"/>
        </w:rPr>
        <w:t>15.207,18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2A40E0">
        <w:rPr>
          <w:rFonts w:hAnsi="Times New Roman" w:ascii="Times New Roman"/>
          <w:b/>
          <w:sz w:val="24"/>
          <w:szCs w:val="24"/>
        </w:rPr>
        <w:t>89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2A40E0">
        <w:rPr>
          <w:rFonts w:hAnsi="Times New Roman" w:ascii="Times New Roman"/>
          <w:sz w:val="24"/>
          <w:szCs w:val="24"/>
        </w:rPr>
        <w:t>5. veljače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2A40E0" w:rsidR="00EC49EC" w:rsidRPr="00EC49EC">
      <w:pPr>
        <w:pStyle w:val="Bezproreda1"/>
        <w:ind w:firstLine="708" w:left="7080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2A40E0" w:rsidP="002A40E0" w:rsidR="00EC49EC" w:rsidRPr="00B51066">
      <w:pPr>
        <w:pStyle w:val="Bezproreda1"/>
        <w:jc w:val="right"/>
        <w:rPr>
          <w:rFonts w:hAnsi="Times New Roman" w:ascii="Times New Roman"/>
          <w:sz w:val="12"/>
          <w:szCs w:val="12"/>
        </w:rPr>
      </w:pPr>
      <w:r>
        <w:rPr>
          <w:rFonts w:hAnsi="Times New Roman" w:ascii="Times New Roman"/>
          <w:sz w:val="24"/>
          <w:szCs w:val="24"/>
        </w:rPr>
        <w:t xml:space="preserve">Davorin Pavičić 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C3A23"/>
    <w:rsid w:val="001F4A77"/>
    <w:rsid w:val="00227720"/>
    <w:rsid w:val="0024435C"/>
    <w:rsid w:val="00284A3E"/>
    <w:rsid w:val="002A40E0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B49D1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C786C"/>
    <w:rsid w:val="009D6956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E54F8"/>
    <w:rsid w:val="00BE6290"/>
    <w:rsid w:val="00BF59A9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81397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3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3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 SZ</izvorni_sadrzaj>
    <derivirana_varijabla naziv="DomainObject.Predmet.Opis_1">ČL. 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ISOLIERUNG TECHNIK j.d.o.o. za industrijsku i građevinsku izolaciju i usluge</izvorni_sadrzaj>
    <derivirana_varijabla naziv="DomainObject.Predmet.ProtustrankaFormated_1">  ISOLIERUNG TECHNIK j.d.o.o. za industrijsku i građevinsku izolaciju i usluge</derivirana_varijabla>
  </DomainObject.Predmet.ProtustrankaFormated>
  <DomainObject.Predmet.ProtustrankaFormatedOIB>
    <izvorni_sadrzaj>  ISOLIERUNG TECHNIK j.d.o.o. za industrijsku i građevinsku izolaciju i usluge, OIB 05135157441</izvorni_sadrzaj>
    <derivirana_varijabla naziv="DomainObject.Predmet.ProtustrankaFormatedOIB_1">  ISOLIERUNG TECHNIK j.d.o.o. za industrijsku i građevinsku izolaciju i usluge, OIB 05135157441</derivirana_varijabla>
  </DomainObject.Predmet.ProtustrankaFormatedOIB>
  <DomainObject.Predmet.ProtustrankaFormatedWithAdress>
    <izvorni_sadrzaj> ISOLIERUNG TECHNIK j.d.o.o. za industrijsku i građevinsku izolaciju i usluge, Svetog Lovre br. 41, 35000 Slavonski Brod</izvorni_sadrzaj>
    <derivirana_varijabla naziv="DomainObject.Predmet.ProtustrankaFormatedWithAdress_1"> ISOLIERUNG TECHNIK j.d.o.o. za industrijsku i građevinsku izolaciju i usluge, Svetog Lovre br. 41, 35000 Slavonski Brod</derivirana_varijabla>
  </DomainObject.Predmet.ProtustrankaFormatedWithAdress>
  <DomainObject.Predmet.ProtustrankaFormatedWithAdressOIB>
    <izvorni_sadrzaj> ISOLIERUNG TECHNIK j.d.o.o. za industrijsku i građevinsku izolaciju i usluge, OIB 05135157441, Svetog Lovre br. 41, 35000 Slavonski Brod</izvorni_sadrzaj>
    <derivirana_varijabla naziv="DomainObject.Predmet.ProtustrankaFormatedWithAdressOIB_1"> ISOLIERUNG TECHNIK j.d.o.o. za industrijsku i građevinsku izolaciju i usluge, OIB 05135157441, Svetog Lovre br. 41, 35000 Slavonski Brod</derivirana_varijabla>
  </DomainObject.Predmet.ProtustrankaFormatedWithAdressOIB>
  <DomainObject.Predmet.ProtustrankaWithAdress>
    <izvorni_sadrzaj>ISOLIERUNG TECHNIK j.d.o.o. za industrijsku i građevinsku izolaciju i usluge Svetog Lovre br. 41, 35000 Slavonski Brod</izvorni_sadrzaj>
    <derivirana_varijabla naziv="DomainObject.Predmet.ProtustrankaWithAdress_1">ISOLIERUNG TECHNIK j.d.o.o. za industrijsku i građevinsku izolaciju i usluge Svetog Lovre br. 41, 35000 Slavonski Brod</derivirana_varijabla>
  </DomainObject.Predmet.ProtustrankaWithAdress>
  <DomainObject.Predmet.ProtustrankaWithAdressOIB>
    <izvorni_sadrzaj>ISOLIERUNG TECHNIK j.d.o.o. za industrijsku i građevinsku izolaciju i usluge, OIB 05135157441, Svetog Lovre br. 41, 35000 Slavonski Brod</izvorni_sadrzaj>
    <derivirana_varijabla naziv="DomainObject.Predmet.ProtustrankaWithAdressOIB_1">ISOLIERUNG TECHNIK j.d.o.o. za industrijsku i građevinsku izolaciju i usluge, OIB 05135157441, Svetog Lovre br. 41, 35000 Slavonski Brod</derivirana_varijabla>
  </DomainObject.Predmet.ProtustrankaWithAdressOIB>
  <DomainObject.Predmet.ProtustrankaNazivFormated>
    <izvorni_sadrzaj>ISOLIERUNG TECHNIK j.d.o.o. za industrijsku i građevinsku izolaciju i usluge</izvorni_sadrzaj>
    <derivirana_varijabla naziv="DomainObject.Predmet.ProtustrankaNazivFormated_1">ISOLIERUNG TECHNIK j.d.o.o. za industrijsku i građevinsku izolaciju i usluge</derivirana_varijabla>
  </DomainObject.Predmet.ProtustrankaNazivFormated>
  <DomainObject.Predmet.ProtustrankaNazivFormatedOIB>
    <izvorni_sadrzaj>ISOLIERUNG TECHNIK j.d.o.o. za industrijsku i građevinsku izolaciju i usluge, OIB 05135157441</izvorni_sadrzaj>
    <derivirana_varijabla naziv="DomainObject.Predmet.ProtustrankaNazivFormatedOIB_1">ISOLIERUNG TECHNIK j.d.o.o. za industrijsku i građevinsku izolaciju i usluge, OIB 05135157441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15207.18</izvorni_sadrzaj>
    <derivirana_varijabla naziv="DomainObject.Predmet.TrenutnaVrijednost_1">15207.18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ISOLIERUNG TECHNIK j.d.o.o. za industrijsku i građevinsku izolaciju i usluge</item>
    </izvorni_sadrzaj>
    <derivirana_varijabla naziv="DomainObject.Predmet.ProtuStrankaListFormated_1">
      <item>ISOLIERUNG TECHNIK j.d.o.o. za industrijsku i građevinsku izolaciju i usluge</item>
    </derivirana_varijabla>
  </DomainObject.Predmet.ProtuStrankaListFormated>
  <DomainObject.Predmet.ProtuStrankaListFormatedOIB>
    <izvorni_sadrzaj>
      <item>ISOLIERUNG TECHNIK j.d.o.o. za industrijsku i građevinsku izolaciju i usluge, OIB 05135157441</item>
    </izvorni_sadrzaj>
    <derivirana_varijabla naziv="DomainObject.Predmet.ProtuStrankaListFormatedOIB_1">
      <item>ISOLIERUNG TECHNIK j.d.o.o. za industrijsku i građevinsku izolaciju i usluge, OIB 05135157441</item>
    </derivirana_varijabla>
  </DomainObject.Predmet.ProtuStrankaListFormatedOIB>
  <DomainObject.Predmet.ProtuStrankaListFormatedWithAdress>
    <izvorni_sadrzaj>
      <item>ISOLIERUNG TECHNIK j.d.o.o. za industrijsku i građevinsku izolaciju i usluge, Svetog Lovre br. 41, 35000 Slavonski Brod</item>
    </izvorni_sadrzaj>
    <derivirana_varijabla naziv="DomainObject.Predmet.ProtuStrankaListFormatedWithAdress_1">
      <item>ISOLIERUNG TECHNIK j.d.o.o. za industrijsku i građevinsku izolaciju i usluge, Svetog Lovre br. 41, 35000 Slavonski Brod</item>
    </derivirana_varijabla>
  </DomainObject.Predmet.ProtuStrankaListFormatedWithAdress>
  <DomainObject.Predmet.ProtuStrankaListFormatedWithAdressOIB>
    <izvorni_sadrzaj>
      <item>ISOLIERUNG TECHNIK j.d.o.o. za industrijsku i građevinsku izolaciju i usluge, OIB 05135157441, Svetog Lovre br. 41, 35000 Slavonski Brod</item>
    </izvorni_sadrzaj>
    <derivirana_varijabla naziv="DomainObject.Predmet.ProtuStrankaListFormatedWithAdressOIB_1">
      <item>ISOLIERUNG TECHNIK j.d.o.o. za industrijsku i građevinsku izolaciju i usluge, OIB 05135157441, Svetog Lovre br. 41, 35000 Slavonski Brod</item>
    </derivirana_varijabla>
  </DomainObject.Predmet.ProtuStrankaListFormatedWithAdressOIB>
  <DomainObject.Predmet.ProtuStrankaListNazivFormated>
    <izvorni_sadrzaj>
      <item>ISOLIERUNG TECHNIK j.d.o.o. za industrijsku i građevinsku izolaciju i usluge</item>
    </izvorni_sadrzaj>
    <derivirana_varijabla naziv="DomainObject.Predmet.ProtuStrankaListNazivFormated_1">
      <item>ISOLIERUNG TECHNIK j.d.o.o. za industrijsku i građevinsku izolaciju i usluge</item>
    </derivirana_varijabla>
  </DomainObject.Predmet.ProtuStrankaListNazivFormated>
  <DomainObject.Predmet.ProtuStrankaListNazivFormatedOIB>
    <izvorni_sadrzaj>
      <item>ISOLIERUNG TECHNIK j.d.o.o. za industrijsku i građevinsku izolaciju i usluge, OIB 05135157441</item>
    </izvorni_sadrzaj>
    <derivirana_varijabla naziv="DomainObject.Predmet.ProtuStrankaListNazivFormatedOIB_1">
      <item>ISOLIERUNG TECHNIK j.d.o.o. za industrijsku i građevinsku izolaciju i usluge, OIB 05135157441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ISOLIERUNG TECHNIK j.d.o.o. za industrijsku i građevinsku izolaciju i usluge</izvorni_sadrzaj>
    <derivirana_varijabla naziv="DomainObject.Predmet.ProtustrankaIDrugi_1">ISOLIERUNG TECHNIK j.d.o.o. za industrijsku i građevinsku izolaciju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ISOLIERUNG TECHNIK j.d.o.o. za industrijsku i građevinsku izolaciju i usluge, OIB 05135157441, Svetog Lovre br. 41, 35000 Slavonski Brod</izvorni_sadrzaj>
    <derivirana_varijabla naziv="DomainObject.Predmet.ProtustrankaIDrugiAdressOIB_1">ISOLIERUNG TECHNIK j.d.o.o. za industrijsku i građevinsku izolaciju i usluge, OIB 05135157441, Svetog Lovre br.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ISOLIERUNG TECHNIK j.d.o.o. za industrijsku i građevinsku izolaciju i usluge</item>
    </izvorni_sadrzaj>
    <derivirana_varijabla naziv="DomainObject.Predmet.SudioniciListNaziv_1">
      <item>Financijska agencija</item>
      <item>ISOLIERUNG TECHNIK j.d.o.o. za industrijsku i građevinsku izolaciju i usluge</item>
    </derivirana_varijabla>
  </DomainObject.Predmet.SudioniciListNaziv>
  <DomainObject.Predmet.SudioniciListAdressOIB>
    <izvorni_sadrzaj>
      <item>Financijska agencija, OIB 85821130368, Ulica grada Vukovara 70,10000 Zagreb</item>
      <item>ISOLIERUNG TECHNIK j.d.o.o. za industrijsku i građevinsku izolaciju i usluge, OIB 05135157441, Svetog Lovre br. 41,35000 Slavonski Brod</item>
    </izvorni_sadrzaj>
    <derivirana_varijabla naziv="DomainObject.Predmet.SudioniciListAdressOIB_1">
      <item>Financijska agencija, OIB 85821130368, Ulica grada Vukovara 70,10000 Zagreb</item>
      <item>ISOLIERUNG TECHNIK j.d.o.o. za industrijsku i građevinsku izolaciju i usluge, OIB 05135157441, Svetog Lovre br.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05135157441</item>
    </izvorni_sadrzaj>
    <derivirana_varijabla naziv="DomainObject.Predmet.SudioniciListNazivOIB_1">
      <item>, OIB 85821130368</item>
      <item>, OIB 05135157441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17086-7194-435B-9CAA-6B841789E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348</properties:Words>
  <properties:Characters>1838</properties:Characters>
  <properties:Lines>47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2018-02-05T11:01:00Z</dcterms:created>
  <dc:creator>marija jankovic</dc:creator>
  <cp:lastModifiedBy>wsadmin</cp:lastModifiedBy>
  <cp:lastPrinted>2018-02-05T11:04:00Z</cp:lastPrinted>
  <dcterms:modified xmlns:xsi="http://www.w3.org/2001/XMLSchema-instance" xsi:type="dcterms:W3CDTF">2018-02-05T11:07:00Z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