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b374" w14:paraId="7e0b374" w:rsidRDefault="003F464A" w:rsidP="003F464A" w:rsidR="003F464A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  <w:t xml:space="preserve"> 1 St-171/2016-2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DIORIT  d.o.o. za proizvodnju kamena Đulovac, Đurina 92, OIB: 04828055180,   dana   15.  ožujka  2016. godine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DIORIT  d.o.o. za proizvodnju kamena Đulovac, Đurina 92, OIB: 04828055180. 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4. travnja  2016. godine u 10,30 sati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Pavo Batinić iz Zagreba, Ogrizovićeva 43.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 Pavo Batinić iz Zagreba da u roku od 8 dana dostavi na spis ovjerovljeni popis imovine i obveza stečajnog dužnika.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8.  ožujka   2016. godine  podnio  prijedlog za otvaranje stečajnog postupka nad  dužnikom  DIORIT  d.o.o. za proizvodnju kamena Đulovac, Đurina 92, OIB: 04828055180.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DIORIT  d.o.o. za proizvodnju kamena Đulovac, Đurina 92, OIB: 04828055180,  u skladu s  odredbom članka 42. Stečajnog zakona. 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15.  ožujka  2016.   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Za točnost otpravka-ovlašteni službneik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  <w:r>
        <w:rPr>
          <w:noProof/>
        </w:rPr>
        <w:t xml:space="preserve"> 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3F464A" w:rsidP="003F464A" w:rsidR="003F464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64A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F46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F46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862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Đulovac</izvorni_sadrzaj>
    <derivirana_varijabla naziv="DomainObject.UcesnikSudskeRadnje.Adresa.Naselje_1">Đulovac</derivirana_varijabla>
  </DomainObject.UcesnikSudskeRadnje.Adresa.Naselje>
  <DomainObject.UcesnikSudskeRadnje.Adresa.PostBroj>
    <izvorni_sadrzaj>43532</izvorni_sadrzaj>
    <derivirana_varijabla naziv="DomainObject.UcesnikSudskeRadnje.Adresa.PostBroj_1">43532</derivirana_varijabla>
  </DomainObject.UcesnikSudskeRadnje.Adresa.PostBroj>
  <DomainObject.UcesnikSudskeRadnje.Adresa.UlicaIKBR>
    <izvorni_sadrzaj>Đurina 92</izvorni_sadrzaj>
    <derivirana_varijabla naziv="DomainObject.UcesnikSudskeRadnje.Adresa.UlicaIKBR_1">Đurina 92</derivirana_varijabla>
  </DomainObject.UcesnikSudskeRadnje.Adresa.UlicaIKBR>
  <DomainObject.UcesnikSudskeRadnje.Naziv>
    <izvorni_sadrzaj>DIORIT d.o.o. za proizvodnju kamena, Đulovac</izvorni_sadrzaj>
    <derivirana_varijabla naziv="DomainObject.UcesnikSudskeRadnje.Naziv_1">DIORIT d.o.o. za proizvodnju kamena, Đulovac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travnja 2016.</izvorni_sadrzaj>
    <derivirana_varijabla naziv="DomainObject.UcesnikSudskeRadnje.SudskaRadnja.PlaniraniZavrsetakDatum_1">4. travnja 2016.</derivirana_varijabla>
  </DomainObject.UcesnikSudskeRadnje.SudskaRadnja.PlaniraniZavrsetakDatum>
  <DomainObject.UcesnikSudskeRadnje.SudskaRadnja.PlaniraniPocetakDatum>
    <izvorni_sadrzaj>4. travnja 2016.</izvorni_sadrzaj>
    <derivirana_varijabla naziv="DomainObject.UcesnikSudskeRadnje.SudskaRadnja.PlaniraniPocetakDatum_1">4.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DIORIT d.o.o. za proizvodnju kamena, Đulovac</izvorni_sadrzaj>
    <derivirana_varijabla naziv="DomainObject.Predmet.ProtustrankaFormated_1">  DIORIT d.o.o. za proizvodnju kamena, Đulovac</derivirana_varijabla>
  </DomainObject.Predmet.ProtustrankaFormated>
  <DomainObject.Predmet.ProtustrankaFormatedOIB>
    <izvorni_sadrzaj>  DIORIT d.o.o. za proizvodnju kamena, Đulovac, OIB 04828055180</izvorni_sadrzaj>
    <derivirana_varijabla naziv="DomainObject.Predmet.ProtustrankaFormatedOIB_1">  DIORIT d.o.o. za proizvodnju kamena, Đulovac, OIB 04828055180</derivirana_varijabla>
  </DomainObject.Predmet.ProtustrankaFormatedOIB>
  <DomainObject.Predmet.ProtustrankaFormatedWithAdress>
    <izvorni_sadrzaj> DIORIT d.o.o. za proizvodnju kamena, Đulovac, Đurina 92, 43532 Đulovac</izvorni_sadrzaj>
    <derivirana_varijabla naziv="DomainObject.Predmet.ProtustrankaFormatedWithAdress_1"> DIORIT d.o.o. za proizvodnju kamena, Đulovac, Đurina 92, 43532 Đulovac</derivirana_varijabla>
  </DomainObject.Predmet.ProtustrankaFormatedWithAdress>
  <DomainObject.Predmet.ProtustrankaFormatedWithAdressOIB>
    <izvorni_sadrzaj> DIORIT d.o.o. za proizvodnju kamena, Đulovac, OIB 04828055180, Đurina 92, 43532 Đulovac</izvorni_sadrzaj>
    <derivirana_varijabla naziv="DomainObject.Predmet.ProtustrankaFormatedWithAdressOIB_1"> DIORIT d.o.o. za proizvodnju kamena, Đulovac, OIB 04828055180, Đurina 92, 43532 Đulovac</derivirana_varijabla>
  </DomainObject.Predmet.ProtustrankaFormatedWithAdressOIB>
  <DomainObject.Predmet.ProtustrankaWithAdress>
    <izvorni_sadrzaj>DIORIT d.o.o. za proizvodnju kamena, Đulovac Đurina 92, 43532 Đulovac</izvorni_sadrzaj>
    <derivirana_varijabla naziv="DomainObject.Predmet.ProtustrankaWithAdress_1">DIORIT d.o.o. za proizvodnju kamena, Đulovac Đurina 92, 43532 Đulovac</derivirana_varijabla>
  </DomainObject.Predmet.ProtustrankaWithAdress>
  <DomainObject.Predmet.ProtustrankaWithAdressOIB>
    <izvorni_sadrzaj>DIORIT d.o.o. za proizvodnju kamena, Đulovac, OIB 04828055180, Đurina 92, 43532 Đulovac</izvorni_sadrzaj>
    <derivirana_varijabla naziv="DomainObject.Predmet.ProtustrankaWithAdressOIB_1">DIORIT d.o.o. za proizvodnju kamena, Đulovac, OIB 04828055180, Đurina 92, 43532 Đulovac</derivirana_varijabla>
  </DomainObject.Predmet.ProtustrankaWithAdressOIB>
  <DomainObject.Predmet.ProtustrankaNazivFormated>
    <izvorni_sadrzaj>DIORIT d.o.o. za proizvodnju kamena, Đulovac</izvorni_sadrzaj>
    <derivirana_varijabla naziv="DomainObject.Predmet.ProtustrankaNazivFormated_1">DIORIT d.o.o. za proizvodnju kamena, Đulovac</derivirana_varijabla>
  </DomainObject.Predmet.ProtustrankaNazivFormated>
  <DomainObject.Predmet.ProtustrankaNazivFormatedOIB>
    <izvorni_sadrzaj>DIORIT d.o.o. za proizvodnju kamena, Đulovac, OIB 04828055180</izvorni_sadrzaj>
    <derivirana_varijabla naziv="DomainObject.Predmet.ProtustrankaNazivFormatedOIB_1">DIORIT d.o.o. za proizvodnju kamena, Đulovac, OIB 04828055180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DIORIT d.o.o. za proizvodnju kamena, Đulovac</item>
    </izvorni_sadrzaj>
    <derivirana_varijabla naziv="DomainObject.Predmet.ProtuStrankaListFormated_1">
      <item>DIORIT d.o.o. za proizvodnju kamena, Đulovac</item>
    </derivirana_varijabla>
  </DomainObject.Predmet.ProtuStrankaListFormated>
  <DomainObject.Predmet.ProtuStrankaListFormatedOIB>
    <izvorni_sadrzaj>
      <item>DIORIT d.o.o. za proizvodnju kamena, Đulovac, OIB 04828055180</item>
    </izvorni_sadrzaj>
    <derivirana_varijabla naziv="DomainObject.Predmet.ProtuStrankaListFormatedOIB_1">
      <item>DIORIT d.o.o. za proizvodnju kamena, Đulovac, OIB 04828055180</item>
    </derivirana_varijabla>
  </DomainObject.Predmet.ProtuStrankaListFormatedOIB>
  <DomainObject.Predmet.ProtuStrankaListFormatedWithAdress>
    <izvorni_sadrzaj>
      <item>DIORIT d.o.o. za proizvodnju kamena, Đulovac, Đurina 92, 43532 Đulovac</item>
    </izvorni_sadrzaj>
    <derivirana_varijabla naziv="DomainObject.Predmet.ProtuStrankaListFormatedWithAdress_1">
      <item>DIORIT d.o.o. za proizvodnju kamena, Đulovac, Đurina 92, 43532 Đulovac</item>
    </derivirana_varijabla>
  </DomainObject.Predmet.ProtuStrankaListFormatedWithAdress>
  <DomainObject.Predmet.ProtuStrankaListFormatedWithAdressOIB>
    <izvorni_sadrzaj>
      <item>DIORIT d.o.o. za proizvodnju kamena, Đulovac, OIB 04828055180, Đurina 92, 43532 Đulovac</item>
    </izvorni_sadrzaj>
    <derivirana_varijabla naziv="DomainObject.Predmet.ProtuStrankaListFormatedWithAdressOIB_1">
      <item>DIORIT d.o.o. za proizvodnju kamena, Đulovac, OIB 04828055180, Đurina 92, 43532 Đulovac</item>
    </derivirana_varijabla>
  </DomainObject.Predmet.ProtuStrankaListFormatedWithAdressOIB>
  <DomainObject.Predmet.ProtuStrankaListNazivFormated>
    <izvorni_sadrzaj>
      <item>DIORIT d.o.o. za proizvodnju kamena, Đulovac</item>
    </izvorni_sadrzaj>
    <derivirana_varijabla naziv="DomainObject.Predmet.ProtuStrankaListNazivFormated_1">
      <item>DIORIT d.o.o. za proizvodnju kamena, Đulovac</item>
    </derivirana_varijabla>
  </DomainObject.Predmet.ProtuStrankaListNazivFormated>
  <DomainObject.Predmet.ProtuStrankaListNazivFormatedOIB>
    <izvorni_sadrzaj>
      <item>DIORIT d.o.o. za proizvodnju kamena, Đulovac, OIB 04828055180</item>
    </izvorni_sadrzaj>
    <derivirana_varijabla naziv="DomainObject.Predmet.ProtuStrankaListNazivFormatedOIB_1">
      <item>DIORIT d.o.o. za proizvodnju kamena, Đulovac, OIB 04828055180</item>
    </derivirana_varijabla>
  </DomainObject.Predmet.ProtuStrankaListNazivFormatedOIB>
  <DomainObject.Predmet.OstaliListFormated>
    <izvorni_sadrzaj>
      <item>Pavo Batinić</item>
    </izvorni_sadrzaj>
    <derivirana_varijabla naziv="DomainObject.Predmet.OstaliListFormated_1">
      <item>Pavo Batinić</item>
    </derivirana_varijabla>
  </DomainObject.Predmet.OstaliListFormated>
  <DomainObject.Predmet.OstaliListFormatedOIB>
    <izvorni_sadrzaj>
      <item>Pavo Batinić, OIB 89769124584</item>
    </izvorni_sadrzaj>
    <derivirana_varijabla naziv="DomainObject.Predmet.OstaliListFormatedOIB_1">
      <item>Pavo Batinić, OIB 89769124584</item>
    </derivirana_varijabla>
  </DomainObject.Predmet.OstaliListFormatedOIB>
  <DomainObject.Predmet.OstaliListFormatedWithAdress>
    <izvorni_sadrzaj>
      <item>Pavo Batinić, Ogrizovićeva 43., 10000 Zagreb</item>
    </izvorni_sadrzaj>
    <derivirana_varijabla naziv="DomainObject.Predmet.OstaliListFormatedWithAdress_1">
      <item>Pavo Batinić, Ogrizovićeva 43., 10000 Zagreb</item>
    </derivirana_varijabla>
  </DomainObject.Predmet.OstaliListFormatedWithAdress>
  <DomainObject.Predmet.OstaliListFormatedWithAdressOIB>
    <izvorni_sadrzaj>
      <item>Pavo Batinić, OIB 89769124584, Ogrizovićeva 43., 10000 Zagreb</item>
    </izvorni_sadrzaj>
    <derivirana_varijabla naziv="DomainObject.Predmet.OstaliListFormatedWithAdressOIB_1">
      <item>Pavo Batinić, OIB 89769124584, Ogrizovićeva 43., 10000 Zagreb</item>
    </derivirana_varijabla>
  </DomainObject.Predmet.OstaliListFormatedWithAdressOIB>
  <DomainObject.Predmet.OstaliListNazivFormated>
    <izvorni_sadrzaj>
      <item>Pavo Batinić</item>
    </izvorni_sadrzaj>
    <derivirana_varijabla naziv="DomainObject.Predmet.OstaliListNazivFormated_1">
      <item>Pavo Batinić</item>
    </derivirana_varijabla>
  </DomainObject.Predmet.OstaliListNazivFormated>
  <DomainObject.Predmet.OstaliListNazivFormatedOIB>
    <izvorni_sadrzaj>
      <item>Pavo Batinić, OIB 89769124584</item>
    </izvorni_sadrzaj>
    <derivirana_varijabla naziv="DomainObject.Predmet.OstaliListNazivFormatedOIB_1">
      <item>Pavo Batinić, OIB 89769124584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DIORIT d.o.o. za proizvodnju kamena, Đulovac</izvorni_sadrzaj>
    <derivirana_varijabla naziv="DomainObject.Predmet.ProtustrankaIDrugi_1">DIORIT d.o.o. za proizvodnju kamena,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DIORIT d.o.o. za proizvodnju kamena, Đulovac, OIB 04828055180, Đurina 92, 43532 Đulovac</izvorni_sadrzaj>
    <derivirana_varijabla naziv="DomainObject.Predmet.ProtustrankaIDrugiAdressOIB_1">DIORIT d.o.o. za proizvodnju kamena, Đulovac, OIB 04828055180, Đurina 92,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DIORIT d.o.o. za proizvodnju kamena, Đulovac</item>
      <item>Pavo Batinić</item>
    </izvorni_sadrzaj>
    <derivirana_varijabla naziv="DomainObject.Predmet.SudioniciListNaziv_1">
      <item>FINA, RC ZAGREB, Podružnica Bjelovar</item>
      <item>DIORIT d.o.o. za proizvodnju kamena, Đulovac</item>
      <item>Pavo Batinić</item>
    </derivirana_varijabla>
  </DomainObject.Predmet.SudioniciListNaziv>
  <DomainObject.Predmet.SudioniciListAdressOIB>
    <izvorni_sadrzaj>
      <item>FINA, RC ZAGREB, Podružnica Bjelovar, OIB 85821130368, F. Supila 4,43000 Bjelovar</item>
      <item>DIORIT d.o.o. za proizvodnju kamena, Đulovac, OIB 04828055180, Đurina 92,43532 Đulovac</item>
      <item>Pavo Batinić, OIB 89769124584, Ogrizovićeva 43.,10000 Zagreb</item>
    </izvorni_sadrzaj>
    <derivirana_varijabla naziv="DomainObject.Predmet.SudioniciListAdressOIB_1">
      <item>FINA, RC ZAGREB, Podružnica Bjelovar, OIB 85821130368, F. Supila 4,43000 Bjelovar</item>
      <item>DIORIT d.o.o. za proizvodnju kamena, Đulovac, OIB 04828055180, Đurina 92,43532 Đulovac</item>
      <item>Pavo Batinić, OIB 89769124584, Ogrizovićeva 43.,10000 Zagreb</item>
    </derivirana_varijabla>
  </DomainObject.Predmet.SudioniciListAdressOIB>
  <DomainObject.UcesnikSudskeRadnje.NazivFormated>
    <izvorni_sadrzaj>DIORIT d.o.o. za proizvodnju kamena, Đulovac, OIB 04828055180, Đurina 92,43532 Đulovac</izvorni_sadrzaj>
    <derivirana_varijabla naziv="DomainObject.UcesnikSudskeRadnje.NazivFormated_1">DIORIT d.o.o. za proizvodnju kamena, Đulovac, OIB 04828055180, Đurina 92,43532 Đulovac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49784-516B-4442-87D8-4BAB9CE51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1842</properties:Characters>
  <properties:Lines>76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2016-03-15T12:00:00Z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DIORIT d.o.o. za proizvodnju kamena, Đulovac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