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dd8d" w14:paraId="5d2dd8d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AC3F0C">
        <w:rPr>
          <w:rFonts w:cs="Times New Roman"/>
          <w:szCs w:val="24"/>
        </w:rPr>
        <w:t>8</w:t>
      </w:r>
      <w:r w:rsidR="005A6179">
        <w:rPr>
          <w:rFonts w:cs="Times New Roman"/>
          <w:szCs w:val="24"/>
        </w:rPr>
        <w:t>457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>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5A6179">
        <w:t>AS ENERGETSKA OPREMA j.d.o.o. OIB:75740175444, Zagreb, Tomislava Krizmana 4</w:t>
      </w:r>
      <w:r w:rsidR="005A6179">
        <w:t>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5A6179">
        <w:rPr>
          <w:rFonts w:cs="Times New Roman"/>
          <w:szCs w:val="24"/>
        </w:rPr>
        <w:t>154.804,38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5A6179"/>
    <w:rsid w:val="00856A9B"/>
    <w:rsid w:val="008F133B"/>
    <w:rsid w:val="00960515"/>
    <w:rsid w:val="00AC3F0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7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7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8457</izvorni_sadrzaj>
    <derivirana_varijabla naziv="DomainObject.Predmet.Broj_1">8457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St-8457/2015</izvorni_sadrzaj>
    <derivirana_varijabla naziv="DomainObject.Predmet.OznakaBroj_1">St-8457/2015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ENERGETSKA OPREMA j.d.o.o. zastupanog po punomoćniku IGOR JELIĆ</izvorni_sadrzaj>
    <derivirana_varijabla naziv="DomainObject.Predmet.ProtustrankaFormated_1">  AS ENERGETSKA OPREMA j.d.o.o. zastupanog po punomoćniku IGOR JELIĆ</derivirana_varijabla>
  </DomainObject.Predmet.ProtustrankaFormated>
  <DomainObject.Predmet.ProtustrankaFormatedOIB>
    <izvorni_sadrzaj>  AS ENERGETSKA OPREMA j.d.o.o., OIB 75740175444 zastupanog po punomoćniku IGOR JELIĆ</izvorni_sadrzaj>
    <derivirana_varijabla naziv="DomainObject.Predmet.ProtustrankaFormatedOIB_1">  AS ENERGETSKA OPREMA j.d.o.o., OIB 75740175444 zastupanog po punomoćniku IGOR JELIĆ</derivirana_varijabla>
  </DomainObject.Predmet.ProtustrankaFormatedOIB>
  <DomainObject.Predmet.ProtustrankaFormatedWithAdress>
    <izvorni_sadrzaj> AS ENERGETSKA OPREMA j.d.o.o., Tomislava Krizmana 4, 10000 Zagreb zastupanog po punomoćniku IGOR JELIĆ</izvorni_sadrzaj>
    <derivirana_varijabla naziv="DomainObject.Predmet.ProtustrankaFormatedWithAdress_1"> AS ENERGETSKA OPREMA j.d.o.o., Tomislava Krizmana 4, 10000 Zagreb zastupanog po punomoćniku IGOR JELIĆ</derivirana_varijabla>
  </DomainObject.Predmet.ProtustrankaFormatedWithAdress>
  <DomainObject.Predmet.ProtustrankaFormatedWithAdressOIB>
    <izvorni_sadrzaj> AS ENERGETSKA OPREMA j.d.o.o., OIB 75740175444, Tomislava Krizmana 4, 10000 Zagreb zastupanog po punomoćniku IGOR JELIĆ</izvorni_sadrzaj>
    <derivirana_varijabla naziv="DomainObject.Predmet.ProtustrankaFormatedWithAdressOIB_1"> AS ENERGETSKA OPREMA j.d.o.o., OIB 75740175444, Tomislava Krizmana 4, 10000 Zagreb zastupanog po punomoćniku IGOR JELIĆ</derivirana_varijabla>
  </DomainObject.Predmet.ProtustrankaFormatedWithAdressOIB>
  <DomainObject.Predmet.ProtustrankaWithAdress>
    <izvorni_sadrzaj>AS ENERGETSKA OPREMA j.d.o.o. Tomislava Krizmana 4, 10000 Zagreb</izvorni_sadrzaj>
    <derivirana_varijabla naziv="DomainObject.Predmet.ProtustrankaWithAdress_1">AS ENERGETSKA OPREMA j.d.o.o. Tomislava Krizmana 4, 10000 Zagreb</derivirana_varijabla>
  </DomainObject.Predmet.ProtustrankaWithAdress>
  <DomainObject.Predmet.ProtustrankaWithAdressOIB>
    <izvorni_sadrzaj>AS ENERGETSKA OPREMA j.d.o.o., OIB 75740175444, Tomislava Krizmana 4, 10000 Zagreb</izvorni_sadrzaj>
    <derivirana_varijabla naziv="DomainObject.Predmet.ProtustrankaWithAdressOIB_1">AS ENERGETSKA OPREMA j.d.o.o., OIB 75740175444, Tomislava Krizmana 4, 10000 Zagreb</derivirana_varijabla>
  </DomainObject.Predmet.ProtustrankaWithAdressOIB>
  <DomainObject.Predmet.ProtustrankaNazivFormated>
    <izvorni_sadrzaj>AS ENERGETSKA OPREMA j.d.o.o.</izvorni_sadrzaj>
    <derivirana_varijabla naziv="DomainObject.Predmet.ProtustrankaNazivFormated_1">AS ENERGETSKA OPREMA j.d.o.o.</derivirana_varijabla>
  </DomainObject.Predmet.ProtustrankaNazivFormated>
  <DomainObject.Predmet.ProtustrankaNazivFormatedOIB>
    <izvorni_sadrzaj>AS ENERGETSKA OPREMA j.d.o.o., OIB 75740175444</izvorni_sadrzaj>
    <derivirana_varijabla naziv="DomainObject.Predmet.ProtustrankaNazivFormatedOIB_1">AS ENERGETSKA OPREMA j.d.o.o., OIB 75740175444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ENERGETSKA OPREMA j.d.o.o. zastupanog po punomoćniku IGOR JELIĆ</item>
    </izvorni_sadrzaj>
    <derivirana_varijabla naziv="DomainObject.Predmet.ProtuStrankaListFormated_1">
      <item>AS ENERGETSKA OPREMA j.d.o.o. zastupanog po punomoćniku IGOR JELIĆ</item>
    </derivirana_varijabla>
  </DomainObject.Predmet.ProtuStrankaListFormated>
  <DomainObject.Predmet.ProtuStrankaListFormatedOIB>
    <izvorni_sadrzaj>
      <item>AS ENERGETSKA OPREMA j.d.o.o., OIB 75740175444 zastupanog po punomoćniku IGOR JELIĆ</item>
    </izvorni_sadrzaj>
    <derivirana_varijabla naziv="DomainObject.Predmet.ProtuStrankaListFormatedOIB_1">
      <item>AS ENERGETSKA OPREMA j.d.o.o., OIB 75740175444 zastupanog po punomoćniku IGOR JELIĆ</item>
    </derivirana_varijabla>
  </DomainObject.Predmet.ProtuStrankaListFormatedOIB>
  <DomainObject.Predmet.ProtuStrankaListFormatedWithAdress>
    <izvorni_sadrzaj>
      <item>AS ENERGETSKA OPREMA j.d.o.o., Tomislava Krizmana 4, 10000 Zagreb zastupanog po punomoćniku IGOR JELIĆ</item>
    </izvorni_sadrzaj>
    <derivirana_varijabla naziv="DomainObject.Predmet.ProtuStrankaListFormatedWithAdress_1">
      <item>AS ENERGETSKA OPREMA j.d.o.o., Tomislava Krizmana 4, 10000 Zagreb zastupanog po punomoćniku IGOR JELIĆ</item>
    </derivirana_varijabla>
  </DomainObject.Predmet.ProtuStrankaListFormatedWithAdress>
  <DomainObject.Predmet.ProtuStrankaListFormatedWithAdressOIB>
    <izvorni_sadrzaj>
      <item>AS ENERGETSKA OPREMA j.d.o.o., OIB 75740175444, Tomislava Krizmana 4, 10000 Zagreb zastupanog po punomoćniku IGOR JELIĆ</item>
    </izvorni_sadrzaj>
    <derivirana_varijabla naziv="DomainObject.Predmet.ProtuStrankaListFormatedWithAdressOIB_1">
      <item>AS ENERGETSKA OPREMA j.d.o.o., OIB 75740175444, Tomislava Krizmana 4, 10000 Zagreb zastupanog po punomoćniku IGOR JELIĆ</item>
    </derivirana_varijabla>
  </DomainObject.Predmet.ProtuStrankaListFormatedWithAdressOIB>
  <DomainObject.Predmet.ProtuStrankaListNazivFormated>
    <izvorni_sadrzaj>
      <item>AS ENERGETSKA OPREMA j.d.o.o.</item>
    </izvorni_sadrzaj>
    <derivirana_varijabla naziv="DomainObject.Predmet.ProtuStrankaListNazivFormated_1">
      <item>AS ENERGETSKA OPREMA j.d.o.o.</item>
    </derivirana_varijabla>
  </DomainObject.Predmet.ProtuStrankaListNazivFormated>
  <DomainObject.Predmet.ProtuStrankaListNazivFormatedOIB>
    <izvorni_sadrzaj>
      <item>AS ENERGETSKA OPREMA j.d.o.o., OIB 75740175444</item>
    </izvorni_sadrzaj>
    <derivirana_varijabla naziv="DomainObject.Predmet.ProtuStrankaListNazivFormatedOIB_1">
      <item>AS ENERGETSKA OPREMA j.d.o.o., OIB 75740175444</item>
    </derivirana_varijabla>
  </DomainObject.Predmet.ProtuStrankaListNazivFormatedOIB>
  <DomainObject.Predmet.OstaliListFormated>
    <izvorni_sadrzaj>
      <item>IGOR JELIĆ punomoćnik sudionika u postupku AS ENERGETSKA OPREMA j.d.o.o.</item>
    </izvorni_sadrzaj>
    <derivirana_varijabla naziv="DomainObject.Predmet.OstaliListFormated_1">
      <item>IGOR JELIĆ punomoćnik sudionika u postupku AS ENERGETSKA OPREMA j.d.o.o.</item>
    </derivirana_varijabla>
  </DomainObject.Predmet.OstaliListFormated>
  <DomainObject.Predmet.OstaliListFormatedOIB>
    <izvorni_sadrzaj>
      <item>IGOR JELIĆ, OIB 26684891922 punomoćnik sudionika u postupku AS ENERGETSKA OPREMA j.d.o.o.</item>
    </izvorni_sadrzaj>
    <derivirana_varijabla naziv="DomainObject.Predmet.OstaliListFormatedOIB_1">
      <item>IGOR JELIĆ, OIB 26684891922 punomoćnik sudionika u postupku AS ENERGETSKA OPREMA j.d.o.o.</item>
    </derivirana_varijabla>
  </DomainObject.Predmet.OstaliListFormatedOIB>
  <DomainObject.Predmet.OstaliListFormatedWithAdress>
    <izvorni_sadrzaj>
      <item>IGOR JELIĆ, ULICA IVE KERDIĆA 49, 10000 Zagreb punomoćnik sudionika u postupku AS ENERGETSKA OPREMA j.d.o.o.</item>
    </izvorni_sadrzaj>
    <derivirana_varijabla naziv="DomainObject.Predmet.OstaliListFormatedWithAdress_1">
      <item>IGOR JELIĆ, ULICA IVE KERDIĆA 49, 10000 Zagreb punomoćnik sudionika u postupku AS ENERGETSKA OPREMA j.d.o.o.</item>
    </derivirana_varijabla>
  </DomainObject.Predmet.OstaliListFormatedWithAdress>
  <DomainObject.Predmet.OstaliListFormatedWithAdressOIB>
    <izvorni_sadrzaj>
      <item>IGOR JELIĆ, OIB 26684891922, ULICA IVE KERDIĆA 49, 10000 Zagreb punomoćnik sudionika u postupku AS ENERGETSKA OPREMA j.d.o.o.</item>
    </izvorni_sadrzaj>
    <derivirana_varijabla naziv="DomainObject.Predmet.OstaliListFormatedWithAdressOIB_1">
      <item>IGOR JELIĆ, OIB 26684891922, ULICA IVE KERDIĆA 49, 10000 Zagreb punomoćnik sudionika u postupku AS ENERGETSKA OPREMA j.d.o.o.</item>
    </derivirana_varijabla>
  </DomainObject.Predmet.OstaliListFormatedWithAdressOIB>
  <DomainObject.Predmet.OstaliListNazivFormated>
    <izvorni_sadrzaj>
      <item>IGOR JELIĆ</item>
    </izvorni_sadrzaj>
    <derivirana_varijabla naziv="DomainObject.Predmet.OstaliListNazivFormated_1">
      <item>IGOR JELIĆ</item>
    </derivirana_varijabla>
  </DomainObject.Predmet.OstaliListNazivFormated>
  <DomainObject.Predmet.OstaliListNazivFormatedOIB>
    <izvorni_sadrzaj>
      <item>IGOR JELIĆ, OIB 26684891922</item>
    </izvorni_sadrzaj>
    <derivirana_varijabla naziv="DomainObject.Predmet.OstaliListNazivFormatedOIB_1">
      <item>IGOR JELIĆ, OIB 26684891922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ENERGETSKA OPREMA j.d.o.o.</izvorni_sadrzaj>
    <derivirana_varijabla naziv="DomainObject.Predmet.ProtustrankaIDrugi_1">AS ENERGETSKA OPREMA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ENERGETSKA OPREMA j.d.o.o., OIB 75740175444, Tomislava Krizmana 4, 10000 Zagreb</izvorni_sadrzaj>
    <derivirana_varijabla naziv="DomainObject.Predmet.ProtustrankaIDrugiAdressOIB_1">AS ENERGETSKA OPREMA j.d.o.o., OIB 75740175444,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ENERGETSKA OPREMA j.d.o.o.</item>
      <item>IGOR JELIĆ</item>
    </izvorni_sadrzaj>
    <derivirana_varijabla naziv="DomainObject.Predmet.SudioniciListNaziv_1">
      <item>FINA Regionalni centar Zagreb</item>
      <item>AS ENERGETSKA OPREMA j.d.o.o.</item>
      <item>IGOR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 ENERGETSKA OPREMA j.d.o.o., OIB 75740175444, Tomislava Krizmana 4,10000 Zagreb</item>
      <item>IGOR JELIĆ, OIB 26684891922, ULICA IVE KERDIĆA 49,10000 Zagreb</item>
    </izvorni_sadrzaj>
    <derivirana_varijabla naziv="DomainObject.Predmet.SudioniciListAdressOIB_1">
      <item>FINA Regionalni centar Zagreb, OIB 85821130368, Trg svibanjskih žrtava 1995. 1,10000 Zagreb</item>
      <item>AS ENERGETSKA OPREMA j.d.o.o., OIB 75740175444, Tomislava Krizmana 4,10000 Zagreb</item>
      <item>IGOR JELIĆ, OIB 26684891922, ULICA IVE KERDIĆA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75740175444</item>
      <item>, OIB 26684891922</item>
    </izvorni_sadrzaj>
    <derivirana_varijabla naziv="DomainObject.Predmet.SudioniciListNazivOIB_1">
      <item>, OIB 85821130368</item>
      <item>, OIB 75740175444</item>
      <item>, OIB 26684891922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1313</properties:Characters>
  <properties:Lines>37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2016-02-10T08:56:00Z</cp:lastPrinted>
  <dcterms:modified xmlns:xsi="http://www.w3.org/2001/XMLSchema-instance" xsi:type="dcterms:W3CDTF">2016-02-10T08:56:00Z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