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5788" w14:paraId="18b5788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404962">
        <w:t>13</w:t>
      </w:r>
      <w:r w:rsidR="004874AB">
        <w:t>9</w:t>
      </w:r>
      <w:r w:rsidR="00404962">
        <w:t>8</w:t>
      </w:r>
      <w:r w:rsidRPr="00151FF0">
        <w:t>/1</w:t>
      </w:r>
      <w:r w:rsidR="004874AB">
        <w:t>6</w:t>
      </w:r>
      <w:r w:rsidRPr="00151FF0">
        <w:t>-</w:t>
      </w:r>
      <w:r w:rsidR="00404962">
        <w:t>5</w:t>
      </w:r>
      <w:r w:rsidR="0099618C">
        <w:t>4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404962" w:rsidP="00404962" w:rsidR="00404962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Pr="007027D2">
        <w:rPr>
          <w:bCs/>
        </w:rPr>
        <w:t>FORMA PLASTIKA d.o.o. za proizvodnju i trgovinu u stečaju, Valpovo, Preradovića Petra 7, MBS 030091361, OIB 03595291677</w:t>
      </w:r>
      <w:r w:rsidRPr="009431C5">
        <w:rPr>
          <w:bCs/>
        </w:rPr>
        <w:t>,</w:t>
      </w:r>
      <w:r>
        <w:rPr>
          <w:b/>
        </w:rPr>
        <w:t xml:space="preserve"> </w:t>
      </w:r>
      <w:r>
        <w:t xml:space="preserve">dana </w:t>
      </w:r>
      <w:r w:rsidR="00DA2096">
        <w:t>24</w:t>
      </w:r>
      <w:r>
        <w:t xml:space="preserve">. </w:t>
      </w:r>
      <w:r w:rsidR="00DA2096">
        <w:t>siječnj</w:t>
      </w:r>
      <w:r>
        <w:t>a 201</w:t>
      </w:r>
      <w:r w:rsidR="00DA2096">
        <w:t>8</w:t>
      </w:r>
      <w:r>
        <w:t xml:space="preserve">. </w:t>
      </w:r>
    </w:p>
    <w:p w:rsidRDefault="008D4802" w:rsidR="008D4802">
      <w:pPr>
        <w:jc w:val="both"/>
      </w:pP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150D45" w:rsidR="00211504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DA2096">
        <w:t>Borisu Grbeša, Ulica Zinke Kunc 21B, Belišće,</w:t>
      </w:r>
      <w:r>
        <w:t xml:space="preserve"> OIB </w:t>
      </w:r>
      <w:r w:rsidR="00A4713F">
        <w:t>94432115446</w:t>
      </w:r>
      <w:r>
        <w:t xml:space="preserve">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</w:t>
      </w:r>
      <w:r w:rsidR="00A4713F">
        <w:t xml:space="preserve">zk.ul.br. </w:t>
      </w:r>
      <w:r w:rsidR="00150D45" w:rsidRPr="00150D45">
        <w:t>1195, k.o. Belišće i to kč.br. 2050 u naravi kuća i dvor površine 302 m²</w:t>
      </w:r>
      <w:r w:rsidR="009532CA">
        <w:t>,</w:t>
      </w:r>
    </w:p>
    <w:p w:rsidRDefault="004E0F0A" w:rsidP="00211504" w:rsidR="004E0F0A">
      <w:pPr>
        <w:pStyle w:val="Odlomakpopisa"/>
        <w:ind w:left="720"/>
        <w:jc w:val="both"/>
      </w:pPr>
      <w:r>
        <w:t xml:space="preserve">za iznos od </w:t>
      </w:r>
      <w:r w:rsidR="00FD4A03">
        <w:t>1</w:t>
      </w:r>
      <w:r w:rsidR="00150D45">
        <w:t>27</w:t>
      </w:r>
      <w:r w:rsidR="00FD4A03">
        <w:t>.</w:t>
      </w:r>
      <w:r w:rsidR="00C45C80">
        <w:t>57</w:t>
      </w:r>
      <w:r w:rsidR="00150D45">
        <w:t>5</w:t>
      </w:r>
      <w:r w:rsidR="006A7EDF">
        <w:t>,00</w:t>
      </w:r>
      <w:r>
        <w:t xml:space="preserve"> kn.</w:t>
      </w:r>
    </w:p>
    <w:p w:rsidRDefault="004E0F0A" w:rsidP="004E0F0A" w:rsidR="004E0F0A">
      <w:pPr>
        <w:jc w:val="both"/>
      </w:pPr>
    </w:p>
    <w:p w:rsidRDefault="004E0F0A" w:rsidP="00C45C80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C45C80" w:rsidRPr="00C45C80">
        <w:t>127.575</w:t>
      </w:r>
      <w:r w:rsidR="00211504" w:rsidRPr="00211504">
        <w:t xml:space="preserve">,00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C45C80">
        <w:t>50.630</w:t>
      </w:r>
      <w:r w:rsidR="00BC30DA">
        <w:t>,00</w:t>
      </w:r>
      <w:r w:rsidR="00662006">
        <w:t xml:space="preserve"> </w:t>
      </w:r>
      <w:r w:rsidR="00B553CD">
        <w:t>kn</w:t>
      </w:r>
      <w:r w:rsidR="00DC4048">
        <w:t xml:space="preserve">, odnosno uplata iznosa od </w:t>
      </w:r>
      <w:r w:rsidR="00C45C80">
        <w:t>76.945</w:t>
      </w:r>
      <w:r w:rsidR="00BC30DA">
        <w:t>,00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797A62">
        <w:t>597</w:t>
      </w:r>
      <w:r w:rsidR="00C45C80">
        <w:t>57</w:t>
      </w:r>
      <w:r>
        <w:t xml:space="preserve">, a kao podatak drugi broj P2 </w:t>
      </w:r>
      <w:r w:rsidR="000F6F63">
        <w:t xml:space="preserve">treba upisati </w:t>
      </w:r>
      <w:r w:rsidR="00797A62">
        <w:t>171</w:t>
      </w:r>
      <w:r w:rsidR="00C45C80">
        <w:t>3</w:t>
      </w:r>
      <w:r w:rsidR="00797A62">
        <w:t>2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62505E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C45C80" w:rsidRPr="00C45C80">
        <w:t>127.575</w:t>
      </w:r>
      <w:r w:rsidR="0062505E">
        <w:t xml:space="preserve">,00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62505E" w:rsidRPr="0062505E">
        <w:rPr>
          <w:bCs/>
        </w:rPr>
        <w:t xml:space="preserve">50.630,00 </w:t>
      </w:r>
      <w:r w:rsidR="00D130E3" w:rsidRPr="009752AC">
        <w:rPr>
          <w:bCs/>
        </w:rPr>
        <w:t xml:space="preserve">kn, te s računa broj HR1123900011300028787 iznos od </w:t>
      </w:r>
      <w:r w:rsidR="0062505E" w:rsidRPr="0062505E">
        <w:rPr>
          <w:bCs/>
        </w:rPr>
        <w:t xml:space="preserve">76.945,00 </w:t>
      </w:r>
      <w:r w:rsidR="00D130E3" w:rsidRPr="009752AC">
        <w:rPr>
          <w:bCs/>
        </w:rPr>
        <w:t>kn na žiro-račun suda broj HR3123900011300000200 kod Hrvatske poštanske banke s pozivom na broj HR 05 272-</w:t>
      </w:r>
      <w:r w:rsidR="00797A62">
        <w:rPr>
          <w:bCs/>
        </w:rPr>
        <w:t>1398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lastRenderedPageBreak/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02578A">
        <w:t>treć</w:t>
      </w:r>
      <w:r w:rsidR="00A93365">
        <w:t xml:space="preserve">oj </w:t>
      </w:r>
      <w:r>
        <w:t xml:space="preserve">elektroničkoj javnoj dražbi dana od </w:t>
      </w:r>
      <w:r w:rsidR="0002578A">
        <w:t>25</w:t>
      </w:r>
      <w:r>
        <w:t>.</w:t>
      </w:r>
      <w:r w:rsidR="0002578A">
        <w:t>1</w:t>
      </w:r>
      <w:r w:rsidR="00A93365">
        <w:t>0</w:t>
      </w:r>
      <w:r>
        <w:t>.</w:t>
      </w:r>
      <w:r w:rsidR="00C34239">
        <w:t>201</w:t>
      </w:r>
      <w:r w:rsidR="00A93365">
        <w:t>7</w:t>
      </w:r>
      <w:r w:rsidR="00C34239">
        <w:t>.</w:t>
      </w:r>
      <w:r>
        <w:t xml:space="preserve"> do </w:t>
      </w:r>
      <w:r w:rsidR="0002578A">
        <w:t>18</w:t>
      </w:r>
      <w:r>
        <w:t>.0</w:t>
      </w:r>
      <w:r w:rsidR="0002578A">
        <w:t>1</w:t>
      </w:r>
      <w:r>
        <w:t>.201</w:t>
      </w:r>
      <w:r w:rsidR="0002578A">
        <w:t>8</w:t>
      </w:r>
      <w:r>
        <w:t>. godine 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02578A">
        <w:t>3</w:t>
      </w:r>
      <w:r w:rsidR="00911262">
        <w:t>.</w:t>
      </w:r>
      <w:r w:rsidR="0002578A">
        <w:t>04</w:t>
      </w:r>
      <w:r>
        <w:t>.201</w:t>
      </w:r>
      <w:r w:rsidR="0002578A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A71D1" w:rsidP="004E0F0A" w:rsidR="005A71D1">
      <w:pPr>
        <w:jc w:val="both"/>
      </w:pPr>
    </w:p>
    <w:p w:rsidRDefault="004E0F0A" w:rsidP="005A71D1" w:rsidR="004E0F0A">
      <w:pPr>
        <w:jc w:val="center"/>
      </w:pPr>
      <w:r>
        <w:t xml:space="preserve">U Osijeku </w:t>
      </w:r>
      <w:r w:rsidR="0002578A" w:rsidRPr="0002578A">
        <w:t>24. siječnja 2018</w:t>
      </w:r>
      <w:r>
        <w:t>.</w:t>
      </w:r>
    </w:p>
    <w:p w:rsidRDefault="005A71D1" w:rsidP="005A71D1" w:rsidR="005A71D1">
      <w:pPr>
        <w:jc w:val="center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A93365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FA1D84" w:rsidP="004E0F0A" w:rsidR="00FA1D84">
      <w:pPr>
        <w:jc w:val="both"/>
      </w:pPr>
    </w:p>
    <w:p w:rsidRDefault="0002578A" w:rsidP="004E0F0A" w:rsidR="0002578A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B40758" w:rsidR="00053A04">
      <w:pPr>
        <w:pStyle w:val="Odlomakpopisa"/>
        <w:numPr>
          <w:ilvl w:val="0"/>
          <w:numId w:val="5"/>
        </w:numPr>
        <w:jc w:val="both"/>
      </w:pPr>
      <w:r>
        <w:t>stečajn</w:t>
      </w:r>
      <w:r w:rsidR="00145D03">
        <w:t>i</w:t>
      </w:r>
      <w:r>
        <w:t xml:space="preserve"> upravitelj</w:t>
      </w:r>
      <w:r w:rsidR="001E7CB5">
        <w:t xml:space="preserve"> </w:t>
      </w:r>
      <w:r w:rsidR="00145D03">
        <w:t>Zoran Subotić</w:t>
      </w:r>
    </w:p>
    <w:p w:rsidRDefault="00145D03" w:rsidP="00145D03" w:rsidR="00145D03">
      <w:pPr>
        <w:pStyle w:val="Odlomakpopisa"/>
        <w:numPr>
          <w:ilvl w:val="0"/>
          <w:numId w:val="5"/>
        </w:numPr>
        <w:jc w:val="both"/>
      </w:pPr>
      <w:r w:rsidRPr="00145D03">
        <w:t xml:space="preserve">Borisu Grbeša, Ulica Zinke Kunc 21B, Belišće </w:t>
      </w:r>
    </w:p>
    <w:p w:rsidRDefault="004E0F0A" w:rsidP="00076D97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4A7283">
        <w:t>Osijek</w:t>
      </w:r>
      <w:r w:rsidR="00041473">
        <w:t xml:space="preserve">u </w:t>
      </w:r>
      <w:r>
        <w:t xml:space="preserve">zk odjel </w:t>
      </w:r>
      <w:r w:rsidR="00145D03">
        <w:t>Valpovo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4A7283">
        <w:t>Osijek</w:t>
      </w:r>
      <w:r>
        <w:t xml:space="preserve"> po pravomoćnosti</w:t>
      </w:r>
    </w:p>
    <w:p w:rsidRDefault="004E0F0A" w:rsidP="00B83C12" w:rsidR="00135243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</w:t>
      </w:r>
      <w:r w:rsidR="00041473">
        <w:t xml:space="preserve"> po pravomoćnosti</w:t>
      </w:r>
    </w:p>
    <w:p w:rsidRDefault="00AB1B04" w:rsidP="00AB1B04" w:rsidR="00AB1B04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AB1B04" w:rsidP="00AB1B04" w:rsidR="00AB1B04">
      <w:pPr>
        <w:pStyle w:val="Odlomakpopisa"/>
        <w:ind w:left="720"/>
        <w:jc w:val="both"/>
      </w:pPr>
    </w:p>
    <w:sectPr w:rsidR="00AB1B0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32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404962" w:rsidRPr="00404962">
      <w:t>1398/16-5</w:t>
    </w:r>
    <w:r w:rsidR="0099618C"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8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9"/>
  </w:num>
  <w:num w:numId="8">
    <w:abstractNumId w:val="10"/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2578A"/>
    <w:rsid w:val="0002599A"/>
    <w:rsid w:val="00031CCE"/>
    <w:rsid w:val="00041473"/>
    <w:rsid w:val="000420EE"/>
    <w:rsid w:val="000462E0"/>
    <w:rsid w:val="0004674A"/>
    <w:rsid w:val="00053A04"/>
    <w:rsid w:val="000568B2"/>
    <w:rsid w:val="00064CBA"/>
    <w:rsid w:val="00076D97"/>
    <w:rsid w:val="000818DC"/>
    <w:rsid w:val="0008436A"/>
    <w:rsid w:val="000975C1"/>
    <w:rsid w:val="000A12CC"/>
    <w:rsid w:val="000A2033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5243"/>
    <w:rsid w:val="00140052"/>
    <w:rsid w:val="00141C3B"/>
    <w:rsid w:val="0014287E"/>
    <w:rsid w:val="00143FD5"/>
    <w:rsid w:val="00145BB5"/>
    <w:rsid w:val="00145D03"/>
    <w:rsid w:val="00150D4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E7CB5"/>
    <w:rsid w:val="00200022"/>
    <w:rsid w:val="00202778"/>
    <w:rsid w:val="00211504"/>
    <w:rsid w:val="002120F8"/>
    <w:rsid w:val="002221AD"/>
    <w:rsid w:val="00223526"/>
    <w:rsid w:val="00225A74"/>
    <w:rsid w:val="00235A47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2C45"/>
    <w:rsid w:val="00317D16"/>
    <w:rsid w:val="00322D5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4962"/>
    <w:rsid w:val="004061D1"/>
    <w:rsid w:val="0041012D"/>
    <w:rsid w:val="00413F34"/>
    <w:rsid w:val="00414684"/>
    <w:rsid w:val="00417DFD"/>
    <w:rsid w:val="004222C6"/>
    <w:rsid w:val="00424DCF"/>
    <w:rsid w:val="0044388A"/>
    <w:rsid w:val="00445CA2"/>
    <w:rsid w:val="00452631"/>
    <w:rsid w:val="0046590F"/>
    <w:rsid w:val="00471F10"/>
    <w:rsid w:val="00474651"/>
    <w:rsid w:val="004761A5"/>
    <w:rsid w:val="00477F15"/>
    <w:rsid w:val="00480489"/>
    <w:rsid w:val="004841E8"/>
    <w:rsid w:val="004854D4"/>
    <w:rsid w:val="004868A7"/>
    <w:rsid w:val="004874AB"/>
    <w:rsid w:val="00491777"/>
    <w:rsid w:val="004A7283"/>
    <w:rsid w:val="004A79EB"/>
    <w:rsid w:val="004C1A49"/>
    <w:rsid w:val="004C4F1E"/>
    <w:rsid w:val="004C7585"/>
    <w:rsid w:val="004E0F0A"/>
    <w:rsid w:val="004E7002"/>
    <w:rsid w:val="004F225F"/>
    <w:rsid w:val="004F5FD3"/>
    <w:rsid w:val="004F68EF"/>
    <w:rsid w:val="00500F4A"/>
    <w:rsid w:val="0050432F"/>
    <w:rsid w:val="00505DD0"/>
    <w:rsid w:val="005131D3"/>
    <w:rsid w:val="005153F9"/>
    <w:rsid w:val="005216BB"/>
    <w:rsid w:val="00530129"/>
    <w:rsid w:val="00533684"/>
    <w:rsid w:val="00542A40"/>
    <w:rsid w:val="00542FAD"/>
    <w:rsid w:val="00555A5F"/>
    <w:rsid w:val="005606B3"/>
    <w:rsid w:val="00562DE4"/>
    <w:rsid w:val="005A1517"/>
    <w:rsid w:val="005A71D1"/>
    <w:rsid w:val="005C15A4"/>
    <w:rsid w:val="005C72BB"/>
    <w:rsid w:val="005D2747"/>
    <w:rsid w:val="005F0872"/>
    <w:rsid w:val="005F4DFA"/>
    <w:rsid w:val="0061543A"/>
    <w:rsid w:val="0062505E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C0E18"/>
    <w:rsid w:val="006C25CD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97A62"/>
    <w:rsid w:val="007B0F43"/>
    <w:rsid w:val="007B3C3B"/>
    <w:rsid w:val="007B53D9"/>
    <w:rsid w:val="007B59AB"/>
    <w:rsid w:val="007B6DF7"/>
    <w:rsid w:val="007C7170"/>
    <w:rsid w:val="007E652C"/>
    <w:rsid w:val="007E7BDB"/>
    <w:rsid w:val="007F273F"/>
    <w:rsid w:val="007F33F7"/>
    <w:rsid w:val="0080559F"/>
    <w:rsid w:val="00813169"/>
    <w:rsid w:val="008132EA"/>
    <w:rsid w:val="00813F4C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05A63"/>
    <w:rsid w:val="00911262"/>
    <w:rsid w:val="00912CA9"/>
    <w:rsid w:val="00931E58"/>
    <w:rsid w:val="00932A65"/>
    <w:rsid w:val="00946437"/>
    <w:rsid w:val="009502E3"/>
    <w:rsid w:val="009531E8"/>
    <w:rsid w:val="009532CA"/>
    <w:rsid w:val="009538FE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9618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3003C"/>
    <w:rsid w:val="00A34E0A"/>
    <w:rsid w:val="00A4713F"/>
    <w:rsid w:val="00A577B6"/>
    <w:rsid w:val="00A57D3E"/>
    <w:rsid w:val="00A74469"/>
    <w:rsid w:val="00A7779B"/>
    <w:rsid w:val="00A90CA5"/>
    <w:rsid w:val="00A91489"/>
    <w:rsid w:val="00A924F5"/>
    <w:rsid w:val="00A93365"/>
    <w:rsid w:val="00AB1B04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32B35"/>
    <w:rsid w:val="00B33ED8"/>
    <w:rsid w:val="00B40758"/>
    <w:rsid w:val="00B41D7F"/>
    <w:rsid w:val="00B553CD"/>
    <w:rsid w:val="00B7323F"/>
    <w:rsid w:val="00B7486B"/>
    <w:rsid w:val="00B83C12"/>
    <w:rsid w:val="00B92F6B"/>
    <w:rsid w:val="00BA301E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5C80"/>
    <w:rsid w:val="00C4763B"/>
    <w:rsid w:val="00C47A65"/>
    <w:rsid w:val="00C57D86"/>
    <w:rsid w:val="00C773E3"/>
    <w:rsid w:val="00C80F42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6649"/>
    <w:rsid w:val="00CB0AF9"/>
    <w:rsid w:val="00CB329E"/>
    <w:rsid w:val="00CB5635"/>
    <w:rsid w:val="00CC15DD"/>
    <w:rsid w:val="00CC3247"/>
    <w:rsid w:val="00CD1611"/>
    <w:rsid w:val="00CE58E7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096"/>
    <w:rsid w:val="00DA29CF"/>
    <w:rsid w:val="00DA37DE"/>
    <w:rsid w:val="00DA3EA7"/>
    <w:rsid w:val="00DC3FE0"/>
    <w:rsid w:val="00DC4048"/>
    <w:rsid w:val="00DC4D66"/>
    <w:rsid w:val="00DC4E39"/>
    <w:rsid w:val="00DD2D05"/>
    <w:rsid w:val="00DE1877"/>
    <w:rsid w:val="00DE53C6"/>
    <w:rsid w:val="00DF00D4"/>
    <w:rsid w:val="00DF0979"/>
    <w:rsid w:val="00DF5C40"/>
    <w:rsid w:val="00E01FA4"/>
    <w:rsid w:val="00E161D1"/>
    <w:rsid w:val="00E16428"/>
    <w:rsid w:val="00E22748"/>
    <w:rsid w:val="00E26734"/>
    <w:rsid w:val="00E31038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E4CDB"/>
    <w:rsid w:val="00F00D98"/>
    <w:rsid w:val="00F07083"/>
    <w:rsid w:val="00F14D32"/>
    <w:rsid w:val="00F15D64"/>
    <w:rsid w:val="00F240AF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709CB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32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2E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2E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2E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2E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32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2E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2E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2E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2E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1398</izvorni_sadrzaj>
    <derivirana_varijabla naziv="DomainObject.Predmet.Broj_1">1398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St-1398/2016</izvorni_sadrzaj>
    <derivirana_varijabla naziv="DomainObject.Predmet.OznakaBroj_1">St-1398/2016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FORMA PLASTIKA d.o.o. za proizvodnju i trgovinu</izvorni_sadrzaj>
    <derivirana_varijabla naziv="DomainObject.Predmet.ProtustrankaFormated_1">  FORMA PLASTIKA d.o.o. za proizvodnju i trgovinu</derivirana_varijabla>
  </DomainObject.Predmet.ProtustrankaFormated>
  <DomainObject.Predmet.ProtustrankaFormatedOIB>
    <izvorni_sadrzaj>  FORMA PLASTIKA d.o.o. za proizvodnju i trgovinu, OIB 03595291677</izvorni_sadrzaj>
    <derivirana_varijabla naziv="DomainObject.Predmet.ProtustrankaFormatedOIB_1">  FORMA PLASTIKA d.o.o. za proizvodnju i trgovinu, OIB 03595291677</derivirana_varijabla>
  </DomainObject.Predmet.ProtustrankaFormatedOIB>
  <DomainObject.Predmet.ProtustrankaFormatedWithAdress>
    <izvorni_sadrzaj> FORMA PLASTIKA d.o.o. za proizvodnju i trgovinu, Preradovića Petra 7, 31550 Valpovo</izvorni_sadrzaj>
    <derivirana_varijabla naziv="DomainObject.Predmet.ProtustrankaFormatedWithAdress_1"> FORMA PLASTIKA d.o.o. za proizvodnju i trgovinu, Preradovića Petra 7, 31550 Valpovo</derivirana_varijabla>
  </DomainObject.Predmet.ProtustrankaFormatedWithAdress>
  <DomainObject.Predmet.ProtustrankaFormatedWithAdressOIB>
    <izvorni_sadrzaj> FORMA PLASTIKA d.o.o. za proizvodnju i trgovinu, OIB 03595291677, Preradovića Petra 7, 31550 Valpovo</izvorni_sadrzaj>
    <derivirana_varijabla naziv="DomainObject.Predmet.ProtustrankaFormatedWithAdressOIB_1"> FORMA PLASTIKA d.o.o. za proizvodnju i trgovinu, OIB 03595291677, Preradovića Petra 7, 31550 Valpovo</derivirana_varijabla>
  </DomainObject.Predmet.ProtustrankaFormatedWithAdressOIB>
  <DomainObject.Predmet.ProtustrankaWithAdress>
    <izvorni_sadrzaj>FORMA PLASTIKA d.o.o. za proizvodnju i trgovinu Preradovića Petra 7, 31550 Valpovo</izvorni_sadrzaj>
    <derivirana_varijabla naziv="DomainObject.Predmet.ProtustrankaWithAdress_1">FORMA PLASTIKA d.o.o. za proizvodnju i trgovinu Preradovića Petra 7, 31550 Valpovo</derivirana_varijabla>
  </DomainObject.Predmet.ProtustrankaWithAdress>
  <DomainObject.Predmet.ProtustrankaWithAdressOIB>
    <izvorni_sadrzaj>FORMA PLASTIKA d.o.o. za proizvodnju i trgovinu, OIB 03595291677, Preradovića Petra 7, 31550 Valpovo</izvorni_sadrzaj>
    <derivirana_varijabla naziv="DomainObject.Predmet.ProtustrankaWithAdressOIB_1">FORMA PLASTIKA d.o.o. za proizvodnju i trgovinu, OIB 03595291677, Preradovića Petra 7, 31550 Valpovo</derivirana_varijabla>
  </DomainObject.Predmet.ProtustrankaWithAdressOIB>
  <DomainObject.Predmet.ProtustrankaNazivFormated>
    <izvorni_sadrzaj>FORMA PLASTIKA d.o.o. za proizvodnju i trgovinu</izvorni_sadrzaj>
    <derivirana_varijabla naziv="DomainObject.Predmet.ProtustrankaNazivFormated_1">FORMA PLASTIKA d.o.o. za proizvodnju i trgovinu</derivirana_varijabla>
  </DomainObject.Predmet.ProtustrankaNazivFormated>
  <DomainObject.Predmet.ProtustrankaNazivFormatedOIB>
    <izvorni_sadrzaj>FORMA PLASTIKA d.o.o. za proizvodnju i trgovinu, OIB 03595291677</izvorni_sadrzaj>
    <derivirana_varijabla naziv="DomainObject.Predmet.ProtustrankaNazivFormatedOIB_1">FORMA PLASTIKA d.o.o. za proizvodnju i trgovinu, OIB 03595291677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FORMA PLASTIKA d.o.o. za proizvodnju i trgovinu</item>
    </izvorni_sadrzaj>
    <derivirana_varijabla naziv="DomainObject.Predmet.ProtuStrankaListFormated_1">
      <item>FORMA PLASTIKA d.o.o. za proizvodnju i trgovinu</item>
    </derivirana_varijabla>
  </DomainObject.Predmet.ProtuStrankaListFormated>
  <DomainObject.Predmet.ProtuStrankaListFormatedOIB>
    <izvorni_sadrzaj>
      <item>FORMA PLASTIKA d.o.o. za proizvodnju i trgovinu, OIB 03595291677</item>
    </izvorni_sadrzaj>
    <derivirana_varijabla naziv="DomainObject.Predmet.ProtuStrankaListFormatedOIB_1">
      <item>FORMA PLASTIKA d.o.o. za proizvodnju i trgovinu, OIB 03595291677</item>
    </derivirana_varijabla>
  </DomainObject.Predmet.ProtuStrankaListFormatedOIB>
  <DomainObject.Predmet.ProtuStrankaListFormatedWithAdress>
    <izvorni_sadrzaj>
      <item>FORMA PLASTIKA d.o.o. za proizvodnju i trgovinu, Preradovića Petra 7, 31550 Valpovo</item>
    </izvorni_sadrzaj>
    <derivirana_varijabla naziv="DomainObject.Predmet.ProtuStrankaListFormatedWithAdress_1">
      <item>FORMA PLASTIKA d.o.o. za proizvodnju i trgovinu, Preradovića Petra 7, 31550 Valpovo</item>
    </derivirana_varijabla>
  </DomainObject.Predmet.ProtuStrankaListFormatedWithAdress>
  <DomainObject.Predmet.ProtuStrankaListFormatedWithAdressOIB>
    <izvorni_sadrzaj>
      <item>FORMA PLASTIKA d.o.o. za proizvodnju i trgovinu, OIB 03595291677, Preradovića Petra 7, 31550 Valpovo</item>
    </izvorni_sadrzaj>
    <derivirana_varijabla naziv="DomainObject.Predmet.ProtuStrankaListFormatedWithAdressOIB_1">
      <item>FORMA PLASTIKA d.o.o. za proizvodnju i trgovinu, OIB 03595291677, Preradovića Petra 7, 31550 Valpovo</item>
    </derivirana_varijabla>
  </DomainObject.Predmet.ProtuStrankaListFormatedWithAdressOIB>
  <DomainObject.Predmet.ProtuStrankaListNazivFormated>
    <izvorni_sadrzaj>
      <item>FORMA PLASTIKA d.o.o. za proizvodnju i trgovinu</item>
    </izvorni_sadrzaj>
    <derivirana_varijabla naziv="DomainObject.Predmet.ProtuStrankaListNazivFormated_1">
      <item>FORMA PLASTIKA d.o.o. za proizvodnju i trgovinu</item>
    </derivirana_varijabla>
  </DomainObject.Predmet.ProtuStrankaListNazivFormated>
  <DomainObject.Predmet.ProtuStrankaListNazivFormatedOIB>
    <izvorni_sadrzaj>
      <item>FORMA PLASTIKA d.o.o. za proizvodnju i trgovinu, OIB 03595291677</item>
    </izvorni_sadrzaj>
    <derivirana_varijabla naziv="DomainObject.Predmet.ProtuStrankaListNazivFormatedOIB_1">
      <item>FORMA PLASTIKA d.o.o. za proizvodnju i trgovinu, OIB 03595291677</item>
    </derivirana_varijabla>
  </DomainObject.Predmet.ProtuStrankaListNazivFormatedOIB>
  <DomainObject.Predmet.OstaliListFormated>
    <izvorni_sadrzaj>
      <item>ŽDO GUO Osijek</item>
      <item>Zoran Subotić</item>
      <item>Jozo Grbeša</item>
    </izvorni_sadrzaj>
    <derivirana_varijabla naziv="DomainObject.Predmet.OstaliListFormated_1">
      <item>ŽDO GUO Osijek</item>
      <item>Zoran Subotić</item>
      <item>Jozo Grbeša</item>
    </derivirana_varijabla>
  </DomainObject.Predmet.OstaliListFormated>
  <DomainObject.Predmet.OstaliListFormatedOIB>
    <izvorni_sadrzaj>
      <item>ŽDO GUO Osijek</item>
      <item>Zoran Subotić, OIB 09071761803</item>
      <item>Jozo Grbeša, OIB 39938975815</item>
    </izvorni_sadrzaj>
    <derivirana_varijabla naziv="DomainObject.Predmet.OstaliListFormatedOIB_1">
      <item>ŽDO GUO Osijek</item>
      <item>Zoran Subotić, OIB 09071761803</item>
      <item>Jozo Grbeša, OIB 39938975815</item>
    </derivirana_varijabla>
  </DomainObject.Predmet.OstaliListFormatedOIB>
  <DomainObject.Predmet.OstaliListFormatedWithAdress>
    <izvorni_sadrzaj>
      <item>ŽDO GUO Osijek</item>
      <item>Zoran Subotić, Kralja Tomislava 51A, 31300 Beli Manastir</item>
      <item>Jozo Grbeša, Emilija Randića 8, 51000 Rijeka</item>
    </izvorni_sadrzaj>
    <derivirana_varijabla naziv="DomainObject.Predmet.OstaliListFormatedWithAdress_1">
      <item>ŽDO GUO Osijek</item>
      <item>Zoran Subotić, Kralja Tomislava 51A, 31300 Beli Manastir</item>
      <item>Jozo Grbeša, Emilija Randića 8, 51000 Rijeka</item>
    </derivirana_varijabla>
  </DomainObject.Predmet.OstaliListFormatedWithAdress>
  <DomainObject.Predmet.OstaliListFormatedWithAdressOIB>
    <izvorni_sadrzaj>
      <item>ŽDO GUO Osijek</item>
      <item>Zoran Subotić, OIB 09071761803, Kralja Tomislava 51A, 31300 Beli Manastir</item>
      <item>Jozo Grbeša, OIB 39938975815, Emilija Randića 8, 51000 Rijeka</item>
    </izvorni_sadrzaj>
    <derivirana_varijabla naziv="DomainObject.Predmet.OstaliListFormatedWithAdressOIB_1">
      <item>ŽDO GUO Osijek</item>
      <item>Zoran Subotić, OIB 09071761803, Kralja Tomislava 51A, 31300 Beli Manastir</item>
      <item>Jozo Grbeša, OIB 39938975815, Emilija Randića 8, 51000 Rijeka</item>
    </derivirana_varijabla>
  </DomainObject.Predmet.OstaliListFormatedWithAdressOIB>
  <DomainObject.Predmet.OstaliListNazivFormated>
    <izvorni_sadrzaj>
      <item>ŽDO GUO Osijek</item>
      <item>Zoran Subotić</item>
      <item>Jozo Grbeša</item>
    </izvorni_sadrzaj>
    <derivirana_varijabla naziv="DomainObject.Predmet.OstaliListNazivFormated_1">
      <item>ŽDO GUO Osijek</item>
      <item>Zoran Subotić</item>
      <item>Jozo Grbeša</item>
    </derivirana_varijabla>
  </DomainObject.Predmet.OstaliListNazivFormated>
  <DomainObject.Predmet.OstaliListNazivFormatedOIB>
    <izvorni_sadrzaj>
      <item>ŽDO GUO Osijek</item>
      <item>Zoran Subotić, OIB 09071761803</item>
      <item>Jozo Grbeša, OIB 39938975815</item>
    </izvorni_sadrzaj>
    <derivirana_varijabla naziv="DomainObject.Predmet.OstaliListNazivFormatedOIB_1">
      <item>ŽDO GUO Osijek</item>
      <item>Zoran Subotić, OIB 09071761803</item>
      <item>Jozo Grbeša, OIB 39938975815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FORMA PLASTIKA d.o.o. za proizvodnju i trgovinu</izvorni_sadrzaj>
    <derivirana_varijabla naziv="DomainObject.Predmet.ProtustrankaIDrugi_1">FORMA PLASTIKA d.o.o. za proizvodnju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FORMA PLASTIKA d.o.o. za proizvodnju i trgovinu, OIB 03595291677, Preradovića Petra 7, 31550 Valpovo</izvorni_sadrzaj>
    <derivirana_varijabla naziv="DomainObject.Predmet.ProtustrankaIDrugiAdressOIB_1">FORMA PLASTIKA d.o.o. za proizvodnju i trgovinu, OIB 03595291677, Preradovića Petra 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FORMA PLASTIKA d.o.o. za proizvodnju i trgovinu</item>
      <item>RH MINISTARSTVO FINANCIJA</item>
      <item>ŽDO GUO Osijek</item>
      <item>Zoran Subotić</item>
      <item>Jozo Grbeša</item>
    </izvorni_sadrzaj>
    <derivirana_varijabla naziv="DomainObject.Predmet.SudioniciListNaziv_1">
      <item>FORMA PLASTIKA d.o.o. za proizvodnju i trgovinu</item>
      <item>RH MINISTARSTVO FINANCIJA</item>
      <item>ŽDO GUO Osijek</item>
      <item>Zoran Subotić</item>
      <item>Jozo Grbeša</item>
    </derivirana_varijabla>
  </DomainObject.Predmet.SudioniciListNaziv>
  <DomainObject.Predmet.SudioniciListAdressOIB>
    <izvorni_sadrzaj>
      <item>FORMA PLASTIKA d.o.o. za proizvodnju i trgovinu, OIB 03595291677, Preradovića Petra 7,31550 Valpovo</item>
      <item>RH MINISTARSTVO FINANCIJA, OIB 52634238587</item>
      <item>ŽDO GUO Osijek</item>
      <item>Zoran Subotić, OIB 09071761803, Kralja Tomislava 51A,31300 Beli Manastir</item>
      <item>Jozo Grbeša, OIB 39938975815, Emilija Randića 8,51000 Rijeka</item>
    </izvorni_sadrzaj>
    <derivirana_varijabla naziv="DomainObject.Predmet.SudioniciListAdressOIB_1">
      <item>FORMA PLASTIKA d.o.o. za proizvodnju i trgovinu, OIB 03595291677, Preradovića Petra 7,31550 Valpovo</item>
      <item>RH MINISTARSTVO FINANCIJA, OIB 52634238587</item>
      <item>ŽDO GUO Osijek</item>
      <item>Zoran Subotić, OIB 09071761803, Kralja Tomislava 51A,31300 Beli Manastir</item>
      <item>Jozo Grbeša, OIB 39938975815, Emilija Randića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03595291677</item>
      <item>, OIB 52634238587</item>
      <item>, OIB null</item>
      <item>, OIB 09071761803</item>
      <item>, OIB 39938975815</item>
    </izvorni_sadrzaj>
    <derivirana_varijabla naziv="DomainObject.Predmet.SudioniciListNazivOIB_1">
      <item>, OIB 03595291677</item>
      <item>, OIB 52634238587</item>
      <item>, OIB null</item>
      <item>, OIB 09071761803</item>
      <item>, OIB 39938975815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659</properties:Words>
  <properties:Characters>3485</properties:Characters>
  <properties:Lines>96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2018-01-24T10:35:00Z</dcterms:created>
  <dc:creator>banka</dc:creator>
  <cp:lastModifiedBy>Elizabeta Đeke</cp:lastModifiedBy>
  <cp:lastPrinted>2018-01-24T10:34:00Z</cp:lastPrinted>
  <dcterms:modified xmlns:xsi="http://www.w3.org/2001/XMLSchema-instance" xsi:type="dcterms:W3CDTF">2018-01-24T12:53:00Z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