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833d" w14:paraId="530833d" w:rsidRDefault="000408A8" w:rsidP="00372F80" w:rsidR="000408A8" w:rsidRPr="00606E6E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606E6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606E6E">
      <w:pPr>
        <w:tabs>
          <w:tab w:pos="1440" w:val="left"/>
        </w:tabs>
        <w:rPr>
          <w:bCs/>
        </w:rPr>
      </w:pPr>
    </w:p>
    <w:p w:rsidRDefault="00863A7F" w:rsidP="00372F80" w:rsidR="00AA6ECC" w:rsidRPr="00606E6E">
      <w:pPr>
        <w:tabs>
          <w:tab w:pos="1440" w:val="left"/>
        </w:tabs>
        <w:rPr>
          <w:bCs/>
        </w:rPr>
      </w:pPr>
      <w:r w:rsidRPr="00606E6E">
        <w:rPr>
          <w:bCs/>
        </w:rPr>
        <w:t xml:space="preserve">  </w:t>
      </w:r>
      <w:r w:rsidR="00B23C9B" w:rsidRPr="00606E6E">
        <w:rPr>
          <w:bCs/>
        </w:rPr>
        <w:t xml:space="preserve">  REPUBLIKA HRVATSKA </w:t>
      </w:r>
    </w:p>
    <w:p w:rsidRDefault="00B23C9B" w:rsidP="00372F80" w:rsidR="00B23C9B" w:rsidRPr="00606E6E">
      <w:pPr>
        <w:tabs>
          <w:tab w:pos="1440" w:val="left"/>
        </w:tabs>
        <w:rPr>
          <w:bCs/>
        </w:rPr>
      </w:pPr>
      <w:r w:rsidRPr="00606E6E">
        <w:rPr>
          <w:bCs/>
        </w:rPr>
        <w:t>TRGOVAČKI SUD U ZAGREBU</w:t>
      </w:r>
    </w:p>
    <w:p w:rsidRDefault="00B23C9B" w:rsidP="00372F80" w:rsidR="00B23C9B" w:rsidRPr="00606E6E">
      <w:pPr>
        <w:tabs>
          <w:tab w:pos="1440" w:val="left"/>
        </w:tabs>
        <w:rPr>
          <w:bCs/>
        </w:rPr>
      </w:pPr>
      <w:r w:rsidRPr="00606E6E">
        <w:rPr>
          <w:bCs/>
        </w:rPr>
        <w:t>Zagre</w:t>
      </w:r>
      <w:r w:rsidR="00C3703D" w:rsidRPr="00606E6E">
        <w:rPr>
          <w:bCs/>
        </w:rPr>
        <w:t>b, Amruševa 2/II</w:t>
      </w:r>
      <w:r w:rsidR="00C3703D" w:rsidRPr="00606E6E">
        <w:rPr>
          <w:bCs/>
        </w:rPr>
        <w:tab/>
      </w:r>
      <w:r w:rsidR="00C3703D" w:rsidRPr="00606E6E">
        <w:rPr>
          <w:bCs/>
        </w:rPr>
        <w:tab/>
      </w:r>
      <w:r w:rsidR="00C3703D" w:rsidRPr="00606E6E">
        <w:rPr>
          <w:bCs/>
        </w:rPr>
        <w:tab/>
      </w:r>
      <w:r w:rsidR="00C3703D" w:rsidRPr="00606E6E">
        <w:rPr>
          <w:bCs/>
        </w:rPr>
        <w:tab/>
      </w:r>
      <w:r w:rsidR="00790845" w:rsidRPr="00606E6E">
        <w:rPr>
          <w:bCs/>
        </w:rPr>
        <w:tab/>
      </w:r>
      <w:r w:rsidR="00790845" w:rsidRPr="00606E6E">
        <w:rPr>
          <w:bCs/>
        </w:rPr>
        <w:tab/>
      </w:r>
      <w:r w:rsidR="00C3703D" w:rsidRPr="00606E6E">
        <w:rPr>
          <w:bCs/>
        </w:rPr>
        <w:t>31-ST-</w:t>
      </w:r>
      <w:r w:rsidR="00BB357E">
        <w:rPr>
          <w:bCs/>
        </w:rPr>
        <w:t>1997/15-16</w:t>
      </w:r>
    </w:p>
    <w:p w:rsidRDefault="00372F80" w:rsidP="00372F80" w:rsidR="00372F80" w:rsidRPr="00606E6E">
      <w:pPr>
        <w:tabs>
          <w:tab w:pos="1440" w:val="left"/>
        </w:tabs>
        <w:rPr>
          <w:bCs/>
        </w:rPr>
      </w:pPr>
    </w:p>
    <w:p w:rsidRDefault="00372F80" w:rsidP="00372F80" w:rsidR="00B23C9B" w:rsidRPr="00606E6E">
      <w:pPr>
        <w:tabs>
          <w:tab w:pos="1440" w:val="left"/>
        </w:tabs>
        <w:jc w:val="center"/>
        <w:rPr>
          <w:bCs/>
        </w:rPr>
      </w:pPr>
      <w:r w:rsidRPr="00606E6E">
        <w:rPr>
          <w:bCs/>
        </w:rPr>
        <w:t xml:space="preserve">U  I M E   R E P U B L I K E  H R V A T S K E </w:t>
      </w:r>
    </w:p>
    <w:p w:rsidRDefault="00AA6ECC" w:rsidP="00D86D3C" w:rsidR="00D86D3C" w:rsidRPr="00606E6E">
      <w:pPr>
        <w:tabs>
          <w:tab w:pos="1440" w:val="left"/>
        </w:tabs>
        <w:jc w:val="center"/>
        <w:rPr>
          <w:bCs/>
        </w:rPr>
      </w:pPr>
      <w:r w:rsidRPr="00606E6E">
        <w:rPr>
          <w:bCs/>
        </w:rPr>
        <w:t xml:space="preserve">R J E Š E N J E </w:t>
      </w:r>
    </w:p>
    <w:p w:rsidRDefault="00D86D3C" w:rsidP="00D86D3C" w:rsidR="00D86D3C" w:rsidRPr="00606E6E">
      <w:pPr>
        <w:rPr>
          <w:bCs/>
        </w:rPr>
      </w:pPr>
    </w:p>
    <w:p w:rsidRDefault="00D86D3C" w:rsidP="00D86D3C" w:rsidR="00D86D3C" w:rsidRPr="00606E6E">
      <w:r w:rsidRPr="00606E6E">
        <w:rPr>
          <w:bCs/>
        </w:rPr>
        <w:tab/>
        <w:t>TRGOVAČKI SUD U ZAGREBU</w:t>
      </w:r>
      <w:r w:rsidRPr="00606E6E">
        <w:t xml:space="preserve"> po sucu Nadi Kraljić povodom prijedloga predlagatelja</w:t>
      </w:r>
      <w:r w:rsidR="009F73F1" w:rsidRPr="00606E6E">
        <w:t xml:space="preserve"> </w:t>
      </w:r>
      <w:r w:rsidR="00A50FE6" w:rsidRPr="00606E6E">
        <w:t xml:space="preserve">FINA za otvaranje stečajnog postupka nad </w:t>
      </w:r>
      <w:r w:rsidR="00FA5D8A">
        <w:t xml:space="preserve">imovinom dužnika </w:t>
      </w:r>
      <w:r w:rsidR="00FA5D8A" w:rsidRPr="00612CC8">
        <w:t xml:space="preserve">FLORIJE SELMANI vl. obrta TRGOVINA NA MALO IZVAN PRODAVAONICA "PAPAYA" Stubičke toplice, Topličko naselje 47, OIB: 25385336837 </w:t>
      </w:r>
      <w:r w:rsidR="00A50FE6" w:rsidRPr="00606E6E">
        <w:t xml:space="preserve">sukladno odredbi čl. 132 </w:t>
      </w:r>
      <w:r w:rsidRPr="00606E6E">
        <w:t xml:space="preserve"> Stečajnog zakona dana </w:t>
      </w:r>
      <w:r w:rsidR="00F740C2" w:rsidRPr="00606E6E">
        <w:t>8</w:t>
      </w:r>
      <w:r w:rsidR="00D260C2" w:rsidRPr="00606E6E">
        <w:t>. veljače</w:t>
      </w:r>
      <w:r w:rsidR="007A52ED" w:rsidRPr="00606E6E">
        <w:t xml:space="preserve"> 2017. </w:t>
      </w:r>
      <w:r w:rsidR="00271BF3" w:rsidRPr="00606E6E">
        <w:t xml:space="preserve"> </w:t>
      </w:r>
      <w:r w:rsidRPr="00606E6E">
        <w:t>godine</w:t>
      </w:r>
    </w:p>
    <w:p w:rsidRDefault="007A52ED" w:rsidP="00D86D3C" w:rsidR="007A52ED" w:rsidRPr="00606E6E"/>
    <w:p w:rsidRDefault="00D86D3C" w:rsidP="00D86D3C" w:rsidR="00D86D3C" w:rsidRPr="00606E6E">
      <w:pPr>
        <w:pStyle w:val="Naslov2"/>
        <w:rPr>
          <w:b w:val="false"/>
        </w:rPr>
      </w:pPr>
      <w:r w:rsidRPr="00606E6E">
        <w:rPr>
          <w:b w:val="false"/>
        </w:rPr>
        <w:t>r i j e š i o   j e</w:t>
      </w:r>
    </w:p>
    <w:p w:rsidRDefault="00D86D3C" w:rsidP="00D86D3C" w:rsidR="00D86D3C" w:rsidRPr="00606E6E"/>
    <w:p w:rsidRDefault="00D86D3C" w:rsidP="00D86D3C" w:rsidR="00D86D3C" w:rsidRPr="00606E6E">
      <w:pPr>
        <w:ind w:firstLine="708"/>
      </w:pPr>
      <w:r w:rsidRPr="00606E6E">
        <w:t xml:space="preserve">1.   Otvara se stečajni postupak nad </w:t>
      </w:r>
      <w:r w:rsidR="00FA5D8A">
        <w:t xml:space="preserve">imovinom dužnika </w:t>
      </w:r>
      <w:r w:rsidR="00FA5D8A" w:rsidRPr="00612CC8">
        <w:t>FLORIJE SELMANI vl. obrta TRGOVINA NA MALO IZVAN PRODAVAONICA "PAPAYA" Stubičke toplice, Topličko naselje 47, OIB: 25385336837</w:t>
      </w:r>
      <w:r w:rsidR="007A52ED" w:rsidRPr="00606E6E">
        <w:t>.</w:t>
      </w:r>
    </w:p>
    <w:p w:rsidRDefault="00271BF3" w:rsidP="00F740C2" w:rsidR="00D86D3C" w:rsidRPr="00606E6E">
      <w:pPr>
        <w:autoSpaceDE w:val="false"/>
        <w:autoSpaceDN w:val="false"/>
        <w:adjustRightInd w:val="false"/>
        <w:ind w:firstLine="708"/>
      </w:pPr>
      <w:r w:rsidRPr="00606E6E">
        <w:rPr>
          <w:bCs/>
        </w:rPr>
        <w:t xml:space="preserve">2.   </w:t>
      </w:r>
      <w:r w:rsidR="00D86D3C" w:rsidRPr="00606E6E">
        <w:rPr>
          <w:bCs/>
        </w:rPr>
        <w:t>Za stečajnog upravitelja imenuje se</w:t>
      </w:r>
      <w:r w:rsidR="003E701C" w:rsidRPr="00606E6E">
        <w:t xml:space="preserve"> </w:t>
      </w:r>
      <w:r w:rsidR="00812928" w:rsidRPr="00A1057B">
        <w:t>MARTIN LUKIN, Zagreb, Gračanska cesta 145f, OIB: 12398076495</w:t>
      </w:r>
      <w:r w:rsidR="007A52ED" w:rsidRPr="00606E6E">
        <w:t>.</w:t>
      </w:r>
    </w:p>
    <w:p w:rsidRDefault="00271BF3" w:rsidP="00D86D3C" w:rsidR="00D86D3C" w:rsidRPr="00606E6E">
      <w:pPr>
        <w:rPr>
          <w:bCs/>
        </w:rPr>
      </w:pPr>
      <w:r w:rsidRPr="00606E6E">
        <w:rPr>
          <w:bCs/>
        </w:rPr>
        <w:tab/>
        <w:t xml:space="preserve">3.   </w:t>
      </w:r>
      <w:r w:rsidR="00D86D3C" w:rsidRPr="00606E6E">
        <w:rPr>
          <w:bCs/>
        </w:rPr>
        <w:t xml:space="preserve">Zaključuje se stečajni postupak nad </w:t>
      </w:r>
      <w:r w:rsidR="00FA5D8A">
        <w:t xml:space="preserve">imovinom dužnika </w:t>
      </w:r>
      <w:r w:rsidR="00FA5D8A" w:rsidRPr="00612CC8">
        <w:t>FLORIJE SELMANI vl. obrta TRGOVINA NA MALO IZVAN PRODAVAONICA "PAPAYA" Stubičke toplice, Topličko naselje 47, OIB: 25385336837</w:t>
      </w:r>
      <w:r w:rsidRPr="00606E6E">
        <w:t>.</w:t>
      </w:r>
    </w:p>
    <w:p w:rsidRDefault="009F73F1" w:rsidP="00D86D3C" w:rsidR="00D86D3C" w:rsidRPr="00606E6E">
      <w:r w:rsidRPr="00606E6E">
        <w:tab/>
        <w:t>4</w:t>
      </w:r>
      <w:r w:rsidR="00D86D3C" w:rsidRPr="00606E6E">
        <w:t xml:space="preserve">.  </w:t>
      </w:r>
      <w:r w:rsidR="00271BF3" w:rsidRPr="00606E6E">
        <w:t xml:space="preserve"> </w:t>
      </w:r>
      <w:r w:rsidR="00D86D3C" w:rsidRPr="00606E6E">
        <w:t xml:space="preserve">Po pravomoćnosti rješenja stečajni dužnik brisat će se iz </w:t>
      </w:r>
      <w:r w:rsidR="00FA5D8A">
        <w:t>obrtnog registra.</w:t>
      </w:r>
      <w:r w:rsidR="00D86D3C" w:rsidRPr="00606E6E">
        <w:t xml:space="preserve"> </w:t>
      </w:r>
    </w:p>
    <w:p w:rsidRDefault="00921F3F" w:rsidP="00372F80" w:rsidR="00921F3F" w:rsidRPr="00606E6E">
      <w:pPr>
        <w:tabs>
          <w:tab w:pos="1440" w:val="left"/>
        </w:tabs>
      </w:pPr>
    </w:p>
    <w:p w:rsidRDefault="00AA6ECC" w:rsidP="00372F80" w:rsidR="00AA6ECC" w:rsidRPr="00606E6E">
      <w:pPr>
        <w:tabs>
          <w:tab w:pos="1440" w:val="left"/>
        </w:tabs>
        <w:jc w:val="center"/>
        <w:rPr>
          <w:bCs/>
        </w:rPr>
      </w:pPr>
      <w:r w:rsidRPr="00606E6E">
        <w:rPr>
          <w:bCs/>
        </w:rPr>
        <w:t xml:space="preserve">Obrazloženje </w:t>
      </w:r>
    </w:p>
    <w:p w:rsidRDefault="00540507" w:rsidP="00540507" w:rsidR="00540507" w:rsidRPr="00606E6E">
      <w:pPr>
        <w:tabs>
          <w:tab w:pos="1440" w:val="left"/>
        </w:tabs>
      </w:pPr>
    </w:p>
    <w:p w:rsidRDefault="00540507" w:rsidP="00FA5D8A" w:rsidR="00FA5D8A" w:rsidRPr="009B1E96">
      <w:r w:rsidRPr="00606E6E">
        <w:t xml:space="preserve">            </w:t>
      </w:r>
      <w:r w:rsidR="00FA5D8A" w:rsidRPr="009B1E96">
        <w:t xml:space="preserve">FINA – Regionalni centar Zagreb, podnijela je ovom sudu prijedlog za otvaranje stečajnog postupka nad </w:t>
      </w:r>
      <w:r w:rsidR="00FA5D8A">
        <w:t>imovinom dužnika.</w:t>
      </w:r>
      <w:r w:rsidR="00FA5D8A" w:rsidRPr="009B1E96">
        <w:t xml:space="preserve"> </w:t>
      </w:r>
    </w:p>
    <w:p w:rsidRDefault="00FA5D8A" w:rsidP="00FA5D8A" w:rsidR="0033148D" w:rsidRPr="00606E6E">
      <w:r w:rsidRPr="009B1E96">
        <w:tab/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6. listopada 2015. </w:t>
      </w:r>
      <w:r w:rsidRPr="009B1E96">
        <w:t xml:space="preserve"> godine  poslovni broj ur.br.:04-06-</w:t>
      </w:r>
      <w:r>
        <w:t xml:space="preserve">15-5080-60 </w:t>
      </w:r>
      <w:r w:rsidRPr="009B1E96">
        <w:t xml:space="preserve">nagodbeno vijeće </w:t>
      </w:r>
      <w:r>
        <w:t>je obustavilo postupak predstečajne nagodbe.</w:t>
      </w:r>
    </w:p>
    <w:p w:rsidRDefault="0033148D" w:rsidP="0033148D" w:rsidR="00D57B75" w:rsidRPr="00606E6E">
      <w:pPr>
        <w:tabs>
          <w:tab w:pos="1440" w:val="left"/>
        </w:tabs>
      </w:pPr>
      <w:r w:rsidRPr="00606E6E">
        <w:t xml:space="preserve">           </w:t>
      </w:r>
      <w:r w:rsidR="001F5CFB" w:rsidRPr="00606E6E">
        <w:t xml:space="preserve">Na temelju prijedloga je rješenjem od </w:t>
      </w:r>
      <w:r w:rsidR="00FA5D8A">
        <w:t>23. studenog 2015.</w:t>
      </w:r>
      <w:r w:rsidR="00735560" w:rsidRPr="00606E6E">
        <w:t xml:space="preserve"> </w:t>
      </w:r>
      <w:r w:rsidR="001F5CFB" w:rsidRPr="00606E6E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606E6E">
      <w:pPr>
        <w:ind w:firstLine="708"/>
      </w:pPr>
      <w:r w:rsidRPr="00606E6E">
        <w:t xml:space="preserve">Rješenjem suda od </w:t>
      </w:r>
      <w:r w:rsidR="00FA5D8A">
        <w:t>3. veljače 2016. godine, a koje je objavljeno na e-oglasnoj ploči 4. veljače 2016. godine, pozvani su vjerovnici koji imaju pravni interes da se stečajni postupak provede na uplatu predujma. Nitko nije uplatio zatraženi iznos.</w:t>
      </w:r>
    </w:p>
    <w:p w:rsidRDefault="001F5CFB" w:rsidP="00735560" w:rsidR="00735560" w:rsidRPr="00606E6E">
      <w:pPr>
        <w:ind w:firstLine="708"/>
      </w:pPr>
      <w:r w:rsidRPr="00606E6E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606E6E">
      <w:pPr>
        <w:ind w:firstLine="708"/>
      </w:pPr>
      <w:r w:rsidRPr="00606E6E">
        <w:t xml:space="preserve">Prema potvrdi FINE </w:t>
      </w:r>
      <w:r w:rsidR="00D37DAD" w:rsidRPr="00606E6E">
        <w:t xml:space="preserve">žiro račun dužnika </w:t>
      </w:r>
      <w:r w:rsidR="00606E6E">
        <w:t xml:space="preserve">na dan </w:t>
      </w:r>
      <w:r w:rsidR="00FA5D8A">
        <w:t xml:space="preserve">24. siječnja 2017. </w:t>
      </w:r>
      <w:r w:rsidR="00606E6E">
        <w:t xml:space="preserve"> godine blokiran je neprekidno </w:t>
      </w:r>
      <w:r w:rsidR="00FA5D8A">
        <w:t>470</w:t>
      </w:r>
      <w:r w:rsidR="00606E6E">
        <w:t xml:space="preserve"> dana, a nepodmirene obveze iznose </w:t>
      </w:r>
      <w:r w:rsidR="00FA5D8A">
        <w:t>59.522,64 kune</w:t>
      </w:r>
      <w:r w:rsidR="00606E6E">
        <w:t>.</w:t>
      </w:r>
    </w:p>
    <w:p w:rsidRDefault="0033148D" w:rsidP="001F5CFB" w:rsidR="001F5CFB" w:rsidRPr="00606E6E">
      <w:pPr>
        <w:ind w:firstLine="708"/>
      </w:pPr>
      <w:r w:rsidRPr="00606E6E">
        <w:lastRenderedPageBreak/>
        <w:t xml:space="preserve">Prema odredbi čl. 132 </w:t>
      </w:r>
      <w:r w:rsidR="001F5CFB" w:rsidRPr="00606E6E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606E6E">
      <w:pPr>
        <w:ind w:firstLine="708"/>
      </w:pPr>
      <w:r w:rsidRPr="00606E6E">
        <w:t>S obzirom da je utvrđeno postojanje stečajnog razloga ne</w:t>
      </w:r>
      <w:r w:rsidR="0033148D" w:rsidRPr="00606E6E">
        <w:t>sposobnosti za plaćanje iz čl. 5</w:t>
      </w:r>
      <w:r w:rsidRPr="00606E6E">
        <w:t xml:space="preserve"> Stečajnog zakona,  te  kako nitko od vjerovnika nije predujmio iznos određen rješenjem od </w:t>
      </w:r>
      <w:r w:rsidR="00FA5D8A">
        <w:t>3. veljače</w:t>
      </w:r>
      <w:r w:rsidR="0033148D" w:rsidRPr="00606E6E">
        <w:t xml:space="preserve"> 2016.</w:t>
      </w:r>
      <w:r w:rsidR="009F73F1" w:rsidRPr="00606E6E">
        <w:t xml:space="preserve"> </w:t>
      </w:r>
      <w:r w:rsidRPr="00606E6E">
        <w:t xml:space="preserve"> g</w:t>
      </w:r>
      <w:r w:rsidR="0033148D" w:rsidRPr="00606E6E">
        <w:t>odine, valjalo je temeljem čl. 85</w:t>
      </w:r>
      <w:r w:rsidRPr="00606E6E">
        <w:t xml:space="preserve"> st. 1</w:t>
      </w:r>
      <w:r w:rsidR="0033148D" w:rsidRPr="00606E6E">
        <w:t>, a u vezi sa čl. 84 st. 1</w:t>
      </w:r>
      <w:r w:rsidRPr="00606E6E">
        <w:t xml:space="preserve"> Stečajnog zakona imenovati stečajnog upravitelj</w:t>
      </w:r>
      <w:r w:rsidR="00004DCE" w:rsidRPr="00606E6E">
        <w:t>a</w:t>
      </w:r>
      <w:r w:rsidR="0033148D" w:rsidRPr="00606E6E">
        <w:t xml:space="preserve"> te temeljem čl. 132</w:t>
      </w:r>
      <w:r w:rsidRPr="00606E6E">
        <w:t xml:space="preserve"> st. 1 Stečajnog zakona donijeti odluku o otvaranju i zaključenju stečajnog postupka. </w:t>
      </w:r>
    </w:p>
    <w:p w:rsidRDefault="00B45208" w:rsidP="00372F80" w:rsidR="00AA6ECC" w:rsidRPr="00606E6E">
      <w:pPr>
        <w:tabs>
          <w:tab w:pos="1440" w:val="left"/>
        </w:tabs>
      </w:pPr>
      <w:r w:rsidRPr="00606E6E">
        <w:t xml:space="preserve">  </w:t>
      </w:r>
    </w:p>
    <w:p w:rsidRDefault="00AA6ECC" w:rsidP="00372F80" w:rsidR="00AA6ECC" w:rsidRPr="00606E6E">
      <w:pPr>
        <w:tabs>
          <w:tab w:pos="1440" w:val="left"/>
        </w:tabs>
        <w:jc w:val="center"/>
      </w:pPr>
      <w:r w:rsidRPr="00606E6E">
        <w:t>U Zagrebu,</w:t>
      </w:r>
      <w:r w:rsidR="005F5C8B" w:rsidRPr="00606E6E">
        <w:t xml:space="preserve"> </w:t>
      </w:r>
      <w:r w:rsidR="00F740C2" w:rsidRPr="00606E6E">
        <w:t>8</w:t>
      </w:r>
      <w:r w:rsidR="00D260C2" w:rsidRPr="00606E6E">
        <w:t>. veljače</w:t>
      </w:r>
      <w:r w:rsidR="00CC7A47" w:rsidRPr="00606E6E">
        <w:t xml:space="preserve"> 2017. </w:t>
      </w:r>
      <w:r w:rsidR="0080751D" w:rsidRPr="00606E6E">
        <w:t xml:space="preserve"> </w:t>
      </w:r>
    </w:p>
    <w:p w:rsidRDefault="00DB4F7A" w:rsidP="00372F80" w:rsidR="00DB4F7A" w:rsidRPr="00606E6E">
      <w:pPr>
        <w:tabs>
          <w:tab w:pos="1440" w:val="left"/>
        </w:tabs>
      </w:pPr>
    </w:p>
    <w:p w:rsidRDefault="00DB4F7A" w:rsidP="00372F80" w:rsidR="00DB4F7A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  <w:t xml:space="preserve">SUDAC </w:t>
      </w:r>
    </w:p>
    <w:p w:rsidRDefault="00525A3A" w:rsidP="00372F80" w:rsidR="009A1EE8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  <w:t>Nada Kraljić</w:t>
      </w:r>
      <w:r w:rsidR="00F20E49">
        <w:t>,v.r.</w:t>
      </w:r>
    </w:p>
    <w:p w:rsidRDefault="00AA6ECC" w:rsidP="00372F80" w:rsidR="00AA6ECC" w:rsidRPr="00606E6E">
      <w:pPr>
        <w:pStyle w:val="Naslov1"/>
        <w:tabs>
          <w:tab w:pos="1440" w:val="left"/>
        </w:tabs>
        <w:rPr>
          <w:b w:val="false"/>
        </w:rPr>
      </w:pPr>
      <w:r w:rsidRPr="00606E6E">
        <w:rPr>
          <w:b w:val="false"/>
        </w:rPr>
        <w:t xml:space="preserve">POUKA O PRAVNOM LIJEKU </w:t>
      </w:r>
    </w:p>
    <w:p w:rsidRDefault="00B45208" w:rsidP="00372F80" w:rsidR="005C2620" w:rsidRPr="00606E6E">
      <w:pPr>
        <w:tabs>
          <w:tab w:pos="1440" w:val="left"/>
        </w:tabs>
      </w:pPr>
      <w:r w:rsidRPr="00606E6E">
        <w:t>Protiv rješenja</w:t>
      </w:r>
      <w:r w:rsidR="00657111" w:rsidRPr="00606E6E">
        <w:t xml:space="preserve"> o otvaranju stečajnog postupka žalbu može izjaviti zakonski zastupnik stečajnog dužnika, a prot</w:t>
      </w:r>
      <w:r w:rsidR="00795A29" w:rsidRPr="00606E6E">
        <w:t>iv odluke o zaključenju stečajn</w:t>
      </w:r>
      <w:r w:rsidR="00657111" w:rsidRPr="00606E6E">
        <w:t>o</w:t>
      </w:r>
      <w:r w:rsidR="00795A29" w:rsidRPr="00606E6E">
        <w:t>g</w:t>
      </w:r>
      <w:r w:rsidR="00657111" w:rsidRPr="00606E6E">
        <w:t xml:space="preserve"> postupka</w:t>
      </w:r>
      <w:r w:rsidRPr="00606E6E">
        <w:t xml:space="preserve"> žalbu </w:t>
      </w:r>
      <w:r w:rsidR="00795A29" w:rsidRPr="00606E6E">
        <w:t xml:space="preserve">mogu izjaviti vjerovnici </w:t>
      </w:r>
      <w:r w:rsidRPr="00606E6E">
        <w:t>Visokom trgovačkom sudu Repu</w:t>
      </w:r>
      <w:r w:rsidR="00E32BF2" w:rsidRPr="00606E6E">
        <w:t>blike Hrvatske u roku od 8 dana od dana objave</w:t>
      </w:r>
      <w:r w:rsidR="004B30F2" w:rsidRPr="00606E6E">
        <w:t xml:space="preserve"> na e-oglasnoj ploči suda</w:t>
      </w:r>
      <w:r w:rsidR="00E32BF2" w:rsidRPr="00606E6E">
        <w:t xml:space="preserve">, </w:t>
      </w:r>
      <w:r w:rsidRPr="00606E6E">
        <w:t>a ulaže se putem ovog suda u 3 primjerka</w:t>
      </w:r>
    </w:p>
    <w:p w:rsidRDefault="003E02AA" w:rsidP="00372F80" w:rsidR="003E02AA" w:rsidRPr="00606E6E">
      <w:pPr>
        <w:tabs>
          <w:tab w:pos="1440" w:val="left"/>
        </w:tabs>
      </w:pPr>
    </w:p>
    <w:p w:rsidRDefault="00F20E49" w:rsidR="00F20E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20E49" w:rsidP="00F20E49" w:rsidR="00F20E49">
      <w:pPr>
        <w:ind w:firstLine="708" w:left="4956"/>
      </w:pPr>
      <w:r>
        <w:t>Vinka Mihalinčić</w:t>
      </w:r>
    </w:p>
    <w:p w:rsidRDefault="00AA6ECC" w:rsidP="00372F80" w:rsidR="00AA6ECC" w:rsidRPr="00606E6E">
      <w:pPr>
        <w:tabs>
          <w:tab w:pos="1440" w:val="left"/>
        </w:tabs>
      </w:pPr>
    </w:p>
    <w:p w:rsidRDefault="00DB4F7A" w:rsidP="00372F80" w:rsidR="00DB4F7A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="00143BF0" w:rsidRPr="00606E6E">
        <w:tab/>
      </w:r>
      <w:r w:rsidR="00143BF0" w:rsidRPr="00606E6E">
        <w:tab/>
      </w:r>
      <w:r w:rsidR="00143BF0" w:rsidRPr="00606E6E">
        <w:tab/>
      </w:r>
    </w:p>
    <w:p w:rsidRDefault="00AA6ECC" w:rsidP="00372F80" w:rsidR="00AA6ECC" w:rsidRPr="00606E6E">
      <w:pPr>
        <w:tabs>
          <w:tab w:pos="1440" w:val="left"/>
        </w:tabs>
        <w:ind w:left="360"/>
        <w:rPr>
          <w:bCs/>
        </w:rPr>
      </w:pPr>
      <w:r w:rsidRPr="00606E6E">
        <w:rPr>
          <w:bCs/>
        </w:rPr>
        <w:t xml:space="preserve"> </w:t>
      </w:r>
    </w:p>
    <w:p w:rsidRDefault="00DB4F7A" w:rsidP="00372F80" w:rsidR="00AA6ECC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</w:p>
    <w:p w:rsidRDefault="00DB4F7A" w:rsidP="00372F80" w:rsidR="00DB4F7A" w:rsidRPr="00606E6E">
      <w:pPr>
        <w:tabs>
          <w:tab w:pos="1440" w:val="left"/>
        </w:tabs>
        <w:ind w:left="360"/>
      </w:pPr>
      <w:r w:rsidRPr="00606E6E">
        <w:t xml:space="preserve"> </w:t>
      </w:r>
    </w:p>
    <w:sectPr w:rsidSect="004D4BF5" w:rsidR="00DB4F7A" w:rsidRPr="00606E6E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E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FA5D8A">
      <w:t>1997/15-16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63AF6"/>
    <w:rsid w:val="00271BF3"/>
    <w:rsid w:val="00280C42"/>
    <w:rsid w:val="00297C64"/>
    <w:rsid w:val="002A4DCE"/>
    <w:rsid w:val="002B36F9"/>
    <w:rsid w:val="002C5747"/>
    <w:rsid w:val="002E31C0"/>
    <w:rsid w:val="002F3BF5"/>
    <w:rsid w:val="002F7D99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341E5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06E6E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12928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6686F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B357E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20E49"/>
    <w:rsid w:val="00F43FC1"/>
    <w:rsid w:val="00F740C2"/>
    <w:rsid w:val="00F83FFA"/>
    <w:rsid w:val="00FA5D8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0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E4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E4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E4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E4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0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E4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E4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E4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E4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St-1997/2015</izvorni_sadrzaj>
    <derivirana_varijabla naziv="DomainObject.Predmet.OznakaBroj_1">St-1997/2015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Florije Selmani</izvorni_sadrzaj>
    <derivirana_varijabla naziv="DomainObject.Predmet.ProtustrankaFormated_1">  Florije Selmani</derivirana_varijabla>
  </DomainObject.Predmet.ProtustrankaFormated>
  <DomainObject.Predmet.ProtustrankaFormatedOIB>
    <izvorni_sadrzaj>  Florije Selmani, OIB 25385336837</izvorni_sadrzaj>
    <derivirana_varijabla naziv="DomainObject.Predmet.ProtustrankaFormatedOIB_1">  Florije Selmani, OIB 25385336837</derivirana_varijabla>
  </DomainObject.Predmet.ProtustrankaFormatedOIB>
  <DomainObject.Predmet.ProtustrankaFormatedWithAdress>
    <izvorni_sadrzaj> Florije Selmani, Topličko Nas. 47, 49240 Stubičke Toplice</izvorni_sadrzaj>
    <derivirana_varijabla naziv="DomainObject.Predmet.ProtustrankaFormatedWithAdress_1"> Florije Selmani, Topličko Nas. 47, 49240 Stubičke Toplice</derivirana_varijabla>
  </DomainObject.Predmet.ProtustrankaFormatedWithAdress>
  <DomainObject.Predmet.ProtustrankaFormatedWithAdressOIB>
    <izvorni_sadrzaj> Florije Selmani, OIB 25385336837, Topličko Nas. 47, 49240 Stubičke Toplice</izvorni_sadrzaj>
    <derivirana_varijabla naziv="DomainObject.Predmet.ProtustrankaFormatedWithAdressOIB_1"> Florije Selmani, OIB 25385336837, Topličko Nas. 47, 49240 Stubičke Toplice</derivirana_varijabla>
  </DomainObject.Predmet.ProtustrankaFormatedWithAdressOIB>
  <DomainObject.Predmet.ProtustrankaWithAdress>
    <izvorni_sadrzaj>Florije Selmani Topličko Nas. 47, 49240 Stubičke Toplice</izvorni_sadrzaj>
    <derivirana_varijabla naziv="DomainObject.Predmet.ProtustrankaWithAdress_1">Florije Selmani Topličko Nas. 47, 49240 Stubičke Toplice</derivirana_varijabla>
  </DomainObject.Predmet.ProtustrankaWithAdress>
  <DomainObject.Predmet.ProtustrankaWithAdressOIB>
    <izvorni_sadrzaj>Florije Selmani, OIB 25385336837, Topličko Nas. 47, 49240 Stubičke Toplice</izvorni_sadrzaj>
    <derivirana_varijabla naziv="DomainObject.Predmet.ProtustrankaWithAdressOIB_1">Florije Selmani, OIB 25385336837, Topličko Nas. 47, 49240 Stubičke Toplice</derivirana_varijabla>
  </DomainObject.Predmet.ProtustrankaWithAdressOIB>
  <DomainObject.Predmet.ProtustrankaNazivFormated>
    <izvorni_sadrzaj>Florije Selmani</izvorni_sadrzaj>
    <derivirana_varijabla naziv="DomainObject.Predmet.ProtustrankaNazivFormated_1">Florije Selmani</derivirana_varijabla>
  </DomainObject.Predmet.ProtustrankaNazivFormated>
  <DomainObject.Predmet.ProtustrankaNazivFormatedOIB>
    <izvorni_sadrzaj>Florije Selmani, OIB 25385336837</izvorni_sadrzaj>
    <derivirana_varijabla naziv="DomainObject.Predmet.ProtustrankaNazivFormatedOIB_1">Florije Selmani, OIB 25385336837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Florije Selmani</item>
    </izvorni_sadrzaj>
    <derivirana_varijabla naziv="DomainObject.Predmet.ProtuStrankaListFormated_1">
      <item>Florije Selmani</item>
    </derivirana_varijabla>
  </DomainObject.Predmet.ProtuStrankaListFormated>
  <DomainObject.Predmet.ProtuStrankaListFormatedOIB>
    <izvorni_sadrzaj>
      <item>Florije Selmani, OIB 25385336837</item>
    </izvorni_sadrzaj>
    <derivirana_varijabla naziv="DomainObject.Predmet.ProtuStrankaListFormatedOIB_1">
      <item>Florije Selmani, OIB 25385336837</item>
    </derivirana_varijabla>
  </DomainObject.Predmet.ProtuStrankaListFormatedOIB>
  <DomainObject.Predmet.ProtuStrankaListFormatedWithAdress>
    <izvorni_sadrzaj>
      <item>Florije Selmani, Topličko Nas. 47, 49240 Stubičke Toplice</item>
    </izvorni_sadrzaj>
    <derivirana_varijabla naziv="DomainObject.Predmet.ProtuStrankaListFormatedWithAdress_1">
      <item>Florije Selmani, Topličko Nas. 47, 49240 Stubičke Toplice</item>
    </derivirana_varijabla>
  </DomainObject.Predmet.ProtuStrankaListFormatedWithAdress>
  <DomainObject.Predmet.ProtuStrankaListFormatedWithAdressOIB>
    <izvorni_sadrzaj>
      <item>Florije Selmani, OIB 25385336837, Topličko Nas. 47, 49240 Stubičke Toplice</item>
    </izvorni_sadrzaj>
    <derivirana_varijabla naziv="DomainObject.Predmet.ProtuStrankaListFormatedWithAdressOIB_1">
      <item>Florije Selmani, OIB 25385336837, Topličko Nas. 47, 49240 Stubičke Toplice</item>
    </derivirana_varijabla>
  </DomainObject.Predmet.ProtuStrankaListFormatedWithAdressOIB>
  <DomainObject.Predmet.ProtuStrankaListNazivFormated>
    <izvorni_sadrzaj>
      <item>Florije Selmani</item>
    </izvorni_sadrzaj>
    <derivirana_varijabla naziv="DomainObject.Predmet.ProtuStrankaListNazivFormated_1">
      <item>Florije Selmani</item>
    </derivirana_varijabla>
  </DomainObject.Predmet.ProtuStrankaListNazivFormated>
  <DomainObject.Predmet.ProtuStrankaListNazivFormatedOIB>
    <izvorni_sadrzaj>
      <item>Florije Selmani, OIB 25385336837</item>
    </izvorni_sadrzaj>
    <derivirana_varijabla naziv="DomainObject.Predmet.ProtuStrankaListNazivFormatedOIB_1">
      <item>Florije Selmani, OIB 25385336837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Florije Selmani</izvorni_sadrzaj>
    <derivirana_varijabla naziv="DomainObject.Predmet.ProtustrankaIDrugi_1">Florije Selmani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Florije Selmani, OIB 25385336837, Topličko Nas. 47, 49240 Stubičke Toplice</izvorni_sadrzaj>
    <derivirana_varijabla naziv="DomainObject.Predmet.ProtustrankaIDrugiAdressOIB_1">Florije Selmani, OIB 25385336837, Topličko Nas. 47,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Florije Selmani</item>
      <item>VJEROVNICI</item>
    </izvorni_sadrzaj>
    <derivirana_varijabla naziv="DomainObject.Predmet.SudioniciListNaziv_1">
      <item>FINA Regionalni centar Zagreb</item>
      <item>Florije Selmani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Florije Selmani, OIB 25385336837, Topličko Nas. 47,49240 Stubičke Toplice</item>
      <item>VJEROVNICI</item>
    </izvorni_sadrzaj>
    <derivirana_varijabla naziv="DomainObject.Predmet.SudioniciListAdressOIB_1">
      <item>FINA Regionalni centar Zagreb, OIB 85821130368, Ilica 307,10000 Zagreb</item>
      <item>Florije Selmani, OIB 25385336837, Topličko Nas. 47,49240 Stubičke Toplice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25385336837</item>
      <item>, OIB null</item>
    </izvorni_sadrzaj>
    <derivirana_varijabla naziv="DomainObject.Predmet.SudioniciListNazivOIB_1">
      <item>, OIB 85821130368</item>
      <item>, OIB 25385336837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553</properties:Words>
  <properties:Characters>3058</properties:Characters>
  <properties:Lines>75</properties:Lines>
  <properties:Paragraphs>27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2017-02-08T10:11:00Z</dcterms:created>
  <dc:creator>Nada Kraljić</dc:creator>
  <cp:lastModifiedBy>Vinka Mihalinčić</cp:lastModifiedBy>
  <cp:lastPrinted>2017-02-08T09:24:00Z</cp:lastPrinted>
  <dcterms:modified xmlns:xsi="http://www.w3.org/2001/XMLSchema-instance" xsi:type="dcterms:W3CDTF">2017-02-08T10:44:00Z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