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4d0a" w14:paraId="3104d0a" w:rsidRDefault="009F5455" w:rsidP="009F5455" w:rsidR="009F545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455" w:rsidP="009F5455" w:rsidR="009F545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F5455" w:rsidP="009F5455" w:rsidR="009F545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F5455" w:rsidP="009F5455" w:rsidR="009F545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F5455" w:rsidP="009F5455" w:rsidR="009F5455"/>
    <w:p w:rsidRDefault="009F5455" w:rsidP="009F5455" w:rsidR="009F54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F5455" w:rsidP="009F5455" w:rsidR="009F54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F5455" w:rsidP="009F5455" w:rsidR="009F54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F5455" w:rsidP="009F5455" w:rsidR="009F54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F5455" w:rsidP="009F5455" w:rsidR="009F54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8785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PROJEKT MAJERI d. o. o. Poreč, Partizanska 13, OIB 76839842257, MBS 130023081, 3. prosinca 2015.</w:t>
      </w:r>
    </w:p>
    <w:p w:rsidRDefault="009F5455" w:rsidP="009F5455" w:rsidR="009F54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F5455" w:rsidP="009F5455" w:rsidR="009F54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F5455" w:rsidP="009F5455" w:rsidR="009F54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F5455" w:rsidP="009F5455" w:rsidR="009F545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PROJEKT MAJERI d. o. o. Poreč, Partizanska 13, OIB 76839842257, MBS 130023081.</w:t>
      </w:r>
    </w:p>
    <w:p w:rsidRDefault="009F5455" w:rsidP="009F5455" w:rsidR="009F545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F5455" w:rsidP="009F5455" w:rsidR="009F545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F5455" w:rsidP="009F5455" w:rsidR="009F54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F5455" w:rsidP="009F5455" w:rsidR="009F54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PROJEKT MAJERI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1794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144.579,52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F5455" w:rsidP="009F5455" w:rsidR="009F54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F5455" w:rsidP="009F5455" w:rsidR="009F54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F5455" w:rsidP="009F5455" w:rsidR="009F54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F5455" w:rsidP="009F5455" w:rsidR="009F54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F5455" w:rsidP="009F5455" w:rsidR="009F545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F5455" w:rsidP="009F5455" w:rsidR="009F545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224233">
        <w:rPr>
          <w:rFonts w:cs="Times New Roman" w:eastAsia="Times New Roman"/>
          <w:szCs w:val="24"/>
          <w:lang w:eastAsia="hr-HR"/>
        </w:rPr>
        <w:t>, v. r.</w:t>
      </w:r>
    </w:p>
    <w:p w:rsidRDefault="009F5455" w:rsidP="009F5455" w:rsidR="009F545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F5455" w:rsidP="009F5455" w:rsidR="009F54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F5455" w:rsidP="009F5455" w:rsidR="009F54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F5455" w:rsidP="009F5455" w:rsidR="009F54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F5455" w:rsidP="009F5455" w:rsidR="009F545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F5455" w:rsidP="009F5455" w:rsidR="009F54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04533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455" w:rsidP="009F5455" w:rsidR="009F5455">
      <w:r>
        <w:separator/>
      </w:r>
    </w:p>
  </w:endnote>
  <w:endnote w:id="0" w:type="continuationSeparator">
    <w:p w:rsidRDefault="009F5455" w:rsidP="009F5455" w:rsidR="009F5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455" w:rsidP="009F5455" w:rsidR="009F5455">
      <w:r>
        <w:separator/>
      </w:r>
    </w:p>
  </w:footnote>
  <w:footnote w:id="0" w:type="continuationSeparator">
    <w:p w:rsidRDefault="009F5455" w:rsidP="009F5455" w:rsidR="009F5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455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0453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478/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455" w:rsidP="0021081C" w:rsidR="00A81E97">
    <w:pPr>
      <w:pStyle w:val="Zaglavlje"/>
      <w:jc w:val="right"/>
    </w:pPr>
    <w:r>
      <w:t>11 St-478/2015-3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076"/>
    <w:rsid w:val="00224233"/>
    <w:rsid w:val="007A5C5B"/>
    <w:rsid w:val="009F5455"/>
    <w:rsid w:val="00C05076"/>
    <w:rsid w:val="00C9611B"/>
    <w:rsid w:val="00F0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54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54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4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54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5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4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4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5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53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5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5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54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54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4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54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5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4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4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5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53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5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5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MAJERI d.o.o. POREČ</izvorni_sadrzaj>
    <derivirana_varijabla naziv="DomainObject.Predmet.ProtustrankaFormated_1">  PROJEKT MAJERI d.o.o. POREČ</derivirana_varijabla>
  </DomainObject.Predmet.ProtustrankaFormated>
  <DomainObject.Predmet.ProtustrankaFormatedOIB>
    <izvorni_sadrzaj>  PROJEKT MAJERI d.o.o. POREČ, OIB 76839842257</izvorni_sadrzaj>
    <derivirana_varijabla naziv="DomainObject.Predmet.ProtustrankaFormatedOIB_1">  PROJEKT MAJERI d.o.o. POREČ, OIB 76839842257</derivirana_varijabla>
  </DomainObject.Predmet.ProtustrankaFormatedOIB>
  <DomainObject.Predmet.ProtustrankaFormatedWithAdress>
    <izvorni_sadrzaj> PROJEKT MAJERI d.o.o. POREČ, Partizanska 13, 52440 Poreč</izvorni_sadrzaj>
    <derivirana_varijabla naziv="DomainObject.Predmet.ProtustrankaFormatedWithAdress_1"> PROJEKT MAJERI d.o.o. POREČ, Partizanska 13, 52440 Poreč</derivirana_varijabla>
  </DomainObject.Predmet.ProtustrankaFormatedWithAdress>
  <DomainObject.Predmet.ProtustrankaFormatedWithAdressOIB>
    <izvorni_sadrzaj> PROJEKT MAJERI d.o.o. POREČ, OIB 76839842257, Partizanska 13, 52440 Poreč</izvorni_sadrzaj>
    <derivirana_varijabla naziv="DomainObject.Predmet.ProtustrankaFormatedWithAdressOIB_1"> PROJEKT MAJERI d.o.o. POREČ, OIB 76839842257, Partizanska 13, 52440 Poreč</derivirana_varijabla>
  </DomainObject.Predmet.ProtustrankaFormatedWithAdressOIB>
  <DomainObject.Predmet.ProtustrankaWithAdress>
    <izvorni_sadrzaj>PROJEKT MAJERI d.o.o. POREČ Partizanska 13, 52440 Poreč</izvorni_sadrzaj>
    <derivirana_varijabla naziv="DomainObject.Predmet.ProtustrankaWithAdress_1">PROJEKT MAJERI d.o.o. POREČ Partizanska 13, 52440 Poreč</derivirana_varijabla>
  </DomainObject.Predmet.ProtustrankaWithAdress>
  <DomainObject.Predmet.ProtustrankaWithAdressOIB>
    <izvorni_sadrzaj>PROJEKT MAJERI d.o.o. POREČ, OIB 76839842257, Partizanska 13, 52440 Poreč</izvorni_sadrzaj>
    <derivirana_varijabla naziv="DomainObject.Predmet.ProtustrankaWithAdressOIB_1">PROJEKT MAJERI d.o.o. POREČ, OIB 76839842257, Partizanska 13, 52440 Poreč</derivirana_varijabla>
  </DomainObject.Predmet.ProtustrankaWithAdressOIB>
  <DomainObject.Predmet.ProtustrankaNazivFormated>
    <izvorni_sadrzaj>PROJEKT MAJERI d.o.o. POREČ</izvorni_sadrzaj>
    <derivirana_varijabla naziv="DomainObject.Predmet.ProtustrankaNazivFormated_1">PROJEKT MAJERI d.o.o. POREČ</derivirana_varijabla>
  </DomainObject.Predmet.ProtustrankaNazivFormated>
  <DomainObject.Predmet.ProtustrankaNazivFormatedOIB>
    <izvorni_sadrzaj>PROJEKT MAJERI d.o.o. POREČ, OIB 76839842257</izvorni_sadrzaj>
    <derivirana_varijabla naziv="DomainObject.Predmet.ProtustrankaNazivFormatedOIB_1">PROJEKT MAJERI d.o.o. POREČ, OIB 76839842257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144579.52</izvorni_sadrzaj>
    <derivirana_varijabla naziv="DomainObject.Predmet.TrenutnaVrijednost_1">144579.52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MAJERI d.o.o. POREČ</item>
    </izvorni_sadrzaj>
    <derivirana_varijabla naziv="DomainObject.Predmet.ProtuStrankaListFormated_1">
      <item>PROJEKT MAJERI d.o.o. POREČ</item>
    </derivirana_varijabla>
  </DomainObject.Predmet.ProtuStrankaListFormated>
  <DomainObject.Predmet.ProtuStrankaListFormatedOIB>
    <izvorni_sadrzaj>
      <item>PROJEKT MAJERI d.o.o. POREČ, OIB 76839842257</item>
    </izvorni_sadrzaj>
    <derivirana_varijabla naziv="DomainObject.Predmet.ProtuStrankaListFormatedOIB_1">
      <item>PROJEKT MAJERI d.o.o. POREČ, OIB 76839842257</item>
    </derivirana_varijabla>
  </DomainObject.Predmet.ProtuStrankaListFormatedOIB>
  <DomainObject.Predmet.ProtuStrankaListFormatedWithAdress>
    <izvorni_sadrzaj>
      <item>PROJEKT MAJERI d.o.o. POREČ, Partizanska 13, 52440 Poreč</item>
    </izvorni_sadrzaj>
    <derivirana_varijabla naziv="DomainObject.Predmet.ProtuStrankaListFormatedWithAdress_1">
      <item>PROJEKT MAJERI d.o.o. POREČ, Partizanska 13, 52440 Poreč</item>
    </derivirana_varijabla>
  </DomainObject.Predmet.ProtuStrankaListFormatedWithAdress>
  <DomainObject.Predmet.ProtuStrankaListFormatedWithAdressOIB>
    <izvorni_sadrzaj>
      <item>PROJEKT MAJERI d.o.o. POREČ, OIB 76839842257, Partizanska 13, 52440 Poreč</item>
    </izvorni_sadrzaj>
    <derivirana_varijabla naziv="DomainObject.Predmet.ProtuStrankaListFormatedWithAdressOIB_1">
      <item>PROJEKT MAJERI d.o.o. POREČ, OIB 76839842257, Partizanska 13, 52440 Poreč</item>
    </derivirana_varijabla>
  </DomainObject.Predmet.ProtuStrankaListFormatedWithAdressOIB>
  <DomainObject.Predmet.ProtuStrankaListNazivFormated>
    <izvorni_sadrzaj>
      <item>PROJEKT MAJERI d.o.o. POREČ</item>
    </izvorni_sadrzaj>
    <derivirana_varijabla naziv="DomainObject.Predmet.ProtuStrankaListNazivFormated_1">
      <item>PROJEKT MAJERI d.o.o. POREČ</item>
    </derivirana_varijabla>
  </DomainObject.Predmet.ProtuStrankaListNazivFormated>
  <DomainObject.Predmet.ProtuStrankaListNazivFormatedOIB>
    <izvorni_sadrzaj>
      <item>PROJEKT MAJERI d.o.o. POREČ, OIB 76839842257</item>
    </izvorni_sadrzaj>
    <derivirana_varijabla naziv="DomainObject.Predmet.ProtuStrankaListNazivFormatedOIB_1">
      <item>PROJEKT MAJERI d.o.o. POREČ, OIB 76839842257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MAJERI d.o.o. POREČ</izvorni_sadrzaj>
    <derivirana_varijabla naziv="DomainObject.Predmet.ProtustrankaIDrugi_1">PROJEKT MAJERI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MAJERI d.o.o. POREČ, OIB 76839842257, Partizanska 13, 52440 Poreč</izvorni_sadrzaj>
    <derivirana_varijabla naziv="DomainObject.Predmet.ProtustrankaIDrugiAdressOIB_1">PROJEKT MAJERI d.o.o. POREČ, OIB 76839842257,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MAJERI d.o.o. POREČ</item>
    </izvorni_sadrzaj>
    <derivirana_varijabla naziv="DomainObject.Predmet.SudioniciListNaziv_1">
      <item>FINANCIJSKA AGENCIJA, RC RIJEKA, PODRUŽNICA PULA, PULA</item>
      <item>PROJEKT MAJERI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MAJERI d.o.o. POREČ, OIB 76839842257, Partizanska 13,52440 Poreč</item>
    </izvorni_sadrzaj>
    <derivirana_varijabla naziv="DomainObject.Predmet.SudioniciListAdressOIB_1">
      <item>FINANCIJSKA AGENCIJA, RC RIJEKA, PODRUŽNICA PULA, PULA, OIB 85821130368, Giardini 5,52100 Pula</item>
      <item>PROJEKT MAJERI d.o.o. POREČ, OIB 76839842257,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76839842257</item>
    </izvorni_sadrzaj>
    <derivirana_varijabla naziv="DomainObject.Predmet.SudioniciListNazivOIB_1">
      <item>, OIB 85821130368</item>
      <item>, OIB 76839842257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2017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2015-12-03T07:41:00Z</dcterms:created>
  <dc:creator>Mihaela Kaligari</dc:creator>
  <dc:description/>
  <cp:keywords/>
  <cp:lastModifiedBy>Ana Jeromela</cp:lastModifiedBy>
  <cp:lastPrinted>2015-12-15T12:11:00Z</cp:lastPrinted>
  <dcterms:modified xmlns:xsi="http://www.w3.org/2001/XMLSchema-instance" xsi:type="dcterms:W3CDTF">2015-12-15T12:11:00Z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