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581a" w14:paraId="917581a" w:rsidRDefault="004D331B" w:rsidP="004D331B" w:rsidR="004D331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31B" w:rsidP="004D331B" w:rsidR="004D331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331B" w:rsidP="004D331B" w:rsidR="004D331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331B" w:rsidP="004D331B" w:rsidR="004D331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D331B" w:rsidP="004D331B" w:rsidR="004D331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331B" w:rsidP="004D331B" w:rsidR="004D331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D331B" w:rsidP="004D331B" w:rsidR="004D331B">
      <w:pPr>
        <w:jc w:val="center"/>
        <w:rPr>
          <w:rFonts w:cs="Times New Roman" w:eastAsia="Times New Roman"/>
          <w:szCs w:val="24"/>
        </w:rPr>
      </w:pPr>
    </w:p>
    <w:p w:rsidRDefault="004D331B" w:rsidP="004D331B" w:rsidR="004D331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SOCIETAS MARINE d.o.o. Umag, Ulica Bruštoloni 7, OIB </w:t>
      </w:r>
      <w:r w:rsidRPr="004D331B">
        <w:rPr>
          <w:rFonts w:cs="Times New Roman" w:eastAsia="Times New Roman"/>
          <w:szCs w:val="24"/>
        </w:rPr>
        <w:t>62211622204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4D331B">
          <w:rPr>
            <w:rFonts w:cs="Times New Roman" w:eastAsia="Times New Roman"/>
            <w:szCs w:val="24"/>
          </w:rPr>
          <w:t>040340606</w:t>
        </w:r>
      </w:hyperlink>
      <w:r>
        <w:rPr>
          <w:rFonts w:cs="Times New Roman" w:eastAsia="Times New Roman"/>
          <w:szCs w:val="24"/>
        </w:rPr>
        <w:t xml:space="preserve">, 2. </w:t>
      </w:r>
      <w:r w:rsidR="00810B9D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810B9D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SOCIETAS MARINE d.o.o. Umag, Ulica Bruštoloni 7, OIB </w:t>
      </w:r>
      <w:r w:rsidRPr="004D331B">
        <w:rPr>
          <w:rFonts w:cs="Times New Roman" w:eastAsia="Times New Roman"/>
          <w:szCs w:val="24"/>
        </w:rPr>
        <w:t>62211622204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4D331B">
          <w:rPr>
            <w:rFonts w:cs="Times New Roman" w:eastAsia="Times New Roman"/>
            <w:szCs w:val="24"/>
          </w:rPr>
          <w:t>040340606</w:t>
        </w:r>
      </w:hyperlink>
      <w:r>
        <w:rPr>
          <w:rFonts w:cs="Times New Roman" w:eastAsia="Times New Roman"/>
          <w:szCs w:val="24"/>
        </w:rPr>
        <w:t>.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0841CB" w:rsidR="000841CB" w:rsidRPr="0037724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841CB">
        <w:t xml:space="preserve">Anamarija Murtezani iz Zagreba, Sunčane Škrinjarić 1, OIB </w:t>
      </w:r>
      <w:r w:rsidR="000841CB" w:rsidRPr="00123589">
        <w:t>54031780904</w:t>
      </w:r>
      <w:r w:rsidR="000841CB" w:rsidRPr="00377245">
        <w:t>.</w:t>
      </w:r>
    </w:p>
    <w:p w:rsidRDefault="004D331B" w:rsidP="004D331B" w:rsidR="004D331B">
      <w:pPr>
        <w:ind w:firstLine="708"/>
        <w:rPr>
          <w:rFonts w:cs="Times New Roman" w:eastAsia="Times New Roman"/>
          <w:szCs w:val="20"/>
        </w:rPr>
      </w:pPr>
    </w:p>
    <w:p w:rsidRDefault="004D331B" w:rsidP="004D331B" w:rsidR="004D331B" w:rsidRPr="00254BCC">
      <w:pPr>
        <w:ind w:firstLine="708"/>
        <w:rPr>
          <w:rFonts w:cs="Times New Roman" w:eastAsia="Times New Roman"/>
          <w:color w:val="FF0000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SOCIETAS MARINE d.o.o. Umag, Ulica Bruštoloni 7, OIB </w:t>
      </w:r>
      <w:r w:rsidRPr="004D331B">
        <w:rPr>
          <w:rFonts w:cs="Times New Roman" w:eastAsia="Times New Roman"/>
          <w:szCs w:val="24"/>
        </w:rPr>
        <w:t>62211622204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4D331B">
          <w:rPr>
            <w:rFonts w:cs="Times New Roman" w:eastAsia="Times New Roman"/>
            <w:szCs w:val="24"/>
          </w:rPr>
          <w:t>040340606</w:t>
        </w:r>
      </w:hyperlink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 xml:space="preserve">na račun suda, u Fond za namirenje troškova stečajnog </w:t>
      </w:r>
      <w:r w:rsidRPr="001C33F0">
        <w:rPr>
          <w:rFonts w:cs="Times New Roman" w:eastAsia="Times New Roman"/>
          <w:szCs w:val="20"/>
        </w:rPr>
        <w:t>postupka, HR 4323900011300029763, poziv na broj 3333-</w:t>
      </w:r>
      <w:r w:rsidR="00EE4810">
        <w:rPr>
          <w:rFonts w:cs="Times New Roman" w:eastAsia="Times New Roman"/>
          <w:szCs w:val="20"/>
        </w:rPr>
        <w:t>337</w:t>
      </w:r>
      <w:r w:rsidRPr="001C33F0">
        <w:rPr>
          <w:rFonts w:cs="Times New Roman" w:eastAsia="Times New Roman"/>
          <w:szCs w:val="20"/>
        </w:rPr>
        <w:t>-2018.</w:t>
      </w:r>
    </w:p>
    <w:p w:rsidRDefault="004D331B" w:rsidP="004D331B" w:rsidR="004D331B">
      <w:pPr>
        <w:rPr>
          <w:rFonts w:cs="Times New Roman" w:eastAsia="Times New Roman"/>
          <w:szCs w:val="20"/>
        </w:rPr>
      </w:pPr>
    </w:p>
    <w:p w:rsidRDefault="004D331B" w:rsidP="004D331B" w:rsidR="004D33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SOCIETAS MARINE d.o.o. Umag, Ulica Bruštoloni 7, OIB </w:t>
      </w:r>
      <w:r w:rsidRPr="004D331B">
        <w:rPr>
          <w:rFonts w:cs="Times New Roman" w:eastAsia="Times New Roman"/>
          <w:szCs w:val="24"/>
        </w:rPr>
        <w:t>62211622204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4D331B">
          <w:rPr>
            <w:rFonts w:cs="Times New Roman" w:eastAsia="Times New Roman"/>
            <w:szCs w:val="24"/>
          </w:rPr>
          <w:t>040340606</w:t>
        </w:r>
      </w:hyperlink>
      <w:r>
        <w:rPr>
          <w:rFonts w:cs="Times New Roman" w:eastAsia="Times New Roman"/>
          <w:szCs w:val="24"/>
        </w:rPr>
        <w:t>.</w:t>
      </w:r>
    </w:p>
    <w:p w:rsidRDefault="004D331B" w:rsidP="004D331B" w:rsidR="004D331B">
      <w:pPr>
        <w:ind w:firstLine="709"/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SOCIETAS MARINE d.o.o. Umag, Ulica Bruštoloni 7, OIB </w:t>
      </w:r>
      <w:r w:rsidRPr="004D331B">
        <w:rPr>
          <w:rFonts w:cs="Times New Roman" w:eastAsia="Times New Roman"/>
          <w:szCs w:val="24"/>
        </w:rPr>
        <w:t>62211622204</w:t>
      </w:r>
      <w:r>
        <w:rPr>
          <w:rFonts w:cs="Times New Roman" w:eastAsia="Times New Roman"/>
          <w:szCs w:val="24"/>
        </w:rPr>
        <w:t xml:space="preserve">, MBS </w:t>
      </w:r>
      <w:hyperlink r:id="rId13" w:history="true">
        <w:r w:rsidRPr="004D331B">
          <w:rPr>
            <w:rFonts w:cs="Times New Roman" w:eastAsia="Times New Roman"/>
            <w:szCs w:val="24"/>
          </w:rPr>
          <w:t>040340606</w:t>
        </w:r>
      </w:hyperlink>
      <w:r>
        <w:rPr>
          <w:rFonts w:cs="Times New Roman" w:eastAsia="Times New Roman"/>
          <w:szCs w:val="24"/>
        </w:rPr>
        <w:t>.</w:t>
      </w:r>
    </w:p>
    <w:p w:rsidRDefault="004D331B" w:rsidP="004D331B" w:rsidR="004D331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6. rujna 2018.,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SOCIETAS MARINE d.o.o. Umag.</w:t>
      </w:r>
    </w:p>
    <w:p w:rsidRDefault="004D331B" w:rsidP="004D331B" w:rsidR="004D331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4. rujna 2018. imao neizvršene osnove za plaćanje u neprekinutom razdoblju od 120 dana u ukupnom iznosu 41.021,58 kn) i da za dužnika nisu ispunjene pretpostavke za pokretanje drugog postupka radi brisanja iz sudskog registra, što je utvrđeno uvidom u zahtjev Financijske agencije i izvadak iz sudskog registra za dužnika (listovi 1-</w:t>
      </w:r>
      <w:r w:rsidR="00B337E1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28. rujna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St-337/2018-3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D331B" w:rsidP="004D331B" w:rsidR="004D331B" w:rsidRPr="001C33F0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</w:t>
      </w:r>
      <w:r w:rsidR="00293ED4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293ED4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 xml:space="preserve">. 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D331B" w:rsidP="004D331B" w:rsidR="004D331B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D331B" w:rsidP="004D331B" w:rsidR="004D331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C416E">
        <w:rPr>
          <w:rFonts w:cs="Times New Roman" w:eastAsia="Times New Roman"/>
          <w:szCs w:val="24"/>
        </w:rPr>
        <w:t>, v.r.</w:t>
      </w:r>
    </w:p>
    <w:p w:rsidRDefault="004D331B" w:rsidP="004D331B" w:rsidR="004D331B">
      <w:pPr>
        <w:jc w:val="left"/>
        <w:rPr>
          <w:rFonts w:cs="Times New Roman" w:eastAsia="Times New Roman"/>
          <w:szCs w:val="24"/>
        </w:rPr>
      </w:pPr>
    </w:p>
    <w:p w:rsidRDefault="004D331B" w:rsidP="004D331B" w:rsidR="004D331B">
      <w:pPr>
        <w:jc w:val="left"/>
        <w:rPr>
          <w:rFonts w:cs="Times New Roman" w:eastAsia="Times New Roman"/>
          <w:szCs w:val="24"/>
        </w:rPr>
      </w:pPr>
    </w:p>
    <w:p w:rsidRDefault="004D331B" w:rsidP="004D331B" w:rsidR="004D331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D331B" w:rsidP="004D331B" w:rsidR="004D331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D331B" w:rsidP="004D331B" w:rsidR="004D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D331B" w:rsidP="004D331B" w:rsidR="004D331B">
      <w:pPr>
        <w:rPr>
          <w:rFonts w:cs="Times New Roman" w:eastAsia="Times New Roman"/>
          <w:szCs w:val="24"/>
        </w:rPr>
      </w:pPr>
    </w:p>
    <w:p w:rsidRDefault="004D331B" w:rsidP="004D331B" w:rsidR="004D331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D331B" w:rsidP="004D331B" w:rsidR="004D3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D331B" w:rsidP="004D331B" w:rsidR="004D3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SOCIETAS MARINE d.o.o. Umag, Ulica Bruštoloni 7, </w:t>
      </w:r>
    </w:p>
    <w:p w:rsidRDefault="004D331B" w:rsidP="004D331B" w:rsidR="004D33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</w:p>
    <w:p w:rsidRDefault="004D331B" w:rsidP="004D331B" w:rsidR="004D3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4D331B" w:rsidP="004D331B" w:rsidR="004D33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87782A">
        <w:t>Anamarija Murtezani, Zagreb, Sunčane Škrinjarić 1</w:t>
      </w:r>
      <w:r w:rsidRPr="00136C83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4D331B" w:rsidP="004D331B" w:rsidR="004D33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D331B" w:rsidP="004D331B" w:rsidR="004D3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D331B" w:rsidP="004D331B" w:rsidR="004D3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D331B" w:rsidP="004D331B" w:rsidR="004D331B"/>
    <w:p w:rsidRDefault="004D331B" w:rsidP="004D331B" w:rsidR="004D331B"/>
    <w:p w:rsidRDefault="004D331B" w:rsidP="004D331B" w:rsidR="004D331B"/>
    <w:p w:rsidRDefault="00CB5BBD" w:rsidR="00CB5BBD"/>
    <w:sectPr w:rsidSect="007E59BE" w:rsidR="00CB5BBD">
      <w:headerReference w:type="default" r:id="rId14"/>
      <w:head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31B" w:rsidP="004D331B" w:rsidR="004D331B">
      <w:r>
        <w:separator/>
      </w:r>
    </w:p>
  </w:endnote>
  <w:endnote w:id="0" w:type="continuationSeparator">
    <w:p w:rsidRDefault="004D331B" w:rsidP="004D331B" w:rsidR="004D3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31B" w:rsidP="004D331B" w:rsidR="004D331B">
      <w:r>
        <w:separator/>
      </w:r>
    </w:p>
  </w:footnote>
  <w:footnote w:id="0" w:type="continuationSeparator">
    <w:p w:rsidRDefault="004D331B" w:rsidP="004D331B" w:rsidR="004D3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D77" w:rsidP="007E59BE" w:rsidR="007E59BE">
    <w:pPr>
      <w:pStyle w:val="Zaglavlje"/>
      <w:jc w:val="left"/>
    </w:pPr>
    <w:r>
      <w:tab/>
    </w:r>
    <w:sdt>
      <w:sdtPr>
        <w:id w:val="5982277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416E">
          <w:rPr>
            <w:noProof/>
          </w:rPr>
          <w:t>2</w:t>
        </w:r>
        <w:r>
          <w:fldChar w:fldCharType="end"/>
        </w:r>
      </w:sdtContent>
    </w:sdt>
    <w:r>
      <w:tab/>
      <w:t>9 St-</w:t>
    </w:r>
    <w:r w:rsidR="004D331B">
      <w:t>337</w:t>
    </w:r>
    <w:r>
      <w:t>/2018</w:t>
    </w:r>
    <w:r w:rsidR="00810B9D">
      <w:t>-4</w:t>
    </w:r>
  </w:p>
  <w:p w:rsidRDefault="00CC416E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D77" w:rsidP="007E59BE" w:rsidR="00A6778E">
    <w:pPr>
      <w:pStyle w:val="Zaglavlje"/>
      <w:jc w:val="right"/>
    </w:pPr>
    <w:r>
      <w:t>9 St-</w:t>
    </w:r>
    <w:r w:rsidR="004D331B">
      <w:t>337</w:t>
    </w:r>
    <w:r>
      <w:t>/2018</w:t>
    </w:r>
    <w:r w:rsidR="00810B9D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31B"/>
    <w:rsid w:val="000841CB"/>
    <w:rsid w:val="001C0A72"/>
    <w:rsid w:val="00293ED4"/>
    <w:rsid w:val="004D331B"/>
    <w:rsid w:val="00810B9D"/>
    <w:rsid w:val="0087782A"/>
    <w:rsid w:val="008F1D77"/>
    <w:rsid w:val="00B337E1"/>
    <w:rsid w:val="00CB5BBD"/>
    <w:rsid w:val="00CC416E"/>
    <w:rsid w:val="00EE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33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3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31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33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3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3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31B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D331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4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1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41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4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4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33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3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31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33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3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3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31B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D331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4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1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41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4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4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reg.pravosudje.hr/registar/f?p=150:28:0::NO:28:P28_SBT_MBS:04034060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4060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406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28:0::NO:28:P28_SBT_MBS:0403406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40606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SOCIETAS MARINE d.o.o. UMAG</izvorni_sadrzaj>
    <derivirana_varijabla naziv="DomainObject.Predmet.ProtustrankaFormated_1">  SOCIETAS MARINE d.o.o. UMAG</derivirana_varijabla>
  </DomainObject.Predmet.ProtustrankaFormated>
  <DomainObject.Predmet.ProtustrankaFormatedOIB>
    <izvorni_sadrzaj>  SOCIETAS MARINE d.o.o. UMAG, OIB 62211622204</izvorni_sadrzaj>
    <derivirana_varijabla naziv="DomainObject.Predmet.ProtustrankaFormatedOIB_1">  SOCIETAS MARINE d.o.o. UMAG, OIB 62211622204</derivirana_varijabla>
  </DomainObject.Predmet.ProtustrankaFormatedOIB>
  <DomainObject.Predmet.ProtustrankaFormatedWithAdress>
    <izvorni_sadrzaj> SOCIETAS MARINE d.o.o. UMAG, Ulica Bruštoloni 7, 52470 Umag</izvorni_sadrzaj>
    <derivirana_varijabla naziv="DomainObject.Predmet.ProtustrankaFormatedWithAdress_1"> SOCIETAS MARINE d.o.o. UMAG, Ulica Bruštoloni 7, 52470 Umag</derivirana_varijabla>
  </DomainObject.Predmet.ProtustrankaFormatedWithAdress>
  <DomainObject.Predmet.ProtustrankaFormatedWithAdressOIB>
    <izvorni_sadrzaj> SOCIETAS MARINE d.o.o. UMAG, OIB 62211622204, Ulica Bruštoloni 7, 52470 Umag</izvorni_sadrzaj>
    <derivirana_varijabla naziv="DomainObject.Predmet.ProtustrankaFormatedWithAdressOIB_1"> SOCIETAS MARINE d.o.o. UMAG, OIB 62211622204, Ulica Bruštoloni 7, 52470 Umag</derivirana_varijabla>
  </DomainObject.Predmet.ProtustrankaFormatedWithAdressOIB>
  <DomainObject.Predmet.ProtustrankaWithAdress>
    <izvorni_sadrzaj>SOCIETAS MARINE d.o.o. UMAG Ulica Bruštoloni 7, 52470 Umag</izvorni_sadrzaj>
    <derivirana_varijabla naziv="DomainObject.Predmet.ProtustrankaWithAdress_1">SOCIETAS MARINE d.o.o. UMAG Ulica Bruštoloni 7, 52470 Umag</derivirana_varijabla>
  </DomainObject.Predmet.ProtustrankaWithAdress>
  <DomainObject.Predmet.ProtustrankaWithAdressOIB>
    <izvorni_sadrzaj>SOCIETAS MARINE d.o.o. UMAG, OIB 62211622204, Ulica Bruštoloni 7, 52470 Umag</izvorni_sadrzaj>
    <derivirana_varijabla naziv="DomainObject.Predmet.ProtustrankaWithAdressOIB_1">SOCIETAS MARINE d.o.o. UMAG, OIB 62211622204, Ulica Bruštoloni 7, 52470 Umag</derivirana_varijabla>
  </DomainObject.Predmet.ProtustrankaWithAdressOIB>
  <DomainObject.Predmet.ProtustrankaNazivFormated>
    <izvorni_sadrzaj>SOCIETAS MARINE d.o.o. UMAG</izvorni_sadrzaj>
    <derivirana_varijabla naziv="DomainObject.Predmet.ProtustrankaNazivFormated_1">SOCIETAS MARINE d.o.o. UMAG</derivirana_varijabla>
  </DomainObject.Predmet.ProtustrankaNazivFormated>
  <DomainObject.Predmet.ProtustrankaNazivFormatedOIB>
    <izvorni_sadrzaj>SOCIETAS MARINE d.o.o. UMAG, OIB 62211622204</izvorni_sadrzaj>
    <derivirana_varijabla naziv="DomainObject.Predmet.ProtustrankaNazivFormatedOIB_1">SOCIETAS MARINE d.o.o. UMAG, OIB 62211622204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41021.58</izvorni_sadrzaj>
    <derivirana_varijabla naziv="DomainObject.Predmet.TrenutnaVrijednost_1">41021.58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SOCIETAS MARINE d.o.o. UMAG</item>
    </izvorni_sadrzaj>
    <derivirana_varijabla naziv="DomainObject.Predmet.ProtuStrankaListFormated_1">
      <item>SOCIETAS MARINE d.o.o. UMAG</item>
    </derivirana_varijabla>
  </DomainObject.Predmet.ProtuStrankaListFormated>
  <DomainObject.Predmet.ProtuStrankaListFormatedOIB>
    <izvorni_sadrzaj>
      <item>SOCIETAS MARINE d.o.o. UMAG, OIB 62211622204</item>
    </izvorni_sadrzaj>
    <derivirana_varijabla naziv="DomainObject.Predmet.ProtuStrankaListFormatedOIB_1">
      <item>SOCIETAS MARINE d.o.o. UMAG, OIB 62211622204</item>
    </derivirana_varijabla>
  </DomainObject.Predmet.ProtuStrankaListFormatedOIB>
  <DomainObject.Predmet.ProtuStrankaListFormatedWithAdress>
    <izvorni_sadrzaj>
      <item>SOCIETAS MARINE d.o.o. UMAG, Ulica Bruštoloni 7, 52470 Umag</item>
    </izvorni_sadrzaj>
    <derivirana_varijabla naziv="DomainObject.Predmet.ProtuStrankaListFormatedWithAdress_1">
      <item>SOCIETAS MARINE d.o.o. UMAG, Ulica Bruštoloni 7, 52470 Umag</item>
    </derivirana_varijabla>
  </DomainObject.Predmet.ProtuStrankaListFormatedWithAdress>
  <DomainObject.Predmet.ProtuStrankaListFormatedWithAdressOIB>
    <izvorni_sadrzaj>
      <item>SOCIETAS MARINE d.o.o. UMAG, OIB 62211622204, Ulica Bruštoloni 7, 52470 Umag</item>
    </izvorni_sadrzaj>
    <derivirana_varijabla naziv="DomainObject.Predmet.ProtuStrankaListFormatedWithAdressOIB_1">
      <item>SOCIETAS MARINE d.o.o. UMAG, OIB 62211622204, Ulica Bruštoloni 7, 52470 Umag</item>
    </derivirana_varijabla>
  </DomainObject.Predmet.ProtuStrankaListFormatedWithAdressOIB>
  <DomainObject.Predmet.ProtuStrankaListNazivFormated>
    <izvorni_sadrzaj>
      <item>SOCIETAS MARINE d.o.o. UMAG</item>
    </izvorni_sadrzaj>
    <derivirana_varijabla naziv="DomainObject.Predmet.ProtuStrankaListNazivFormated_1">
      <item>SOCIETAS MARINE d.o.o. UMAG</item>
    </derivirana_varijabla>
  </DomainObject.Predmet.ProtuStrankaListNazivFormated>
  <DomainObject.Predmet.ProtuStrankaListNazivFormatedOIB>
    <izvorni_sadrzaj>
      <item>SOCIETAS MARINE d.o.o. UMAG, OIB 62211622204</item>
    </izvorni_sadrzaj>
    <derivirana_varijabla naziv="DomainObject.Predmet.ProtuStrankaListNazivFormatedOIB_1">
      <item>SOCIETAS MARINE d.o.o. UMAG, OIB 62211622204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SOCIETAS MARINE d.o.o. UMAG</izvorni_sadrzaj>
    <derivirana_varijabla naziv="DomainObject.Predmet.ProtustrankaIDrugi_1">SOCIETAS MARINE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SOCIETAS MARINE d.o.o. UMAG, OIB 62211622204, Ulica Bruštoloni 7, 52470 Umag</izvorni_sadrzaj>
    <derivirana_varijabla naziv="DomainObject.Predmet.ProtustrankaIDrugiAdressOIB_1">SOCIETAS MARINE d.o.o. UMAG, OIB 62211622204, Ulica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SOCIETAS MARINE d.o.o. UMAG</item>
    </izvorni_sadrzaj>
    <derivirana_varijabla naziv="DomainObject.Predmet.SudioniciListNaziv_1">
      <item>FINANCIJSKA AGENCIJA, RC RIJEKA, PODRUŽNICA PULA, PULA</item>
      <item>SOCIETAS MARINE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SOCIETAS MARINE d.o.o. UMAG, OIB 62211622204, Ulica Bruštoloni 7,52470 Umag</item>
    </izvorni_sadrzaj>
    <derivirana_varijabla naziv="DomainObject.Predmet.SudioniciListAdressOIB_1">
      <item>FINANCIJSKA AGENCIJA, RC RIJEKA, PODRUŽNICA PULA, PULA, OIB 85821130368, Giardini 5,52100 Pula</item>
      <item>SOCIETAS MARINE d.o.o. UMAG, OIB 62211622204, Ulica Bruštoloni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62211622204</item>
    </izvorni_sadrzaj>
    <derivirana_varijabla naziv="DomainObject.Predmet.SudioniciListNazivOIB_1">
      <item>, OIB 85821130368</item>
      <item>, OIB 62211622204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4060</properties:Characters>
  <properties:Lines>95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2018-11-26T08:48:00Z</dcterms:created>
  <dc:creator>Ela Sošić</dc:creator>
  <cp:lastModifiedBy>Ana Jeromela</cp:lastModifiedBy>
  <cp:lastPrinted>2019-01-02T09:05:00Z</cp:lastPrinted>
  <dcterms:modified xmlns:xsi="http://www.w3.org/2001/XMLSchema-instance" xsi:type="dcterms:W3CDTF">2019-01-02T09:05:00Z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(St-337-18 SOCIETAS MARINE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