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9c7df" w14:paraId="b09c7df" w:rsidRDefault="0059165D" w:rsidP="0059165D" w:rsidR="0059165D">
      <w:pPr>
        <w:spacing w:after="0"/>
        <w15:collapsed w:val="false"/>
        <w:rPr>
          <w:rFonts w:cs="Times New Roman"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59165D" w:rsidP="0059165D" w:rsidR="0059165D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9165D" w:rsidP="0059165D" w:rsidR="0059165D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noProof/>
          <w:color w:val="000000"/>
          <w:sz w:val="24"/>
          <w:szCs w:val="24"/>
          <w:lang w:eastAsia="hr-HR" w:val="hr-HR"/>
        </w:rPr>
        <w:drawing>
          <wp:inline distR="0" distL="0" distB="0" distT="0">
            <wp:extent cy="836930" cx="629920"/>
            <wp:effectExtent b="1270" r="0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930" cx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165D" w:rsidP="0059165D" w:rsidR="0059165D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REPUBLIKA HRVATSKA                                        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Broj: 2/St-573/2017-47</w:t>
      </w:r>
    </w:p>
    <w:p w:rsidRDefault="0059165D" w:rsidP="0059165D" w:rsidR="0059165D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 U OSIJEKU</w:t>
      </w:r>
    </w:p>
    <w:p w:rsidRDefault="0059165D" w:rsidP="0059165D" w:rsidR="0059165D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STALNA SLUŽBA  U </w:t>
      </w:r>
    </w:p>
    <w:p w:rsidRDefault="0059165D" w:rsidP="0059165D" w:rsidR="0059165D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SLAVONSKOM BRODU</w:t>
      </w:r>
    </w:p>
    <w:p w:rsidRDefault="0059165D" w:rsidP="0059165D" w:rsidR="0059165D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Trg pobjede 13</w:t>
      </w:r>
    </w:p>
    <w:p w:rsidRDefault="0059165D" w:rsidP="0059165D" w:rsidR="0059165D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35 000 SLAVONSKI BROD</w:t>
      </w:r>
    </w:p>
    <w:p w:rsidRDefault="00641D91" w:rsidP="0059165D" w:rsidR="00641D91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641D91" w:rsidP="00641D91" w:rsidR="0059165D">
      <w:pPr>
        <w:spacing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R E P U B L I K A   H R V A T S K A</w:t>
      </w:r>
    </w:p>
    <w:p w:rsidRDefault="00641D91" w:rsidP="00641D91" w:rsidR="00641D91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9165D" w:rsidP="0059165D" w:rsidR="0059165D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 A K L J U Č A K</w:t>
      </w:r>
    </w:p>
    <w:p w:rsidRDefault="0059165D" w:rsidP="0059165D" w:rsidR="0059165D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9165D" w:rsidP="0059165D" w:rsidR="0059165D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TRGOVAČKI SUD U OSIJEKU STALNA SLUŽBA U SLAVONSKOM BRODU, po stečajnom sucu Davorinu Pavičić, povodom prijedloga dužnika KTP d.o.o., OIB: 69291347722, Dr. Mile Budaka 1, Slavonski Brod, </w:t>
      </w:r>
      <w:r w:rsidR="00641D9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postupku </w:t>
      </w:r>
      <w:proofErr w:type="spellStart"/>
      <w:r w:rsidR="00641D91">
        <w:rPr>
          <w:rFonts w:cs="Times New Roman" w:hAnsi="Times New Roman" w:ascii="Times New Roman"/>
          <w:color w:val="000000"/>
          <w:sz w:val="24"/>
          <w:szCs w:val="24"/>
          <w:lang w:val="hr-HR"/>
        </w:rPr>
        <w:t>predstečajne</w:t>
      </w:r>
      <w:proofErr w:type="spellEnd"/>
      <w:r w:rsidR="00641D9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nagodbe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="00641D91">
        <w:rPr>
          <w:rFonts w:cs="Times New Roman" w:hAnsi="Times New Roman" w:ascii="Times New Roman"/>
          <w:color w:val="000000"/>
          <w:sz w:val="24"/>
          <w:szCs w:val="24"/>
          <w:lang w:val="hr-HR"/>
        </w:rPr>
        <w:t>na ročištu održanog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 27. studenog 2017., donio je slijedeći </w:t>
      </w:r>
    </w:p>
    <w:p w:rsidRDefault="0059165D" w:rsidP="0059165D" w:rsidR="0059165D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9165D" w:rsidP="0059165D" w:rsidR="0059165D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 a k l j u č a k</w:t>
      </w:r>
    </w:p>
    <w:p w:rsidRDefault="0059165D" w:rsidP="0059165D" w:rsidR="0059165D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641D91" w:rsidP="00641D91" w:rsidR="00641D91">
      <w:pPr>
        <w:spacing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Ročište za glasovanje o planu restrukturiranja sukladno čl. 60. st. 1. SZ-a odgođeno je za dan </w:t>
      </w:r>
    </w:p>
    <w:p w:rsidRDefault="00641D91" w:rsidP="00641D91" w:rsidR="00641D91">
      <w:pPr>
        <w:spacing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641D91" w:rsidP="00641D91" w:rsidR="0059165D" w:rsidRPr="00641D91">
      <w:pPr>
        <w:spacing w:after="0"/>
        <w:jc w:val="center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641D91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07. prosinca 2017. u 10,00 sati.</w:t>
      </w:r>
    </w:p>
    <w:p w:rsidRDefault="0059165D" w:rsidP="0059165D" w:rsidR="0059165D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9165D" w:rsidP="0059165D" w:rsidR="0059165D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41D91" w:rsidP="0059165D" w:rsidR="0059165D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 Slavonskom Brodu</w:t>
      </w:r>
      <w:r w:rsidR="0059165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27</w:t>
      </w:r>
      <w:r w:rsidR="0059165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studenog</w:t>
      </w:r>
      <w:r w:rsidR="0059165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2017.</w:t>
      </w:r>
    </w:p>
    <w:p w:rsidRDefault="0059165D" w:rsidP="0059165D" w:rsidR="0059165D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9165D" w:rsidP="0059165D" w:rsidR="0059165D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9165D" w:rsidP="0059165D" w:rsidR="0059165D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Stečajni sudac:</w:t>
      </w:r>
    </w:p>
    <w:p w:rsidRDefault="0059165D" w:rsidP="0059165D" w:rsidR="0059165D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                    Davorin Pavičić</w:t>
      </w:r>
    </w:p>
    <w:p w:rsidRDefault="0059165D" w:rsidP="0059165D" w:rsidR="0059165D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</w:t>
      </w:r>
    </w:p>
    <w:p w:rsidRDefault="0059165D" w:rsidP="0059165D" w:rsidR="0059165D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9165D" w:rsidP="0059165D" w:rsidR="0059165D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9165D" w:rsidP="0059165D" w:rsidR="0059165D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9165D" w:rsidP="0059165D" w:rsidR="0059165D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9165D" w:rsidP="0059165D" w:rsidR="0059165D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4C7A08" w:rsidP="0059165D" w:rsidR="0059165D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br/>
      </w:r>
    </w:p>
    <w:p w:rsidRDefault="004C7A08" w:rsidP="0059165D" w:rsidR="004C7A0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9165D" w:rsidP="0059165D" w:rsidR="0059165D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DNA:</w:t>
      </w:r>
    </w:p>
    <w:p w:rsidRDefault="0059165D" w:rsidP="0059165D" w:rsidR="0059165D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1. Objaviti na </w:t>
      </w:r>
      <w:r w:rsidR="004C7A08">
        <w:rPr>
          <w:rFonts w:cs="Times New Roman" w:hAnsi="Times New Roman" w:ascii="Times New Roman"/>
          <w:color w:val="000000"/>
          <w:sz w:val="24"/>
          <w:szCs w:val="24"/>
          <w:lang w:val="hr-HR"/>
        </w:rPr>
        <w:t>e-Oglasnoj ploči</w:t>
      </w:r>
    </w:p>
    <w:p w:rsidRDefault="0059165D" w:rsidP="0059165D" w:rsidR="0059165D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9165D" w:rsidP="0059165D" w:rsidR="0059165D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9165D" w:rsidP="0059165D" w:rsidR="0059165D">
      <w:pPr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034B9" w:rsidR="000034B9"/>
    <w:sectPr w:rsidR="000034B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165D"/>
    <w:rsid w:val="000034B9"/>
    <w:rsid w:val="004C7A08"/>
    <w:rsid w:val="0059165D"/>
    <w:rsid w:val="00641D91"/>
    <w:rsid w:val="00B70BEA"/>
    <w:rsid w:val="00C76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165D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165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165D"/>
    <w:rPr>
      <w:rFonts w:cs="Tahoma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70B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0B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0BE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0B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0B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165D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165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165D"/>
    <w:rPr>
      <w:rFonts w:ascii="Tahoma" w:cs="Tahoma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70B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0B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0BE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0B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0B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8247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727117.10</izvorni_sadrzaj>
    <derivirana_varijabla naziv="DomainObject.Predmet.InicijalnaVrijednost_1">727117.10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St-573/2017</izvorni_sadrzaj>
    <derivirana_varijabla naziv="DomainObject.Predmet.OznakaBroj_1">St-573/2017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KTP d.o.o. za konzalting, trgovinu i posredovanje</izvorni_sadrzaj>
    <derivirana_varijabla naziv="DomainObject.Predmet.ProtustrankaFormated_1">  KTP d.o.o. za konzalting, trgovinu i posredovanje</derivirana_varijabla>
  </DomainObject.Predmet.ProtustrankaFormated>
  <DomainObject.Predmet.ProtustrankaFormatedOIB>
    <izvorni_sadrzaj>  KTP d.o.o. za konzalting, trgovinu i posredovanje, OIB 69291347722</izvorni_sadrzaj>
    <derivirana_varijabla naziv="DomainObject.Predmet.ProtustrankaFormatedOIB_1">  KTP d.o.o. za konzalting, trgovinu i posredovanje, OIB 69291347722</derivirana_varijabla>
  </DomainObject.Predmet.ProtustrankaFormatedOIB>
  <DomainObject.Predmet.ProtustrankaFormatedWithAdress>
    <izvorni_sadrzaj> KTP d.o.o. za konzalting, trgovinu i posredovanje, Dr. Mile Budaka 1, 35000 Slavonski Brod</izvorni_sadrzaj>
    <derivirana_varijabla naziv="DomainObject.Predmet.ProtustrankaFormatedWithAdress_1"> KTP d.o.o. za konzalting, trgovinu i posredovanje, Dr. Mile Budaka 1, 35000 Slavonski Brod</derivirana_varijabla>
  </DomainObject.Predmet.ProtustrankaFormatedWithAdress>
  <DomainObject.Predmet.ProtustrankaFormatedWithAdressOIB>
    <izvorni_sadrzaj> KTP d.o.o. za konzalting, trgovinu i posredovanje, OIB 69291347722, Dr. Mile Budaka 1, 35000 Slavonski Brod</izvorni_sadrzaj>
    <derivirana_varijabla naziv="DomainObject.Predmet.ProtustrankaFormatedWithAdressOIB_1"> KTP d.o.o. za konzalting, trgovinu i posredovanje, OIB 69291347722, Dr. Mile Budaka 1, 35000 Slavonski Brod</derivirana_varijabla>
  </DomainObject.Predmet.ProtustrankaFormatedWithAdressOIB>
  <DomainObject.Predmet.ProtustrankaWithAdress>
    <izvorni_sadrzaj>KTP d.o.o. za konzalting, trgovinu i posredovanje Dr. Mile Budaka 1, 35000 Slavonski Brod</izvorni_sadrzaj>
    <derivirana_varijabla naziv="DomainObject.Predmet.ProtustrankaWithAdress_1">KTP d.o.o. za konzalting, trgovinu i posredovanje Dr. Mile Budaka 1, 35000 Slavonski Brod</derivirana_varijabla>
  </DomainObject.Predmet.ProtustrankaWithAdress>
  <DomainObject.Predmet.ProtustrankaWithAdressOIB>
    <izvorni_sadrzaj>KTP d.o.o. za konzalting, trgovinu i posredovanje, OIB 69291347722, Dr. Mile Budaka 1, 35000 Slavonski Brod</izvorni_sadrzaj>
    <derivirana_varijabla naziv="DomainObject.Predmet.ProtustrankaWithAdressOIB_1">KTP d.o.o. za konzalting, trgovinu i posredovanje, OIB 69291347722, Dr. Mile Budaka 1, 35000 Slavonski Brod</derivirana_varijabla>
  </DomainObject.Predmet.ProtustrankaWithAdressOIB>
  <DomainObject.Predmet.ProtustrankaNazivFormated>
    <izvorni_sadrzaj>KTP d.o.o. za konzalting, trgovinu i posredovanje</izvorni_sadrzaj>
    <derivirana_varijabla naziv="DomainObject.Predmet.ProtustrankaNazivFormated_1">KTP d.o.o. za konzalting, trgovinu i posredovanje</derivirana_varijabla>
  </DomainObject.Predmet.ProtustrankaNazivFormated>
  <DomainObject.Predmet.ProtustrankaNazivFormatedOIB>
    <izvorni_sadrzaj>KTP d.o.o. za konzalting, trgovinu i posredovanje, OIB 69291347722</izvorni_sadrzaj>
    <derivirana_varijabla naziv="DomainObject.Predmet.ProtustrankaNazivFormatedOIB_1">KTP d.o.o. za konzalting, trgovinu i posredovanje, OIB 69291347722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KTP d.o.o. za konzalting, trgovinu i posredovanje</izvorni_sadrzaj>
    <derivirana_varijabla naziv="DomainObject.Predmet.StrankaFormated_1">  KTP d.o.o. za konzalting, trgovinu i posredovanje</derivirana_varijabla>
  </DomainObject.Predmet.StrankaFormated>
  <DomainObject.Predmet.StrankaFormatedOIB>
    <izvorni_sadrzaj>  KTP d.o.o. za konzalting, trgovinu i posredovanje, OIB 69291347722</izvorni_sadrzaj>
    <derivirana_varijabla naziv="DomainObject.Predmet.StrankaFormatedOIB_1">  KTP d.o.o. za konzalting, trgovinu i posredovanje, OIB 69291347722</derivirana_varijabla>
  </DomainObject.Predmet.StrankaFormatedOIB>
  <DomainObject.Predmet.StrankaFormatedWithAdress>
    <izvorni_sadrzaj> KTP d.o.o. za konzalting, trgovinu i posredovanje, Dr. Mile Budaka 1, 35000 Slavonski Brod</izvorni_sadrzaj>
    <derivirana_varijabla naziv="DomainObject.Predmet.StrankaFormatedWithAdress_1"> KTP d.o.o. za konzalting, trgovinu i posredovanje, Dr. Mile Budaka 1, 35000 Slavonski Brod</derivirana_varijabla>
  </DomainObject.Predmet.StrankaFormatedWithAdress>
  <DomainObject.Predmet.StrankaFormatedWithAdressOIB>
    <izvorni_sadrzaj> KTP d.o.o. za konzalting, trgovinu i posredovanje, OIB 69291347722, Dr. Mile Budaka 1, 35000 Slavonski Brod</izvorni_sadrzaj>
    <derivirana_varijabla naziv="DomainObject.Predmet.StrankaFormatedWithAdressOIB_1"> KTP d.o.o. za konzalting, trgovinu i posredovanje, OIB 69291347722, Dr. Mile Budaka 1, 35000 Slavonski Brod</derivirana_varijabla>
  </DomainObject.Predmet.StrankaFormatedWithAdressOIB>
  <DomainObject.Predmet.StrankaWithAdress>
    <izvorni_sadrzaj>KTP d.o.o. za konzalting, trgovinu i posredovanje Dr. Mile Budaka 1,35000 Slavonski Brod</izvorni_sadrzaj>
    <derivirana_varijabla naziv="DomainObject.Predmet.StrankaWithAdress_1">KTP d.o.o. za konzalting, trgovinu i posredovanje Dr. Mile Budaka 1,35000 Slavonski Brod</derivirana_varijabla>
  </DomainObject.Predmet.StrankaWithAdress>
  <DomainObject.Predmet.StrankaWithAdressOIB>
    <izvorni_sadrzaj>KTP d.o.o. za konzalting, trgovinu i posredovanje, OIB 69291347722, Dr. Mile Budaka 1,35000 Slavonski Brod</izvorni_sadrzaj>
    <derivirana_varijabla naziv="DomainObject.Predmet.StrankaWithAdressOIB_1">KTP d.o.o. za konzalting, trgovinu i posredovanje, OIB 69291347722, Dr. Mile Budaka 1,35000 Slavonski Brod</derivirana_varijabla>
  </DomainObject.Predmet.StrankaWithAdressOIB>
  <DomainObject.Predmet.StrankaNazivFormated>
    <izvorni_sadrzaj>KTP d.o.o. za konzalting, trgovinu i posredovanje</izvorni_sadrzaj>
    <derivirana_varijabla naziv="DomainObject.Predmet.StrankaNazivFormated_1">KTP d.o.o. za konzalting, trgovinu i posredovanje</derivirana_varijabla>
  </DomainObject.Predmet.StrankaNazivFormated>
  <DomainObject.Predmet.StrankaNazivFormatedOIB>
    <izvorni_sadrzaj>KTP d.o.o. za konzalting, trgovinu i posredovanje, OIB 69291347722</izvorni_sadrzaj>
    <derivirana_varijabla naziv="DomainObject.Predmet.StrankaNazivFormatedOIB_1">KTP d.o.o. za konzalting, trgovinu i posredovanje, OIB 69291347722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KTP d.o.o. za konzalting, trgovinu i posredovanje</item>
    </izvorni_sadrzaj>
    <derivirana_varijabla naziv="DomainObject.Predmet.StrankaListFormated_1">
      <item>KTP d.o.o. za konzalting, trgovinu i posredovanje</item>
    </derivirana_varijabla>
  </DomainObject.Predmet.StrankaListFormated>
  <DomainObject.Predmet.StrankaListFormatedOIB>
    <izvorni_sadrzaj>
      <item>KTP d.o.o. za konzalting, trgovinu i posredovanje, OIB 69291347722</item>
    </izvorni_sadrzaj>
    <derivirana_varijabla naziv="DomainObject.Predmet.StrankaListFormatedOIB_1">
      <item>KTP d.o.o. za konzalting, trgovinu i posredovanje, OIB 69291347722</item>
    </derivirana_varijabla>
  </DomainObject.Predmet.StrankaListFormatedOIB>
  <DomainObject.Predmet.StrankaListFormatedWithAdress>
    <izvorni_sadrzaj>
      <item>KTP d.o.o. za konzalting, trgovinu i posredovanje, Dr. Mile Budaka 1, 35000 Slavonski Brod</item>
    </izvorni_sadrzaj>
    <derivirana_varijabla naziv="DomainObject.Predmet.StrankaListFormatedWithAdress_1">
      <item>KTP d.o.o. za konzalting, trgovinu i posredovanje, Dr. Mile Budaka 1, 35000 Slavonski Brod</item>
    </derivirana_varijabla>
  </DomainObject.Predmet.StrankaListFormatedWithAdress>
  <DomainObject.Predmet.StrankaListFormatedWithAdressOIB>
    <izvorni_sadrzaj>
      <item>KTP d.o.o. za konzalting, trgovinu i posredovanje, OIB 69291347722, Dr. Mile Budaka 1, 35000 Slavonski Brod</item>
    </izvorni_sadrzaj>
    <derivirana_varijabla naziv="DomainObject.Predmet.StrankaListFormatedWithAdressOIB_1">
      <item>KTP d.o.o. za konzalting, trgovinu i posredovanje, OIB 69291347722, Dr. Mile Budaka 1, 35000 Slavonski Brod</item>
    </derivirana_varijabla>
  </DomainObject.Predmet.StrankaListFormatedWithAdressOIB>
  <DomainObject.Predmet.StrankaListNazivFormated>
    <izvorni_sadrzaj>
      <item>KTP d.o.o. za konzalting, trgovinu i posredovanje</item>
    </izvorni_sadrzaj>
    <derivirana_varijabla naziv="DomainObject.Predmet.StrankaListNazivFormated_1">
      <item>KTP d.o.o. za konzalting, trgovinu i posredovanje</item>
    </derivirana_varijabla>
  </DomainObject.Predmet.StrankaListNazivFormated>
  <DomainObject.Predmet.StrankaListNazivFormatedOIB>
    <izvorni_sadrzaj>
      <item>KTP d.o.o. za konzalting, trgovinu i posredovanje, OIB 69291347722</item>
    </izvorni_sadrzaj>
    <derivirana_varijabla naziv="DomainObject.Predmet.StrankaListNazivFormatedOIB_1">
      <item>KTP d.o.o. za konzalting, trgovinu i posredovanje, OIB 69291347722</item>
    </derivirana_varijabla>
  </DomainObject.Predmet.StrankaListNazivFormatedOIB>
  <DomainObject.Predmet.ProtuStrankaListFormated>
    <izvorni_sadrzaj>
      <item>KTP d.o.o. za konzalting, trgovinu i posredovanje</item>
    </izvorni_sadrzaj>
    <derivirana_varijabla naziv="DomainObject.Predmet.ProtuStrankaListFormated_1">
      <item>KTP d.o.o. za konzalting, trgovinu i posredovanje</item>
    </derivirana_varijabla>
  </DomainObject.Predmet.ProtuStrankaListFormated>
  <DomainObject.Predmet.ProtuStrankaListFormatedOIB>
    <izvorni_sadrzaj>
      <item>KTP d.o.o. za konzalting, trgovinu i posredovanje, OIB 69291347722</item>
    </izvorni_sadrzaj>
    <derivirana_varijabla naziv="DomainObject.Predmet.ProtuStrankaListFormatedOIB_1">
      <item>KTP d.o.o. za konzalting, trgovinu i posredovanje, OIB 69291347722</item>
    </derivirana_varijabla>
  </DomainObject.Predmet.ProtuStrankaListFormatedOIB>
  <DomainObject.Predmet.ProtuStrankaListFormatedWithAdress>
    <izvorni_sadrzaj>
      <item>KTP d.o.o. za konzalting, trgovinu i posredovanje, Dr. Mile Budaka 1, 35000 Slavonski Brod</item>
    </izvorni_sadrzaj>
    <derivirana_varijabla naziv="DomainObject.Predmet.ProtuStrankaListFormatedWithAdress_1">
      <item>KTP d.o.o. za konzalting, trgovinu i posredovanje, Dr. Mile Budaka 1, 35000 Slavonski Brod</item>
    </derivirana_varijabla>
  </DomainObject.Predmet.ProtuStrankaListFormatedWithAdress>
  <DomainObject.Predmet.ProtuStrankaListFormatedWithAdressOIB>
    <izvorni_sadrzaj>
      <item>KTP d.o.o. za konzalting, trgovinu i posredovanje, OIB 69291347722, Dr. Mile Budaka 1, 35000 Slavonski Brod</item>
    </izvorni_sadrzaj>
    <derivirana_varijabla naziv="DomainObject.Predmet.ProtuStrankaListFormatedWithAdressOIB_1">
      <item>KTP d.o.o. za konzalting, trgovinu i posredovanje, OIB 69291347722, Dr. Mile Budaka 1, 35000 Slavonski Brod</item>
    </derivirana_varijabla>
  </DomainObject.Predmet.ProtuStrankaListFormatedWithAdressOIB>
  <DomainObject.Predmet.ProtuStrankaListNazivFormated>
    <izvorni_sadrzaj>
      <item>KTP d.o.o. za konzalting, trgovinu i posredovanje</item>
    </izvorni_sadrzaj>
    <derivirana_varijabla naziv="DomainObject.Predmet.ProtuStrankaListNazivFormated_1">
      <item>KTP d.o.o. za konzalting, trgovinu i posredovanje</item>
    </derivirana_varijabla>
  </DomainObject.Predmet.ProtuStrankaListNazivFormated>
  <DomainObject.Predmet.ProtuStrankaListNazivFormatedOIB>
    <izvorni_sadrzaj>
      <item>KTP d.o.o. za konzalting, trgovinu i posredovanje, OIB 69291347722</item>
    </izvorni_sadrzaj>
    <derivirana_varijabla naziv="DomainObject.Predmet.ProtuStrankaListNazivFormatedOIB_1">
      <item>KTP d.o.o. za konzalting, trgovinu i posredovanje, OIB 69291347722</item>
    </derivirana_varijabla>
  </DomainObject.Predmet.ProtuStrankaListNazivFormatedOIB>
  <DomainObject.Predmet.OstaliListFormated>
    <izvorni_sadrzaj>
      <item>Vinka Ivanković</item>
      <item>Danijel Sočković</item>
      <item>Silvia Poljanec</item>
      <item>Gabrijel Zovak</item>
      <item>Krešimir Pencinger</item>
      <item>Ivan Žalac</item>
      <item>Josip Sočković</item>
    </izvorni_sadrzaj>
    <derivirana_varijabla naziv="DomainObject.Predmet.OstaliListFormated_1">
      <item>Vinka Ivanković</item>
      <item>Danijel Sočković</item>
      <item>Silvia Poljanec</item>
      <item>Gabrijel Zovak</item>
      <item>Krešimir Pencinger</item>
      <item>Ivan Žalac</item>
      <item>Josip Sočković</item>
    </derivirana_varijabla>
  </DomainObject.Predmet.OstaliListFormated>
  <DomainObject.Predmet.OstaliListFormatedOIB>
    <izvorni_sadrzaj>
      <item>Vinka Ivanković</item>
      <item>Danijel Sočković</item>
      <item>Silvia Poljanec</item>
      <item>Gabrijel Zovak</item>
      <item>Krešimir Pencinger</item>
      <item>Ivan Žalac</item>
      <item>Josip Sočković</item>
    </izvorni_sadrzaj>
    <derivirana_varijabla naziv="DomainObject.Predmet.OstaliListFormatedOIB_1">
      <item>Vinka Ivanković</item>
      <item>Danijel Sočković</item>
      <item>Silvia Poljanec</item>
      <item>Gabrijel Zovak</item>
      <item>Krešimir Pencinger</item>
      <item>Ivan Žalac</item>
      <item>Josip Sočković</item>
    </derivirana_varijabla>
  </DomainObject.Predmet.OstaliListFormatedOIB>
  <DomainObject.Predmet.OstaliListFormatedWithAdress>
    <izvorni_sadrzaj>
      <item>Vinka Ivanković, Sv. Antuna Padovanskog 5 a, 32100 Vinkovci</item>
      <item>Danijel Sočković</item>
      <item>Silvia Poljanec</item>
      <item>Gabrijel Zovak</item>
      <item>Krešimir Pencinger</item>
      <item>Ivan Žalac</item>
      <item>Josip Sočković</item>
    </izvorni_sadrzaj>
    <derivirana_varijabla naziv="DomainObject.Predmet.OstaliListFormatedWithAdress_1">
      <item>Vinka Ivanković, Sv. Antuna Padovanskog 5 a, 32100 Vinkovci</item>
      <item>Danijel Sočković</item>
      <item>Silvia Poljanec</item>
      <item>Gabrijel Zovak</item>
      <item>Krešimir Pencinger</item>
      <item>Ivan Žalac</item>
      <item>Josip Sočković</item>
    </derivirana_varijabla>
  </DomainObject.Predmet.OstaliListFormatedWithAdress>
  <DomainObject.Predmet.OstaliListFormatedWithAdressOIB>
    <izvorni_sadrzaj>
      <item>Vinka Ivanković, Sv. Antuna Padovanskog 5 a, 32100 Vinkovci</item>
      <item>Danijel Sočković</item>
      <item>Silvia Poljanec</item>
      <item>Gabrijel Zovak</item>
      <item>Krešimir Pencinger</item>
      <item>Ivan Žalac</item>
      <item>Josip Sočković</item>
    </izvorni_sadrzaj>
    <derivirana_varijabla naziv="DomainObject.Predmet.OstaliListFormatedWithAdressOIB_1">
      <item>Vinka Ivanković, Sv. Antuna Padovanskog 5 a, 32100 Vinkovci</item>
      <item>Danijel Sočković</item>
      <item>Silvia Poljanec</item>
      <item>Gabrijel Zovak</item>
      <item>Krešimir Pencinger</item>
      <item>Ivan Žalac</item>
      <item>Josip Sočković</item>
    </derivirana_varijabla>
  </DomainObject.Predmet.OstaliListFormatedWithAdressOIB>
  <DomainObject.Predmet.OstaliListNazivFormated>
    <izvorni_sadrzaj>
      <item>Vinka Ivanković</item>
      <item>Danijel Sočković</item>
      <item>Silvia Poljanec</item>
      <item>Gabrijel Zovak</item>
      <item>Krešimir Pencinger</item>
      <item>Ivan Žalac</item>
      <item>Josip Sočković</item>
    </izvorni_sadrzaj>
    <derivirana_varijabla naziv="DomainObject.Predmet.OstaliListNazivFormated_1">
      <item>Vinka Ivanković</item>
      <item>Danijel Sočković</item>
      <item>Silvia Poljanec</item>
      <item>Gabrijel Zovak</item>
      <item>Krešimir Pencinger</item>
      <item>Ivan Žalac</item>
      <item>Josip Sočković</item>
    </derivirana_varijabla>
  </DomainObject.Predmet.OstaliListNazivFormated>
  <DomainObject.Predmet.OstaliListNazivFormatedOIB>
    <izvorni_sadrzaj>
      <item>Vinka Ivanković</item>
      <item>Danijel Sočković</item>
      <item>Silvia Poljanec</item>
      <item>Gabrijel Zovak</item>
      <item>Krešimir Pencinger</item>
      <item>Ivan Žalac</item>
      <item>Josip Sočković</item>
    </izvorni_sadrzaj>
    <derivirana_varijabla naziv="DomainObject.Predmet.OstaliListNazivFormatedOIB_1">
      <item>Vinka Ivanković</item>
      <item>Danijel Sočković</item>
      <item>Silvia Poljanec</item>
      <item>Gabrijel Zovak</item>
      <item>Krešimir Pencinger</item>
      <item>Ivan Žalac</item>
      <item>Josip Sočković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KTP d.o.o. za konzalting, trgovinu i posredovanje</izvorni_sadrzaj>
    <derivirana_varijabla naziv="DomainObject.Predmet.StrankaIDrugi_1">KTP d.o.o. za konzalting, trgovinu i posredovanje</derivirana_varijabla>
  </DomainObject.Predmet.StrankaIDrugi>
  <DomainObject.Predmet.ProtustrankaIDrugi>
    <izvorni_sadrzaj>KTP d.o.o. za konzalting, trgovinu i posredovanje</izvorni_sadrzaj>
    <derivirana_varijabla naziv="DomainObject.Predmet.ProtustrankaIDrugi_1">KTP d.o.o. za konzalting, trgovinu i posredovanje</derivirana_varijabla>
  </DomainObject.Predmet.ProtustrankaIDrugi>
  <DomainObject.Predmet.StrankaIDrugiAdressOIB>
    <izvorni_sadrzaj>KTP d.o.o. za konzalting, trgovinu i posredovanje, OIB 69291347722, Dr. Mile Budaka 1, 35000 Slavonski Brod</izvorni_sadrzaj>
    <derivirana_varijabla naziv="DomainObject.Predmet.StrankaIDrugiAdressOIB_1">KTP d.o.o. za konzalting, trgovinu i posredovanje, OIB 69291347722, Dr. Mile Budaka 1, 35000 Slavonski Brod</derivirana_varijabla>
  </DomainObject.Predmet.StrankaIDrugiAdressOIB>
  <DomainObject.Predmet.ProtustrankaIDrugiAdressOIB>
    <izvorni_sadrzaj>KTP d.o.o. za konzalting, trgovinu i posredovanje, OIB 69291347722, Dr. Mile Budaka 1, 35000 Slavonski Brod</izvorni_sadrzaj>
    <derivirana_varijabla naziv="DomainObject.Predmet.ProtustrankaIDrugiAdressOIB_1">KTP d.o.o. za konzalting, trgovinu i posredovanje, OIB 69291347722,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KTP d.o.o. za konzalting, trgovinu i posredovanje</item>
      <item>KTP d.o.o. za konzalting, trgovinu i posredovanje</item>
      <item>Vinka Ivanković</item>
      <item>Danijel Sočković</item>
      <item>Silvia Poljanec</item>
      <item>Gabrijel Zovak</item>
      <item>Krešimir Pencinger</item>
      <item>Ivan Žalac</item>
      <item>Josip Sočković</item>
    </izvorni_sadrzaj>
    <derivirana_varijabla naziv="DomainObject.Predmet.SudioniciListNaziv_1">
      <item>KTP d.o.o. za konzalting, trgovinu i posredovanje</item>
      <item>KTP d.o.o. za konzalting, trgovinu i posredovanje</item>
      <item>Vinka Ivanković</item>
      <item>Danijel Sočković</item>
      <item>Silvia Poljanec</item>
      <item>Gabrijel Zovak</item>
      <item>Krešimir Pencinger</item>
      <item>Ivan Žalac</item>
      <item>Josip Sočković</item>
    </derivirana_varijabla>
  </DomainObject.Predmet.SudioniciListNaziv>
  <DomainObject.Predmet.SudioniciListAdressOIB>
    <izvorni_sadrzaj>
      <item>KTP d.o.o. za konzalting, trgovinu i posredovanje, OIB 69291347722, Dr. Mile Budaka 1,35000 Slavonski Brod</item>
      <item>KTP d.o.o. za konzalting, trgovinu i posredovanje, OIB 69291347722, Dr. Mile Budaka 1,35000 Slavonski Brod</item>
      <item>Vinka Ivanković, Sv. Antuna Padovanskog 5 a,32100 Vinkovci</item>
      <item>Danijel Sočković</item>
      <item>Silvia Poljanec</item>
      <item>Gabrijel Zovak</item>
      <item>Krešimir Pencinger</item>
      <item>Ivan Žalac</item>
      <item>Josip Sočković</item>
    </izvorni_sadrzaj>
    <derivirana_varijabla naziv="DomainObject.Predmet.SudioniciListAdressOIB_1">
      <item>KTP d.o.o. za konzalting, trgovinu i posredovanje, OIB 69291347722, Dr. Mile Budaka 1,35000 Slavonski Brod</item>
      <item>KTP d.o.o. za konzalting, trgovinu i posredovanje, OIB 69291347722, Dr. Mile Budaka 1,35000 Slavonski Brod</item>
      <item>Vinka Ivanković, Sv. Antuna Padovanskog 5 a,32100 Vinkovci</item>
      <item>Danijel Sočković</item>
      <item>Silvia Poljanec</item>
      <item>Gabrijel Zovak</item>
      <item>Krešimir Pencinger</item>
      <item>Ivan Žalac</item>
      <item>Josip Sočković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69291347722</item>
      <item>, OIB 69291347722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69291347722</item>
      <item>, OIB 69291347722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134</properties:Words>
  <properties:Characters>590</properties:Characters>
  <properties:Lines>45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2017-11-27T09:27:00Z</dcterms:created>
  <dc:creator>wsadmin</dc:creator>
  <cp:lastModifiedBy>wsadmin</cp:lastModifiedBy>
  <dcterms:modified xmlns:xsi="http://www.w3.org/2001/XMLSchema-instance" xsi:type="dcterms:W3CDTF">2017-11-27T09:32:00Z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